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33024" w14:textId="480D2301" w:rsidR="0093205B" w:rsidRDefault="00BF5169" w:rsidP="00BB7C75">
      <w:pPr>
        <w:pStyle w:val="Heading1"/>
      </w:pPr>
      <w:bookmarkStart w:id="0" w:name="_Toc67297986"/>
      <w:r w:rsidRPr="00BF5169">
        <w:rPr>
          <w:rFonts w:eastAsia="Times New Roman"/>
        </w:rPr>
        <w:t>Veterinary Science I</w:t>
      </w:r>
      <w:r w:rsidR="00DB1D9D">
        <w:rPr>
          <w:rFonts w:eastAsia="Times New Roman"/>
        </w:rPr>
        <w:t>I</w:t>
      </w:r>
      <w:r w:rsidR="00442832" w:rsidRPr="00BF5169">
        <w:rPr>
          <w:rFonts w:eastAsia="Times New Roman"/>
        </w:rPr>
        <w:t xml:space="preserve"> </w:t>
      </w:r>
      <w:bookmarkEnd w:id="0"/>
      <w:r w:rsidR="00BB7C75" w:rsidRPr="00BF5169">
        <w:rPr>
          <w:rFonts w:eastAsia="Times New Roman"/>
        </w:rPr>
        <w:t>(</w:t>
      </w:r>
      <w:r w:rsidR="007B500B" w:rsidRPr="007B500B">
        <w:rPr>
          <w:rFonts w:eastAsia="Times New Roman"/>
        </w:rPr>
        <w:t>18105-II</w:t>
      </w:r>
      <w:r w:rsidR="00BB7C75" w:rsidRPr="00BF5169">
        <w:rPr>
          <w:rFonts w:eastAsia="Times New Roman"/>
        </w:rPr>
        <w:t>)</w:t>
      </w:r>
      <w:r w:rsidR="0093205B" w:rsidRPr="0093205B">
        <w:t xml:space="preserve"> </w:t>
      </w:r>
    </w:p>
    <w:p w14:paraId="205B4E37" w14:textId="77777777" w:rsidR="007B500B" w:rsidRDefault="007B500B" w:rsidP="007B500B">
      <w:pPr>
        <w:rPr>
          <w:rFonts w:ascii="Times New Roman" w:hAnsi="Times New Roman" w:cs="Times New Roman"/>
          <w:sz w:val="24"/>
          <w:szCs w:val="24"/>
        </w:rPr>
      </w:pPr>
    </w:p>
    <w:p w14:paraId="086A28A5" w14:textId="2BAE2A21" w:rsidR="007B500B" w:rsidRPr="00FF5C9D" w:rsidRDefault="007B500B" w:rsidP="007B500B">
      <w:pPr>
        <w:rPr>
          <w:rFonts w:ascii="Times New Roman" w:hAnsi="Times New Roman" w:cs="Times New Roman"/>
          <w:sz w:val="24"/>
          <w:szCs w:val="24"/>
        </w:rPr>
      </w:pPr>
      <w:r w:rsidRPr="007B500B">
        <w:rPr>
          <w:rFonts w:ascii="Times New Roman" w:hAnsi="Times New Roman" w:cs="Times New Roman"/>
          <w:b/>
          <w:bCs/>
          <w:sz w:val="24"/>
          <w:szCs w:val="24"/>
        </w:rPr>
        <w:t xml:space="preserve">Copyright: </w:t>
      </w:r>
      <w:r w:rsidRPr="00FF5C9D">
        <w:rPr>
          <w:rFonts w:ascii="Times New Roman" w:hAnsi="Times New Roman" w:cs="Times New Roman"/>
          <w:sz w:val="24"/>
          <w:szCs w:val="24"/>
        </w:rPr>
        <w:t>202</w:t>
      </w:r>
      <w:r w:rsidR="00E63AD3" w:rsidRPr="00FF5C9D">
        <w:rPr>
          <w:rFonts w:ascii="Times New Roman" w:hAnsi="Times New Roman" w:cs="Times New Roman"/>
          <w:sz w:val="24"/>
          <w:szCs w:val="24"/>
        </w:rPr>
        <w:t xml:space="preserve">6 </w:t>
      </w:r>
    </w:p>
    <w:p w14:paraId="5854C096" w14:textId="77777777" w:rsidR="007B500B" w:rsidRPr="007B500B" w:rsidRDefault="007B500B" w:rsidP="007B500B">
      <w:pPr>
        <w:rPr>
          <w:rFonts w:ascii="Times New Roman" w:hAnsi="Times New Roman" w:cs="Times New Roman"/>
          <w:sz w:val="24"/>
          <w:szCs w:val="24"/>
        </w:rPr>
      </w:pPr>
      <w:r w:rsidRPr="007B500B">
        <w:rPr>
          <w:rFonts w:ascii="Times New Roman" w:hAnsi="Times New Roman" w:cs="Times New Roman"/>
          <w:b/>
          <w:bCs/>
          <w:sz w:val="24"/>
          <w:szCs w:val="24"/>
        </w:rPr>
        <w:t>Virginia Assignment Code:</w:t>
      </w:r>
      <w:r w:rsidRPr="007B500B">
        <w:rPr>
          <w:rFonts w:ascii="Times New Roman" w:hAnsi="Times New Roman" w:cs="Times New Roman"/>
          <w:sz w:val="24"/>
          <w:szCs w:val="24"/>
        </w:rPr>
        <w:t xml:space="preserve"> 8089</w:t>
      </w:r>
    </w:p>
    <w:p w14:paraId="62BA46A7" w14:textId="77777777" w:rsidR="007B500B" w:rsidRPr="007B500B" w:rsidRDefault="007B500B" w:rsidP="007B500B">
      <w:pPr>
        <w:rPr>
          <w:rFonts w:ascii="Times New Roman" w:hAnsi="Times New Roman" w:cs="Times New Roman"/>
          <w:sz w:val="24"/>
          <w:szCs w:val="24"/>
        </w:rPr>
      </w:pPr>
      <w:r w:rsidRPr="007B500B">
        <w:rPr>
          <w:rFonts w:ascii="Times New Roman" w:hAnsi="Times New Roman" w:cs="Times New Roman"/>
          <w:b/>
          <w:bCs/>
          <w:sz w:val="24"/>
          <w:szCs w:val="24"/>
        </w:rPr>
        <w:t>Suggested Grade Level:</w:t>
      </w:r>
      <w:r w:rsidRPr="007B500B">
        <w:rPr>
          <w:rFonts w:ascii="Times New Roman" w:hAnsi="Times New Roman" w:cs="Times New Roman"/>
          <w:sz w:val="24"/>
          <w:szCs w:val="24"/>
        </w:rPr>
        <w:t xml:space="preserve"> 11, 12</w:t>
      </w:r>
    </w:p>
    <w:p w14:paraId="5BACDBEA" w14:textId="77777777" w:rsidR="007B500B" w:rsidRDefault="007B500B" w:rsidP="007B500B">
      <w:pPr>
        <w:rPr>
          <w:rFonts w:ascii="Times New Roman" w:hAnsi="Times New Roman" w:cs="Times New Roman"/>
          <w:sz w:val="24"/>
          <w:szCs w:val="24"/>
        </w:rPr>
      </w:pPr>
      <w:r w:rsidRPr="007B500B">
        <w:rPr>
          <w:rFonts w:ascii="Times New Roman" w:hAnsi="Times New Roman" w:cs="Times New Roman"/>
          <w:b/>
          <w:bCs/>
          <w:sz w:val="24"/>
          <w:szCs w:val="24"/>
        </w:rPr>
        <w:t>Duration:</w:t>
      </w:r>
      <w:r w:rsidRPr="007B500B">
        <w:rPr>
          <w:rFonts w:ascii="Times New Roman" w:hAnsi="Times New Roman" w:cs="Times New Roman"/>
          <w:sz w:val="24"/>
          <w:szCs w:val="24"/>
        </w:rPr>
        <w:t xml:space="preserve"> 36 weeks</w:t>
      </w:r>
    </w:p>
    <w:p w14:paraId="6BF7BFC1" w14:textId="34EB42AB" w:rsidR="007B500B" w:rsidRPr="00F65FDF" w:rsidRDefault="007B500B" w:rsidP="007B500B">
      <w:pPr>
        <w:tabs>
          <w:tab w:val="left" w:pos="11145"/>
        </w:tabs>
        <w:spacing w:after="0" w:line="480" w:lineRule="auto"/>
        <w:rPr>
          <w:rFonts w:ascii="Times New Roman" w:hAnsi="Times New Roman" w:cs="Times New Roman"/>
        </w:rPr>
      </w:pPr>
      <w:r w:rsidRPr="00F65FDF">
        <w:rPr>
          <w:rFonts w:ascii="Times New Roman" w:hAnsi="Times New Roman" w:cs="Times New Roman"/>
          <w:b/>
          <w:bCs/>
        </w:rPr>
        <w:t>Hours:</w:t>
      </w:r>
      <w:r w:rsidRPr="00F65FDF">
        <w:rPr>
          <w:rFonts w:ascii="Times New Roman" w:hAnsi="Times New Roman" w:cs="Times New Roman"/>
        </w:rPr>
        <w:t xml:space="preserve"> </w:t>
      </w:r>
      <w:r>
        <w:rPr>
          <w:rFonts w:ascii="Times New Roman" w:hAnsi="Times New Roman" w:cs="Times New Roman"/>
        </w:rPr>
        <w:t>140</w:t>
      </w:r>
      <w:r>
        <w:rPr>
          <w:rFonts w:ascii="Times New Roman" w:hAnsi="Times New Roman" w:cs="Times New Roman"/>
        </w:rPr>
        <w:tab/>
      </w:r>
    </w:p>
    <w:p w14:paraId="1A845264" w14:textId="1CC2FE13" w:rsidR="007B500B" w:rsidRPr="00F65FDF" w:rsidRDefault="007B500B" w:rsidP="007B500B">
      <w:pPr>
        <w:spacing w:after="0" w:line="480" w:lineRule="auto"/>
        <w:rPr>
          <w:rFonts w:ascii="Times New Roman" w:hAnsi="Times New Roman" w:cs="Times New Roman"/>
        </w:rPr>
      </w:pPr>
      <w:r w:rsidRPr="00F65FDF">
        <w:rPr>
          <w:rFonts w:ascii="Times New Roman" w:hAnsi="Times New Roman" w:cs="Times New Roman"/>
          <w:b/>
          <w:bCs/>
        </w:rPr>
        <w:t>Credits:</w:t>
      </w:r>
      <w:r w:rsidRPr="00F65FDF">
        <w:rPr>
          <w:rFonts w:ascii="Times New Roman" w:hAnsi="Times New Roman" w:cs="Times New Roman"/>
        </w:rPr>
        <w:t xml:space="preserve"> </w:t>
      </w:r>
      <w:r>
        <w:rPr>
          <w:rFonts w:ascii="Times New Roman" w:hAnsi="Times New Roman" w:cs="Times New Roman"/>
        </w:rPr>
        <w:t>1</w:t>
      </w:r>
    </w:p>
    <w:p w14:paraId="16CC3F17" w14:textId="77777777" w:rsidR="007B500B" w:rsidRPr="007B500B" w:rsidRDefault="007B500B" w:rsidP="007B500B">
      <w:pPr>
        <w:rPr>
          <w:rFonts w:ascii="Times New Roman" w:hAnsi="Times New Roman" w:cs="Times New Roman"/>
          <w:sz w:val="24"/>
          <w:szCs w:val="24"/>
        </w:rPr>
      </w:pPr>
      <w:r w:rsidRPr="007B500B">
        <w:rPr>
          <w:rFonts w:ascii="Times New Roman" w:hAnsi="Times New Roman" w:cs="Times New Roman"/>
          <w:b/>
          <w:bCs/>
          <w:sz w:val="24"/>
          <w:szCs w:val="24"/>
        </w:rPr>
        <w:t>Prerequisites:</w:t>
      </w:r>
      <w:r w:rsidRPr="007B500B">
        <w:rPr>
          <w:rFonts w:ascii="Times New Roman" w:hAnsi="Times New Roman" w:cs="Times New Roman"/>
          <w:sz w:val="24"/>
          <w:szCs w:val="24"/>
        </w:rPr>
        <w:t xml:space="preserve"> 8088</w:t>
      </w:r>
    </w:p>
    <w:p w14:paraId="0B4B384F" w14:textId="77777777" w:rsidR="007B500B" w:rsidRPr="007B500B" w:rsidRDefault="007B500B" w:rsidP="007B500B">
      <w:pPr>
        <w:rPr>
          <w:rFonts w:ascii="Times New Roman" w:hAnsi="Times New Roman" w:cs="Times New Roman"/>
          <w:sz w:val="24"/>
          <w:szCs w:val="24"/>
        </w:rPr>
      </w:pPr>
      <w:r w:rsidRPr="007B500B">
        <w:rPr>
          <w:rFonts w:ascii="Times New Roman" w:hAnsi="Times New Roman" w:cs="Times New Roman"/>
          <w:b/>
          <w:bCs/>
          <w:sz w:val="24"/>
          <w:szCs w:val="24"/>
        </w:rPr>
        <w:t>CTSO:</w:t>
      </w:r>
      <w:r w:rsidRPr="007B500B">
        <w:rPr>
          <w:rFonts w:ascii="Times New Roman" w:hAnsi="Times New Roman" w:cs="Times New Roman"/>
          <w:sz w:val="24"/>
          <w:szCs w:val="24"/>
        </w:rPr>
        <w:t xml:space="preserve"> FFA</w:t>
      </w:r>
    </w:p>
    <w:p w14:paraId="44D835EB" w14:textId="77777777" w:rsidR="007B500B" w:rsidRPr="007B500B" w:rsidRDefault="007B500B" w:rsidP="007B500B">
      <w:pPr>
        <w:rPr>
          <w:rFonts w:ascii="Times New Roman" w:hAnsi="Times New Roman" w:cs="Times New Roman"/>
          <w:b/>
          <w:bCs/>
          <w:sz w:val="24"/>
          <w:szCs w:val="24"/>
        </w:rPr>
      </w:pPr>
      <w:r w:rsidRPr="007B500B">
        <w:rPr>
          <w:rFonts w:ascii="Times New Roman" w:hAnsi="Times New Roman" w:cs="Times New Roman"/>
          <w:b/>
          <w:bCs/>
          <w:sz w:val="24"/>
          <w:szCs w:val="24"/>
        </w:rPr>
        <w:t>Course Description:</w:t>
      </w:r>
    </w:p>
    <w:p w14:paraId="5535FBD3" w14:textId="2D71A51B" w:rsidR="007B500B" w:rsidRPr="007B500B" w:rsidRDefault="00596411" w:rsidP="007B500B">
      <w:pPr>
        <w:rPr>
          <w:rFonts w:ascii="Times New Roman" w:hAnsi="Times New Roman" w:cs="Times New Roman"/>
          <w:sz w:val="24"/>
          <w:szCs w:val="24"/>
        </w:rPr>
      </w:pPr>
      <w:r w:rsidRPr="00596411">
        <w:rPr>
          <w:rFonts w:ascii="Times New Roman" w:hAnsi="Times New Roman" w:cs="Times New Roman"/>
          <w:sz w:val="24"/>
          <w:szCs w:val="24"/>
        </w:rPr>
        <w:t xml:space="preserve">Veterinary Science II builds on foundational knowledge to prepare </w:t>
      </w:r>
      <w:r w:rsidR="00B27B8A">
        <w:rPr>
          <w:rFonts w:ascii="Times New Roman" w:hAnsi="Times New Roman" w:cs="Times New Roman"/>
          <w:sz w:val="24"/>
          <w:szCs w:val="24"/>
        </w:rPr>
        <w:t>students</w:t>
      </w:r>
      <w:r w:rsidRPr="00596411">
        <w:rPr>
          <w:rFonts w:ascii="Times New Roman" w:hAnsi="Times New Roman" w:cs="Times New Roman"/>
          <w:sz w:val="24"/>
          <w:szCs w:val="24"/>
        </w:rPr>
        <w:t xml:space="preserve"> for postsecondary studies and careers in veterinary medicine, animal science, and related health fields. Students advance their understanding of disease prevention, parasitology, laboratory diagnostics, and pharmacology while developing the practical skills needed to support veterinarians and veterinary technicians in a clinical setting. Hands‑on learning includes medical and surgical assisting, aseptic technique, medication preparation and administration, diagnostic sample handling, and essential office and client‑care procedures. Throughout the course, students apply critical thinking, professional communication, and workplace readiness skills. Supervised opportunities to work with live </w:t>
      </w:r>
      <w:r>
        <w:rPr>
          <w:rFonts w:ascii="Times New Roman" w:hAnsi="Times New Roman" w:cs="Times New Roman"/>
          <w:sz w:val="24"/>
          <w:szCs w:val="24"/>
        </w:rPr>
        <w:t xml:space="preserve">animals may be provided to strengthen confidence, competence, and career exploration. </w:t>
      </w:r>
      <w:r w:rsidR="007B500B" w:rsidRPr="007B500B">
        <w:rPr>
          <w:rFonts w:ascii="Times New Roman" w:hAnsi="Times New Roman" w:cs="Times New Roman"/>
          <w:sz w:val="24"/>
          <w:szCs w:val="24"/>
        </w:rPr>
        <w:t>Contextual instruction and student participation in co-curricular career and technical student organization (CTSO) activities will develop leadership, interpersonal, and career skills. High-quality work-based learning (HQWBL) will provide experiential learning opportunities related to students' career goals and/or interests, integrated with instruction, and performed in partnership with local businesses and organizations.</w:t>
      </w:r>
    </w:p>
    <w:p w14:paraId="1B3B5946" w14:textId="79220FDA" w:rsidR="007B500B" w:rsidRPr="00DE6BDA" w:rsidRDefault="007B500B" w:rsidP="007B500B">
      <w:pPr>
        <w:rPr>
          <w:rFonts w:ascii="Times New Roman" w:hAnsi="Times New Roman" w:cs="Times New Roman"/>
          <w:i/>
          <w:iCs/>
          <w:sz w:val="24"/>
          <w:szCs w:val="24"/>
        </w:rPr>
      </w:pPr>
      <w:r w:rsidRPr="00DE6BDA">
        <w:rPr>
          <w:rFonts w:ascii="Times New Roman" w:hAnsi="Times New Roman" w:cs="Times New Roman"/>
          <w:i/>
          <w:iCs/>
          <w:sz w:val="24"/>
          <w:szCs w:val="24"/>
        </w:rPr>
        <w:t xml:space="preserve">Note: The Virginia Administrative Code regulates the class size for this course. For additional information, see 8VAC20-120-150, "Maximum class size," or contact the </w:t>
      </w:r>
      <w:r w:rsidR="00DE6BDA" w:rsidRPr="00DE6BDA">
        <w:rPr>
          <w:rFonts w:ascii="Times New Roman" w:hAnsi="Times New Roman" w:cs="Times New Roman"/>
          <w:i/>
          <w:iCs/>
          <w:sz w:val="24"/>
          <w:szCs w:val="24"/>
        </w:rPr>
        <w:t xml:space="preserve">Virginia Department of Education Office of Career and Technical Education </w:t>
      </w:r>
      <w:r w:rsidRPr="00DE6BDA">
        <w:rPr>
          <w:rFonts w:ascii="Times New Roman" w:hAnsi="Times New Roman" w:cs="Times New Roman"/>
          <w:i/>
          <w:iCs/>
          <w:sz w:val="24"/>
          <w:szCs w:val="24"/>
        </w:rPr>
        <w:t xml:space="preserve">at </w:t>
      </w:r>
      <w:hyperlink r:id="rId8" w:history="1">
        <w:r w:rsidR="00A401F9" w:rsidRPr="00DE6BDA">
          <w:rPr>
            <w:rStyle w:val="Hyperlink"/>
            <w:rFonts w:ascii="Times New Roman" w:hAnsi="Times New Roman" w:cs="Times New Roman"/>
            <w:i/>
            <w:iCs/>
            <w:sz w:val="24"/>
            <w:szCs w:val="24"/>
          </w:rPr>
          <w:t>cte@doe.virginia.gov</w:t>
        </w:r>
      </w:hyperlink>
      <w:r w:rsidRPr="00DE6BDA">
        <w:rPr>
          <w:rFonts w:ascii="Times New Roman" w:hAnsi="Times New Roman" w:cs="Times New Roman"/>
          <w:i/>
          <w:iCs/>
          <w:sz w:val="24"/>
          <w:szCs w:val="24"/>
        </w:rPr>
        <w:t>.</w:t>
      </w:r>
    </w:p>
    <w:p w14:paraId="5155AC6D" w14:textId="1AA30199" w:rsidR="00DE6BDA" w:rsidRPr="00DE6BDA" w:rsidRDefault="00DE6BDA" w:rsidP="007B500B">
      <w:pPr>
        <w:rPr>
          <w:rFonts w:ascii="Times New Roman" w:hAnsi="Times New Roman" w:cs="Times New Roman"/>
          <w:i/>
          <w:iCs/>
          <w:sz w:val="24"/>
          <w:szCs w:val="24"/>
        </w:rPr>
      </w:pPr>
      <w:r w:rsidRPr="00DE6BDA">
        <w:rPr>
          <w:rFonts w:ascii="Times New Roman" w:hAnsi="Times New Roman" w:cs="Times New Roman"/>
          <w:i/>
          <w:iCs/>
          <w:sz w:val="24"/>
          <w:szCs w:val="24"/>
        </w:rPr>
        <w:lastRenderedPageBreak/>
        <w:t xml:space="preserve">Note: This course has specific state laws and regulations from a governing medical board or agency. Please contact the Virginia Department of Education Office of Career and Technical Education prior to implementing this course. All inquiries may be sent to </w:t>
      </w:r>
      <w:hyperlink r:id="rId9" w:history="1">
        <w:r w:rsidRPr="00DE6BDA">
          <w:rPr>
            <w:rStyle w:val="Hyperlink"/>
            <w:rFonts w:ascii="Times New Roman" w:hAnsi="Times New Roman" w:cs="Times New Roman"/>
            <w:i/>
            <w:iCs/>
            <w:sz w:val="24"/>
            <w:szCs w:val="24"/>
          </w:rPr>
          <w:t>cte@doe.virginia.gov</w:t>
        </w:r>
      </w:hyperlink>
      <w:r w:rsidRPr="00DE6BDA">
        <w:rPr>
          <w:rFonts w:ascii="Times New Roman" w:hAnsi="Times New Roman" w:cs="Times New Roman"/>
          <w:i/>
          <w:iCs/>
          <w:sz w:val="24"/>
          <w:szCs w:val="24"/>
        </w:rPr>
        <w:t>.</w:t>
      </w:r>
    </w:p>
    <w:p w14:paraId="476A95E4" w14:textId="0AA7AB4F" w:rsidR="00AB4193" w:rsidRDefault="00A401F9" w:rsidP="007B500B">
      <w:pPr>
        <w:rPr>
          <w:rFonts w:ascii="Times New Roman" w:hAnsi="Times New Roman" w:cs="Times New Roman"/>
          <w:sz w:val="24"/>
          <w:szCs w:val="24"/>
        </w:rPr>
      </w:pPr>
      <w:hyperlink w:anchor="Task_39" w:history="1">
        <w:r w:rsidRPr="00A401F9">
          <w:rPr>
            <w:rStyle w:val="Hyperlink"/>
            <w:rFonts w:ascii="Times New Roman" w:hAnsi="Times New Roman" w:cs="Times New Roman"/>
            <w:sz w:val="24"/>
            <w:szCs w:val="24"/>
          </w:rPr>
          <w:t>Jump to Veterinary Science II-specific content</w:t>
        </w:r>
      </w:hyperlink>
    </w:p>
    <w:tbl>
      <w:tblPr>
        <w:tblStyle w:val="TableGrid"/>
        <w:tblW w:w="5001" w:type="pct"/>
        <w:tblCellMar>
          <w:left w:w="115" w:type="dxa"/>
          <w:right w:w="115" w:type="dxa"/>
        </w:tblCellMar>
        <w:tblLook w:val="04A0" w:firstRow="1" w:lastRow="0" w:firstColumn="1" w:lastColumn="0" w:noHBand="0" w:noVBand="1"/>
      </w:tblPr>
      <w:tblGrid>
        <w:gridCol w:w="740"/>
        <w:gridCol w:w="2602"/>
        <w:gridCol w:w="4743"/>
        <w:gridCol w:w="3962"/>
        <w:gridCol w:w="1644"/>
        <w:gridCol w:w="1969"/>
        <w:gridCol w:w="1613"/>
      </w:tblGrid>
      <w:tr w:rsidR="007617F9" w:rsidRPr="00AE639E" w14:paraId="760A9A77" w14:textId="5F1E9F0E" w:rsidTr="008B21B2">
        <w:trPr>
          <w:tblHeader/>
        </w:trPr>
        <w:tc>
          <w:tcPr>
            <w:tcW w:w="214" w:type="pct"/>
            <w:shd w:val="clear" w:color="auto" w:fill="000000" w:themeFill="text1"/>
          </w:tcPr>
          <w:p w14:paraId="47498BB9" w14:textId="2F07F043" w:rsidR="007617F9" w:rsidRPr="00AE639E" w:rsidRDefault="007617F9" w:rsidP="007617F9">
            <w:pPr>
              <w:rPr>
                <w:rFonts w:ascii="Times New Roman" w:eastAsia="Times New Roman" w:hAnsi="Times New Roman" w:cs="Times New Roman"/>
                <w:b/>
                <w:bCs/>
                <w:color w:val="FFFFFF" w:themeColor="background1"/>
                <w:sz w:val="24"/>
                <w:szCs w:val="24"/>
              </w:rPr>
            </w:pPr>
            <w:r w:rsidRPr="00AE639E">
              <w:rPr>
                <w:rFonts w:ascii="Times New Roman" w:eastAsia="Times New Roman" w:hAnsi="Times New Roman" w:cs="Times New Roman"/>
                <w:b/>
                <w:bCs/>
                <w:color w:val="FFFFFF" w:themeColor="background1"/>
                <w:sz w:val="24"/>
                <w:szCs w:val="24"/>
              </w:rPr>
              <w:t>Task No.</w:t>
            </w:r>
          </w:p>
        </w:tc>
        <w:tc>
          <w:tcPr>
            <w:tcW w:w="753" w:type="pct"/>
            <w:tcBorders>
              <w:bottom w:val="single" w:sz="4" w:space="0" w:color="auto"/>
            </w:tcBorders>
            <w:shd w:val="clear" w:color="auto" w:fill="000000" w:themeFill="text1"/>
            <w:tcMar>
              <w:top w:w="43" w:type="dxa"/>
              <w:left w:w="115" w:type="dxa"/>
              <w:bottom w:w="43" w:type="dxa"/>
              <w:right w:w="115" w:type="dxa"/>
            </w:tcMar>
          </w:tcPr>
          <w:p w14:paraId="5F052A3C" w14:textId="115364AA" w:rsidR="007617F9" w:rsidRPr="00AE639E" w:rsidRDefault="007617F9" w:rsidP="007617F9">
            <w:pPr>
              <w:rPr>
                <w:rFonts w:ascii="Times New Roman" w:eastAsia="Times New Roman" w:hAnsi="Times New Roman" w:cs="Times New Roman"/>
                <w:b/>
                <w:bCs/>
                <w:color w:val="FFFFFF" w:themeColor="background1"/>
                <w:sz w:val="24"/>
                <w:szCs w:val="24"/>
              </w:rPr>
            </w:pPr>
            <w:r w:rsidRPr="00AE639E">
              <w:rPr>
                <w:rFonts w:ascii="Times New Roman" w:eastAsia="Times New Roman" w:hAnsi="Times New Roman" w:cs="Times New Roman"/>
                <w:b/>
                <w:bCs/>
                <w:color w:val="FFFFFF" w:themeColor="background1"/>
                <w:sz w:val="24"/>
                <w:szCs w:val="24"/>
              </w:rPr>
              <w:t>Task</w:t>
            </w:r>
          </w:p>
        </w:tc>
        <w:tc>
          <w:tcPr>
            <w:tcW w:w="1373" w:type="pct"/>
            <w:tcBorders>
              <w:bottom w:val="single" w:sz="4" w:space="0" w:color="auto"/>
            </w:tcBorders>
            <w:shd w:val="clear" w:color="auto" w:fill="000000" w:themeFill="text1"/>
          </w:tcPr>
          <w:p w14:paraId="64323AE7" w14:textId="75A1222F" w:rsidR="007617F9" w:rsidRPr="00AE639E" w:rsidRDefault="007617F9" w:rsidP="007617F9">
            <w:pPr>
              <w:spacing w:before="100" w:beforeAutospacing="1" w:after="100" w:afterAutospacing="1"/>
              <w:rPr>
                <w:rFonts w:ascii="Times New Roman" w:eastAsia="Times New Roman" w:hAnsi="Times New Roman" w:cs="Times New Roman"/>
                <w:b/>
                <w:bCs/>
                <w:color w:val="FFFFFF" w:themeColor="background1"/>
                <w:sz w:val="24"/>
                <w:szCs w:val="24"/>
              </w:rPr>
            </w:pPr>
            <w:r w:rsidRPr="00AE639E">
              <w:rPr>
                <w:rFonts w:ascii="Times New Roman" w:eastAsia="Times New Roman" w:hAnsi="Times New Roman" w:cs="Times New Roman"/>
                <w:b/>
                <w:bCs/>
                <w:color w:val="FFFFFF" w:themeColor="background1"/>
                <w:sz w:val="24"/>
                <w:szCs w:val="24"/>
              </w:rPr>
              <w:t>Definition</w:t>
            </w:r>
          </w:p>
        </w:tc>
        <w:tc>
          <w:tcPr>
            <w:tcW w:w="1147" w:type="pct"/>
            <w:shd w:val="clear" w:color="auto" w:fill="000000" w:themeFill="text1"/>
          </w:tcPr>
          <w:p w14:paraId="058AFDC1" w14:textId="34A45608" w:rsidR="007617F9" w:rsidRPr="00AE639E" w:rsidRDefault="007617F9" w:rsidP="007617F9">
            <w:pPr>
              <w:spacing w:before="100" w:beforeAutospacing="1" w:after="100" w:afterAutospacing="1"/>
              <w:rPr>
                <w:rFonts w:ascii="Times New Roman" w:eastAsia="Times New Roman" w:hAnsi="Times New Roman" w:cs="Times New Roman"/>
                <w:b/>
                <w:bCs/>
                <w:color w:val="FFFFFF" w:themeColor="background1"/>
                <w:sz w:val="24"/>
                <w:szCs w:val="24"/>
              </w:rPr>
            </w:pPr>
            <w:r w:rsidRPr="00AE639E">
              <w:rPr>
                <w:rFonts w:ascii="Times New Roman" w:eastAsia="Times New Roman" w:hAnsi="Times New Roman" w:cs="Times New Roman"/>
                <w:b/>
                <w:bCs/>
                <w:color w:val="FFFFFF" w:themeColor="background1"/>
                <w:sz w:val="24"/>
                <w:szCs w:val="24"/>
              </w:rPr>
              <w:t>Process/Skill Questions</w:t>
            </w:r>
          </w:p>
        </w:tc>
        <w:tc>
          <w:tcPr>
            <w:tcW w:w="476" w:type="pct"/>
            <w:shd w:val="clear" w:color="auto" w:fill="000000" w:themeFill="text1"/>
          </w:tcPr>
          <w:p w14:paraId="1B0182F7" w14:textId="2663CE23" w:rsidR="007617F9" w:rsidRDefault="007617F9" w:rsidP="007617F9">
            <w:pPr>
              <w:spacing w:before="100" w:beforeAutospacing="1" w:after="100" w:afterAutospacing="1"/>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SOL Correlations</w:t>
            </w:r>
          </w:p>
        </w:tc>
        <w:tc>
          <w:tcPr>
            <w:tcW w:w="570" w:type="pct"/>
            <w:shd w:val="clear" w:color="auto" w:fill="000000" w:themeFill="text1"/>
          </w:tcPr>
          <w:p w14:paraId="155D5B84" w14:textId="62E613AC" w:rsidR="007617F9" w:rsidRPr="00AE639E" w:rsidRDefault="007617F9" w:rsidP="007617F9">
            <w:pPr>
              <w:spacing w:before="100" w:beforeAutospacing="1" w:after="100" w:afterAutospacing="1"/>
              <w:rPr>
                <w:rFonts w:ascii="Times New Roman" w:eastAsia="Times New Roman" w:hAnsi="Times New Roman" w:cs="Times New Roman"/>
                <w:b/>
                <w:bCs/>
                <w:color w:val="FFFFFF" w:themeColor="background1"/>
                <w:sz w:val="24"/>
                <w:szCs w:val="24"/>
              </w:rPr>
            </w:pPr>
            <w:r w:rsidRPr="00AE639E">
              <w:rPr>
                <w:rFonts w:ascii="Times New Roman" w:eastAsia="Times New Roman" w:hAnsi="Times New Roman" w:cs="Times New Roman"/>
                <w:b/>
                <w:bCs/>
                <w:color w:val="FFFFFF" w:themeColor="background1"/>
                <w:sz w:val="24"/>
                <w:szCs w:val="24"/>
              </w:rPr>
              <w:t>AFNR Correlations</w:t>
            </w:r>
            <w:r>
              <w:rPr>
                <w:rFonts w:ascii="Times New Roman" w:eastAsia="Times New Roman" w:hAnsi="Times New Roman" w:cs="Times New Roman"/>
                <w:b/>
                <w:bCs/>
                <w:color w:val="FFFFFF" w:themeColor="background1"/>
                <w:sz w:val="24"/>
                <w:szCs w:val="24"/>
              </w:rPr>
              <w:t xml:space="preserve"> and </w:t>
            </w:r>
            <w:r w:rsidRPr="00AE639E">
              <w:rPr>
                <w:rFonts w:ascii="Times New Roman" w:eastAsia="Times New Roman" w:hAnsi="Times New Roman" w:cs="Times New Roman"/>
                <w:b/>
                <w:bCs/>
                <w:color w:val="FFFFFF" w:themeColor="background1"/>
                <w:sz w:val="24"/>
                <w:szCs w:val="24"/>
              </w:rPr>
              <w:t>FFA Correlations</w:t>
            </w:r>
          </w:p>
        </w:tc>
        <w:tc>
          <w:tcPr>
            <w:tcW w:w="468" w:type="pct"/>
            <w:shd w:val="clear" w:color="auto" w:fill="000000" w:themeFill="text1"/>
          </w:tcPr>
          <w:p w14:paraId="5858F9E8" w14:textId="0DAC1844" w:rsidR="007617F9" w:rsidRPr="00AE639E" w:rsidRDefault="007617F9" w:rsidP="007617F9">
            <w:pPr>
              <w:spacing w:before="100" w:beforeAutospacing="1" w:after="100" w:afterAutospacing="1"/>
              <w:rPr>
                <w:rFonts w:ascii="Times New Roman" w:eastAsia="Times New Roman" w:hAnsi="Times New Roman" w:cs="Times New Roman"/>
                <w:b/>
                <w:bCs/>
                <w:color w:val="FFFFFF" w:themeColor="background1"/>
                <w:sz w:val="24"/>
                <w:szCs w:val="24"/>
              </w:rPr>
            </w:pPr>
            <w:r w:rsidRPr="00AE639E">
              <w:rPr>
                <w:rFonts w:ascii="Times New Roman" w:eastAsia="Times New Roman" w:hAnsi="Times New Roman" w:cs="Times New Roman"/>
                <w:b/>
                <w:bCs/>
                <w:color w:val="FFFFFF" w:themeColor="background1"/>
                <w:sz w:val="24"/>
                <w:szCs w:val="24"/>
              </w:rPr>
              <w:t>NAVTA (2023) and CVA Correlations</w:t>
            </w:r>
          </w:p>
        </w:tc>
      </w:tr>
      <w:tr w:rsidR="008B21B2" w:rsidRPr="009C4A1C" w14:paraId="4F159C87" w14:textId="77777777" w:rsidTr="008B21B2">
        <w:tc>
          <w:tcPr>
            <w:tcW w:w="214" w:type="pct"/>
            <w:shd w:val="clear" w:color="auto" w:fill="AEAAAA" w:themeFill="background2" w:themeFillShade="BF"/>
          </w:tcPr>
          <w:p w14:paraId="7B45BC56" w14:textId="77777777" w:rsidR="008B21B2" w:rsidRPr="009C4A1C" w:rsidRDefault="008B21B2" w:rsidP="00C62964">
            <w:pPr>
              <w:pStyle w:val="Heading2"/>
              <w:spacing w:before="0" w:beforeAutospacing="0" w:after="0" w:afterAutospacing="0"/>
              <w:rPr>
                <w:sz w:val="24"/>
                <w:szCs w:val="24"/>
              </w:rPr>
            </w:pPr>
          </w:p>
        </w:tc>
        <w:tc>
          <w:tcPr>
            <w:tcW w:w="753" w:type="pct"/>
            <w:shd w:val="clear" w:color="auto" w:fill="AEAAAA" w:themeFill="background2" w:themeFillShade="BF"/>
            <w:tcMar>
              <w:top w:w="43" w:type="dxa"/>
              <w:left w:w="115" w:type="dxa"/>
              <w:bottom w:w="43" w:type="dxa"/>
              <w:right w:w="115" w:type="dxa"/>
            </w:tcMar>
          </w:tcPr>
          <w:p w14:paraId="3D5717EB" w14:textId="77777777" w:rsidR="008B21B2" w:rsidRPr="009C4A1C" w:rsidRDefault="008B21B2" w:rsidP="00C62964">
            <w:pPr>
              <w:pStyle w:val="Heading2"/>
              <w:spacing w:before="0" w:beforeAutospacing="0" w:after="0" w:afterAutospacing="0"/>
              <w:rPr>
                <w:sz w:val="24"/>
                <w:szCs w:val="24"/>
              </w:rPr>
            </w:pPr>
            <w:bookmarkStart w:id="1" w:name="_Toc67297988"/>
            <w:r w:rsidRPr="009C4A1C">
              <w:rPr>
                <w:sz w:val="24"/>
                <w:szCs w:val="24"/>
              </w:rPr>
              <w:t>Demonstrating Personal Qualities and Abilities</w:t>
            </w:r>
            <w:bookmarkEnd w:id="1"/>
          </w:p>
        </w:tc>
        <w:tc>
          <w:tcPr>
            <w:tcW w:w="1373" w:type="pct"/>
            <w:shd w:val="clear" w:color="auto" w:fill="AEAAAA" w:themeFill="background2" w:themeFillShade="BF"/>
          </w:tcPr>
          <w:p w14:paraId="513D62C5" w14:textId="77777777" w:rsidR="008B21B2" w:rsidRPr="009C4A1C" w:rsidRDefault="008B21B2" w:rsidP="00C62964">
            <w:pPr>
              <w:pStyle w:val="Heading2"/>
              <w:spacing w:before="0" w:beforeAutospacing="0" w:after="0" w:afterAutospacing="0"/>
              <w:rPr>
                <w:sz w:val="24"/>
                <w:szCs w:val="24"/>
              </w:rPr>
            </w:pPr>
          </w:p>
        </w:tc>
        <w:tc>
          <w:tcPr>
            <w:tcW w:w="1147" w:type="pct"/>
            <w:shd w:val="clear" w:color="auto" w:fill="AEAAAA" w:themeFill="background2" w:themeFillShade="BF"/>
          </w:tcPr>
          <w:p w14:paraId="3B02F596" w14:textId="77777777" w:rsidR="008B21B2" w:rsidRPr="009C4A1C" w:rsidRDefault="008B21B2" w:rsidP="00C62964">
            <w:pPr>
              <w:pStyle w:val="Heading2"/>
              <w:spacing w:before="0" w:beforeAutospacing="0" w:after="0" w:afterAutospacing="0"/>
              <w:rPr>
                <w:sz w:val="24"/>
                <w:szCs w:val="24"/>
              </w:rPr>
            </w:pPr>
          </w:p>
        </w:tc>
        <w:tc>
          <w:tcPr>
            <w:tcW w:w="476" w:type="pct"/>
            <w:shd w:val="clear" w:color="auto" w:fill="AEAAAA" w:themeFill="background2" w:themeFillShade="BF"/>
          </w:tcPr>
          <w:p w14:paraId="7B94430C" w14:textId="77777777" w:rsidR="008B21B2" w:rsidRPr="009C4A1C" w:rsidRDefault="008B21B2" w:rsidP="00C62964">
            <w:pPr>
              <w:pStyle w:val="Heading2"/>
              <w:spacing w:before="0" w:beforeAutospacing="0" w:after="0" w:afterAutospacing="0"/>
              <w:rPr>
                <w:sz w:val="24"/>
                <w:szCs w:val="24"/>
              </w:rPr>
            </w:pPr>
          </w:p>
        </w:tc>
        <w:tc>
          <w:tcPr>
            <w:tcW w:w="570" w:type="pct"/>
            <w:shd w:val="clear" w:color="auto" w:fill="AEAAAA" w:themeFill="background2" w:themeFillShade="BF"/>
          </w:tcPr>
          <w:p w14:paraId="01DD0F1C" w14:textId="77777777" w:rsidR="008B21B2" w:rsidRPr="009C4A1C" w:rsidRDefault="008B21B2" w:rsidP="00C62964">
            <w:pPr>
              <w:pStyle w:val="Heading2"/>
              <w:spacing w:before="0" w:beforeAutospacing="0" w:after="0" w:afterAutospacing="0"/>
              <w:rPr>
                <w:sz w:val="24"/>
                <w:szCs w:val="24"/>
              </w:rPr>
            </w:pPr>
          </w:p>
        </w:tc>
        <w:tc>
          <w:tcPr>
            <w:tcW w:w="468" w:type="pct"/>
            <w:shd w:val="clear" w:color="auto" w:fill="AEAAAA" w:themeFill="background2" w:themeFillShade="BF"/>
          </w:tcPr>
          <w:p w14:paraId="18996071" w14:textId="77777777" w:rsidR="008B21B2" w:rsidRPr="009C4A1C" w:rsidRDefault="008B21B2" w:rsidP="00C62964">
            <w:pPr>
              <w:pStyle w:val="Heading2"/>
              <w:spacing w:before="0" w:beforeAutospacing="0" w:after="0" w:afterAutospacing="0"/>
              <w:rPr>
                <w:sz w:val="24"/>
                <w:szCs w:val="24"/>
              </w:rPr>
            </w:pPr>
          </w:p>
        </w:tc>
      </w:tr>
      <w:tr w:rsidR="008B21B2" w:rsidRPr="009C4A1C" w14:paraId="5F9940BB" w14:textId="77777777" w:rsidTr="008B21B2">
        <w:tc>
          <w:tcPr>
            <w:tcW w:w="214" w:type="pct"/>
          </w:tcPr>
          <w:p w14:paraId="0B22D0D8"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w:t>
            </w:r>
          </w:p>
        </w:tc>
        <w:tc>
          <w:tcPr>
            <w:tcW w:w="753" w:type="pct"/>
            <w:tcMar>
              <w:top w:w="43" w:type="dxa"/>
              <w:left w:w="115" w:type="dxa"/>
              <w:bottom w:w="43" w:type="dxa"/>
              <w:right w:w="115" w:type="dxa"/>
            </w:tcMar>
            <w:hideMark/>
          </w:tcPr>
          <w:p w14:paraId="51B2B43A"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creativity and innovation.</w:t>
            </w:r>
          </w:p>
        </w:tc>
        <w:tc>
          <w:tcPr>
            <w:tcW w:w="1373" w:type="pct"/>
          </w:tcPr>
          <w:p w14:paraId="4FB8F308" w14:textId="77777777" w:rsidR="008B21B2" w:rsidRPr="00ED3052" w:rsidRDefault="008B21B2"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w:t>
            </w:r>
          </w:p>
          <w:p w14:paraId="05504B35"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importance of creativity and innovation in the workplace </w:t>
            </w:r>
          </w:p>
          <w:p w14:paraId="7461E6CD"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brainstorming and contributing ideas, strategies, and solutions </w:t>
            </w:r>
          </w:p>
          <w:p w14:paraId="6AE0294D"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and/or improving products, services, or processes </w:t>
            </w:r>
          </w:p>
          <w:p w14:paraId="349D5F4B"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allocating available resources. </w:t>
            </w:r>
          </w:p>
          <w:p w14:paraId="145D7E84" w14:textId="77777777" w:rsidR="008B21B2" w:rsidRPr="009C4A1C" w:rsidRDefault="008B21B2" w:rsidP="00C62964">
            <w:pPr>
              <w:rPr>
                <w:rFonts w:ascii="Times New Roman" w:eastAsia="Times New Roman" w:hAnsi="Times New Roman" w:cs="Times New Roman"/>
                <w:sz w:val="24"/>
                <w:szCs w:val="24"/>
              </w:rPr>
            </w:pPr>
          </w:p>
        </w:tc>
        <w:tc>
          <w:tcPr>
            <w:tcW w:w="1147" w:type="pct"/>
          </w:tcPr>
          <w:p w14:paraId="61CB3F41"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are </w:t>
            </w:r>
            <w:r w:rsidRPr="00577044">
              <w:rPr>
                <w:rFonts w:ascii="Times New Roman" w:eastAsia="Times New Roman" w:hAnsi="Times New Roman" w:cs="Times New Roman"/>
                <w:i/>
                <w:iCs/>
                <w:sz w:val="24"/>
                <w:szCs w:val="24"/>
              </w:rPr>
              <w:t>creativity</w:t>
            </w:r>
            <w:r w:rsidRPr="00ED3052">
              <w:rPr>
                <w:rFonts w:ascii="Times New Roman" w:eastAsia="Times New Roman" w:hAnsi="Times New Roman" w:cs="Times New Roman"/>
                <w:sz w:val="24"/>
                <w:szCs w:val="24"/>
              </w:rPr>
              <w:t xml:space="preserve"> and </w:t>
            </w:r>
            <w:r w:rsidRPr="00577044">
              <w:rPr>
                <w:rFonts w:ascii="Times New Roman" w:eastAsia="Times New Roman" w:hAnsi="Times New Roman" w:cs="Times New Roman"/>
                <w:i/>
                <w:iCs/>
                <w:sz w:val="24"/>
                <w:szCs w:val="24"/>
              </w:rPr>
              <w:t>innovation</w:t>
            </w:r>
            <w:r w:rsidRPr="00ED3052">
              <w:rPr>
                <w:rFonts w:ascii="Times New Roman" w:eastAsia="Times New Roman" w:hAnsi="Times New Roman" w:cs="Times New Roman"/>
                <w:sz w:val="24"/>
                <w:szCs w:val="24"/>
              </w:rPr>
              <w:t>? Why are they important in the workplace? </w:t>
            </w:r>
          </w:p>
          <w:p w14:paraId="4D468E62"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brainstorm and contribute ideas within a team? </w:t>
            </w:r>
          </w:p>
          <w:p w14:paraId="26D1236A"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one improve a product, service, or process in a career pathway? </w:t>
            </w:r>
          </w:p>
          <w:p w14:paraId="40485CDE"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needed to solve a problem? How should these resources be allocated? </w:t>
            </w:r>
          </w:p>
        </w:tc>
        <w:tc>
          <w:tcPr>
            <w:tcW w:w="476" w:type="pct"/>
          </w:tcPr>
          <w:p w14:paraId="331F95CE" w14:textId="77777777" w:rsidR="008B21B2" w:rsidRPr="009C4A1C" w:rsidRDefault="008B21B2" w:rsidP="00C62964">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5DC2BB8D" w14:textId="77777777" w:rsidR="008B21B2" w:rsidRDefault="008B21B2" w:rsidP="00C62964">
            <w:pPr>
              <w:rPr>
                <w:rFonts w:ascii="Times New Roman" w:eastAsia="Times New Roman" w:hAnsi="Times New Roman" w:cs="Times New Roman"/>
                <w:sz w:val="24"/>
                <w:szCs w:val="24"/>
              </w:rPr>
            </w:pPr>
          </w:p>
          <w:p w14:paraId="12A20783" w14:textId="77777777" w:rsidR="008B21B2" w:rsidRPr="009C4A1C" w:rsidRDefault="008B21B2" w:rsidP="00C62964">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6D06E6A8" w14:textId="77777777" w:rsidR="008B21B2" w:rsidRDefault="008B21B2" w:rsidP="00C62964">
            <w:pPr>
              <w:rPr>
                <w:rFonts w:ascii="Times New Roman" w:eastAsia="Times New Roman" w:hAnsi="Times New Roman" w:cs="Times New Roman"/>
                <w:sz w:val="24"/>
                <w:szCs w:val="24"/>
              </w:rPr>
            </w:pPr>
          </w:p>
          <w:p w14:paraId="3CCBB278" w14:textId="77777777" w:rsidR="008B21B2" w:rsidRDefault="008B21B2" w:rsidP="00C62964">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Mathematics:</w:t>
            </w:r>
            <w:r w:rsidRPr="009C4A1C">
              <w:rPr>
                <w:rFonts w:ascii="Times New Roman" w:eastAsia="Times New Roman" w:hAnsi="Times New Roman" w:cs="Times New Roman"/>
                <w:sz w:val="24"/>
                <w:szCs w:val="24"/>
              </w:rPr>
              <w:t xml:space="preserve"> A.9, AFDA.3, AFDA.4, AFDA.5, AFDA.6, AFDA.7, AFDA.8, AII.9, COM.1, COM.3, COM.4, COM.5, COM.8, DM.7, DM.1*, DM.10, DM.2*, DM.3*, PS.3*, PS.4*, PS.7*, PS.9*, PS.10*</w:t>
            </w:r>
          </w:p>
          <w:p w14:paraId="6D8A6DBF"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br/>
            </w:r>
            <w:r w:rsidRPr="00203EAA">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w:t>
            </w:r>
          </w:p>
        </w:tc>
        <w:tc>
          <w:tcPr>
            <w:tcW w:w="570" w:type="pct"/>
          </w:tcPr>
          <w:p w14:paraId="72A13584" w14:textId="77777777" w:rsidR="008B21B2" w:rsidRPr="009C4A1C" w:rsidRDefault="008B21B2" w:rsidP="00C62964">
            <w:pPr>
              <w:rPr>
                <w:rFonts w:ascii="Times New Roman" w:eastAsia="Times New Roman" w:hAnsi="Times New Roman" w:cs="Times New Roman"/>
                <w:sz w:val="24"/>
                <w:szCs w:val="24"/>
              </w:rPr>
            </w:pPr>
          </w:p>
        </w:tc>
        <w:tc>
          <w:tcPr>
            <w:tcW w:w="468" w:type="pct"/>
          </w:tcPr>
          <w:p w14:paraId="2D8EEFFB" w14:textId="77777777" w:rsidR="008B21B2" w:rsidRPr="009C4A1C" w:rsidRDefault="008B21B2" w:rsidP="00C62964">
            <w:pPr>
              <w:rPr>
                <w:rFonts w:ascii="Times New Roman" w:eastAsia="Times New Roman" w:hAnsi="Times New Roman" w:cs="Times New Roman"/>
                <w:sz w:val="24"/>
                <w:szCs w:val="24"/>
              </w:rPr>
            </w:pPr>
          </w:p>
        </w:tc>
      </w:tr>
      <w:tr w:rsidR="008B21B2" w:rsidRPr="009C4A1C" w14:paraId="7CCD4BD2" w14:textId="77777777" w:rsidTr="008B21B2">
        <w:tc>
          <w:tcPr>
            <w:tcW w:w="214" w:type="pct"/>
          </w:tcPr>
          <w:p w14:paraId="155529E4"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w:t>
            </w:r>
          </w:p>
        </w:tc>
        <w:tc>
          <w:tcPr>
            <w:tcW w:w="753" w:type="pct"/>
            <w:tcMar>
              <w:top w:w="43" w:type="dxa"/>
              <w:left w:w="115" w:type="dxa"/>
              <w:bottom w:w="43" w:type="dxa"/>
              <w:right w:w="115" w:type="dxa"/>
            </w:tcMar>
          </w:tcPr>
          <w:p w14:paraId="7F34CF24"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critical thinking and problem</w:t>
            </w:r>
            <w:r>
              <w:rPr>
                <w:rFonts w:ascii="Times New Roman" w:eastAsia="Times New Roman" w:hAnsi="Times New Roman" w:cs="Times New Roman"/>
                <w:sz w:val="24"/>
                <w:szCs w:val="24"/>
              </w:rPr>
              <w:t>-</w:t>
            </w:r>
            <w:r w:rsidRPr="009C4A1C">
              <w:rPr>
                <w:rFonts w:ascii="Times New Roman" w:eastAsia="Times New Roman" w:hAnsi="Times New Roman" w:cs="Times New Roman"/>
                <w:sz w:val="24"/>
                <w:szCs w:val="24"/>
              </w:rPr>
              <w:t>solving.</w:t>
            </w:r>
          </w:p>
        </w:tc>
        <w:tc>
          <w:tcPr>
            <w:tcW w:w="1373" w:type="pct"/>
          </w:tcPr>
          <w:p w14:paraId="27FB8493" w14:textId="77777777" w:rsidR="008B21B2" w:rsidRPr="00ED3052" w:rsidRDefault="008B21B2"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719D5D6"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and analyzing problems</w:t>
            </w:r>
          </w:p>
          <w:p w14:paraId="352D7C29"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evaluating potential solutions and resources</w:t>
            </w:r>
          </w:p>
          <w:p w14:paraId="2D010FD5"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a logical approach to make decisions and solve problems</w:t>
            </w:r>
          </w:p>
          <w:p w14:paraId="1CC9172D"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implementing effective courses of action.</w:t>
            </w:r>
          </w:p>
        </w:tc>
        <w:tc>
          <w:tcPr>
            <w:tcW w:w="1147" w:type="pct"/>
          </w:tcPr>
          <w:p w14:paraId="698AE70C"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an example of a situation where one could use a reasoning model to make a decision?</w:t>
            </w:r>
          </w:p>
          <w:p w14:paraId="10CE9F10"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steps might one take to make a decision or solve a problem?</w:t>
            </w:r>
          </w:p>
          <w:p w14:paraId="61B8EB46"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questions one might ask when analyzing problems?</w:t>
            </w:r>
          </w:p>
          <w:p w14:paraId="0E26BAB1"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potential solutions be evaluated?</w:t>
            </w:r>
          </w:p>
          <w:p w14:paraId="7ED4DF1B"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advantages and disadvantages of using a reasoning approach to make a decision or solve a problem?</w:t>
            </w:r>
          </w:p>
        </w:tc>
        <w:tc>
          <w:tcPr>
            <w:tcW w:w="476" w:type="pct"/>
          </w:tcPr>
          <w:p w14:paraId="47800199" w14:textId="77777777" w:rsidR="008B21B2" w:rsidRDefault="008B21B2" w:rsidP="00C62964">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14CA2EEA" w14:textId="77777777" w:rsidR="008B21B2" w:rsidRPr="009C4A1C" w:rsidRDefault="008B21B2" w:rsidP="00C62964">
            <w:pPr>
              <w:rPr>
                <w:rFonts w:ascii="Times New Roman" w:eastAsia="Times New Roman" w:hAnsi="Times New Roman" w:cs="Times New Roman"/>
                <w:sz w:val="24"/>
                <w:szCs w:val="24"/>
              </w:rPr>
            </w:pPr>
          </w:p>
          <w:p w14:paraId="2B7682CD" w14:textId="77777777" w:rsidR="008B21B2" w:rsidRPr="009C4A1C" w:rsidRDefault="008B21B2" w:rsidP="00C62964">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7C84CA5C" w14:textId="77777777" w:rsidR="008B21B2" w:rsidRDefault="008B21B2" w:rsidP="00C62964">
            <w:pPr>
              <w:rPr>
                <w:rFonts w:ascii="Times New Roman" w:eastAsia="Times New Roman" w:hAnsi="Times New Roman" w:cs="Times New Roman"/>
                <w:sz w:val="24"/>
                <w:szCs w:val="24"/>
              </w:rPr>
            </w:pPr>
          </w:p>
          <w:p w14:paraId="0D542E1A" w14:textId="77777777" w:rsidR="008B21B2" w:rsidRDefault="008B21B2" w:rsidP="00C62964">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A.8, A.9, G.1, G.13, G.14, AFDA.3, AFDA.5, AFDA.8, AII.9, AII.10, AII.11, COM.1, COM.3, COM.4, </w:t>
            </w:r>
            <w:r w:rsidRPr="009C4A1C">
              <w:rPr>
                <w:rFonts w:ascii="Times New Roman" w:eastAsia="Times New Roman" w:hAnsi="Times New Roman" w:cs="Times New Roman"/>
                <w:sz w:val="24"/>
                <w:szCs w:val="24"/>
              </w:rPr>
              <w:lastRenderedPageBreak/>
              <w:t>COM.5, COM.8, DM.4, DM.7, DM.1*, DM.2*, DM.3*, DM.9*, PS.9*, PS.10*</w:t>
            </w:r>
          </w:p>
          <w:p w14:paraId="71794687" w14:textId="77777777" w:rsidR="008B21B2" w:rsidRPr="009C4A1C" w:rsidRDefault="008B21B2" w:rsidP="00C62964">
            <w:pPr>
              <w:rPr>
                <w:rFonts w:ascii="Times New Roman" w:eastAsia="Times New Roman" w:hAnsi="Times New Roman" w:cs="Times New Roman"/>
                <w:sz w:val="24"/>
                <w:szCs w:val="24"/>
              </w:rPr>
            </w:pPr>
          </w:p>
          <w:p w14:paraId="549393E4" w14:textId="77777777" w:rsidR="008B21B2" w:rsidRPr="009C4A1C" w:rsidRDefault="008B21B2" w:rsidP="00C62964">
            <w:pPr>
              <w:rPr>
                <w:rFonts w:ascii="Times New Roman" w:eastAsia="Times New Roman" w:hAnsi="Times New Roman" w:cs="Times New Roman"/>
                <w:sz w:val="24"/>
                <w:szCs w:val="24"/>
              </w:rPr>
            </w:pPr>
            <w:r w:rsidRPr="001B3F9A">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w:t>
            </w:r>
          </w:p>
        </w:tc>
        <w:tc>
          <w:tcPr>
            <w:tcW w:w="570" w:type="pct"/>
          </w:tcPr>
          <w:p w14:paraId="3C9D6C91" w14:textId="77777777" w:rsidR="008B21B2" w:rsidRPr="009C4A1C" w:rsidRDefault="008B21B2" w:rsidP="00C62964">
            <w:pPr>
              <w:rPr>
                <w:rFonts w:ascii="Times New Roman" w:eastAsia="Times New Roman" w:hAnsi="Times New Roman" w:cs="Times New Roman"/>
                <w:sz w:val="24"/>
                <w:szCs w:val="24"/>
              </w:rPr>
            </w:pPr>
          </w:p>
        </w:tc>
        <w:tc>
          <w:tcPr>
            <w:tcW w:w="468" w:type="pct"/>
          </w:tcPr>
          <w:p w14:paraId="7E5ACF3D" w14:textId="77777777" w:rsidR="008B21B2" w:rsidRPr="009C4A1C" w:rsidRDefault="008B21B2" w:rsidP="00C62964">
            <w:pPr>
              <w:rPr>
                <w:rFonts w:ascii="Times New Roman" w:eastAsia="Times New Roman" w:hAnsi="Times New Roman" w:cs="Times New Roman"/>
                <w:sz w:val="24"/>
                <w:szCs w:val="24"/>
              </w:rPr>
            </w:pPr>
          </w:p>
        </w:tc>
      </w:tr>
      <w:tr w:rsidR="008B21B2" w:rsidRPr="009C4A1C" w14:paraId="79E0ADC4" w14:textId="77777777" w:rsidTr="008B21B2">
        <w:tc>
          <w:tcPr>
            <w:tcW w:w="214" w:type="pct"/>
          </w:tcPr>
          <w:p w14:paraId="6AE2B072"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3</w:t>
            </w:r>
          </w:p>
        </w:tc>
        <w:tc>
          <w:tcPr>
            <w:tcW w:w="753" w:type="pct"/>
            <w:tcMar>
              <w:top w:w="43" w:type="dxa"/>
              <w:left w:w="115" w:type="dxa"/>
              <w:bottom w:w="43" w:type="dxa"/>
              <w:right w:w="115" w:type="dxa"/>
            </w:tcMar>
          </w:tcPr>
          <w:p w14:paraId="1597FAAE"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initiative and self-direction.</w:t>
            </w:r>
          </w:p>
        </w:tc>
        <w:tc>
          <w:tcPr>
            <w:tcW w:w="1373" w:type="pct"/>
          </w:tcPr>
          <w:p w14:paraId="0278A308" w14:textId="77777777" w:rsidR="008B21B2" w:rsidRPr="00ED3052" w:rsidRDefault="008B21B2"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91317C3"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proactive, independent decision making</w:t>
            </w:r>
          </w:p>
          <w:p w14:paraId="1C8373FA"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workplace needs</w:t>
            </w:r>
          </w:p>
          <w:p w14:paraId="7A050A05"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completing tasks with minimal direct supervision</w:t>
            </w:r>
          </w:p>
          <w:p w14:paraId="2E5E579B"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solutions.</w:t>
            </w:r>
          </w:p>
        </w:tc>
        <w:tc>
          <w:tcPr>
            <w:tcW w:w="1147" w:type="pct"/>
          </w:tcPr>
          <w:p w14:paraId="74539D76"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initiative and self-direction?</w:t>
            </w:r>
          </w:p>
          <w:p w14:paraId="46CCB4FF"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self-direction important in the workplace?</w:t>
            </w:r>
          </w:p>
          <w:p w14:paraId="364881AA"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applying initiative?</w:t>
            </w:r>
          </w:p>
          <w:p w14:paraId="16A3273C"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tasks be completed with minimal direct supervision?</w:t>
            </w:r>
          </w:p>
        </w:tc>
        <w:tc>
          <w:tcPr>
            <w:tcW w:w="476" w:type="pct"/>
          </w:tcPr>
          <w:p w14:paraId="0C24DF6C" w14:textId="77777777" w:rsidR="008B21B2" w:rsidRDefault="008B21B2" w:rsidP="00C62964">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7D9BF5AB" w14:textId="77777777" w:rsidR="008B21B2" w:rsidRPr="009C4A1C" w:rsidRDefault="008B21B2" w:rsidP="00C62964">
            <w:pPr>
              <w:rPr>
                <w:rFonts w:ascii="Times New Roman" w:eastAsia="Times New Roman" w:hAnsi="Times New Roman" w:cs="Times New Roman"/>
                <w:sz w:val="24"/>
                <w:szCs w:val="24"/>
              </w:rPr>
            </w:pPr>
          </w:p>
          <w:p w14:paraId="632C8D3E" w14:textId="77777777" w:rsidR="008B21B2" w:rsidRPr="009C4A1C" w:rsidRDefault="008B21B2" w:rsidP="00C62964">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570" w:type="pct"/>
          </w:tcPr>
          <w:p w14:paraId="3F33618F" w14:textId="77777777" w:rsidR="008B21B2" w:rsidRPr="009C4A1C" w:rsidRDefault="008B21B2" w:rsidP="00C62964">
            <w:pPr>
              <w:rPr>
                <w:rFonts w:ascii="Times New Roman" w:eastAsia="Times New Roman" w:hAnsi="Times New Roman" w:cs="Times New Roman"/>
                <w:sz w:val="24"/>
                <w:szCs w:val="24"/>
              </w:rPr>
            </w:pPr>
          </w:p>
        </w:tc>
        <w:tc>
          <w:tcPr>
            <w:tcW w:w="468" w:type="pct"/>
          </w:tcPr>
          <w:p w14:paraId="31328337" w14:textId="77777777" w:rsidR="008B21B2" w:rsidRPr="009C4A1C" w:rsidRDefault="008B21B2" w:rsidP="00C62964">
            <w:pPr>
              <w:rPr>
                <w:rFonts w:ascii="Times New Roman" w:eastAsia="Times New Roman" w:hAnsi="Times New Roman" w:cs="Times New Roman"/>
                <w:sz w:val="24"/>
                <w:szCs w:val="24"/>
              </w:rPr>
            </w:pPr>
          </w:p>
        </w:tc>
      </w:tr>
      <w:tr w:rsidR="008B21B2" w:rsidRPr="009C4A1C" w14:paraId="6C8C71E1" w14:textId="77777777" w:rsidTr="008B21B2">
        <w:tc>
          <w:tcPr>
            <w:tcW w:w="214" w:type="pct"/>
          </w:tcPr>
          <w:p w14:paraId="3B7741C6"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4</w:t>
            </w:r>
          </w:p>
        </w:tc>
        <w:tc>
          <w:tcPr>
            <w:tcW w:w="753" w:type="pct"/>
            <w:tcMar>
              <w:top w:w="43" w:type="dxa"/>
              <w:left w:w="115" w:type="dxa"/>
              <w:bottom w:w="43" w:type="dxa"/>
              <w:right w:w="115" w:type="dxa"/>
            </w:tcMar>
          </w:tcPr>
          <w:p w14:paraId="69230F49"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integrity.</w:t>
            </w:r>
          </w:p>
        </w:tc>
        <w:tc>
          <w:tcPr>
            <w:tcW w:w="1373" w:type="pct"/>
          </w:tcPr>
          <w:p w14:paraId="010E52DE" w14:textId="77777777" w:rsidR="008B21B2" w:rsidRPr="00ED3052" w:rsidRDefault="008B21B2"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D8DBEFB"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integrity</w:t>
            </w:r>
          </w:p>
          <w:p w14:paraId="61E45CBA"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integrity in the workplace</w:t>
            </w:r>
          </w:p>
          <w:p w14:paraId="10C64418"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complying with local, state, and federal laws</w:t>
            </w:r>
          </w:p>
          <w:p w14:paraId="212F19E6"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workplace policies and procedures</w:t>
            </w:r>
          </w:p>
          <w:p w14:paraId="2701437B"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honesty, fairness, and respect toward self, others, and property.</w:t>
            </w:r>
          </w:p>
        </w:tc>
        <w:tc>
          <w:tcPr>
            <w:tcW w:w="1147" w:type="pct"/>
          </w:tcPr>
          <w:p w14:paraId="76867EA0"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 recent example of an employer failing to comply with the law?</w:t>
            </w:r>
          </w:p>
          <w:p w14:paraId="20B4C221"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find information on local, state, and federal laws?</w:t>
            </w:r>
          </w:p>
          <w:p w14:paraId="51882528"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workplace policies and rules affect employees’ personal lives?</w:t>
            </w:r>
          </w:p>
          <w:p w14:paraId="6F066012"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demonstrate integrity?</w:t>
            </w:r>
          </w:p>
          <w:p w14:paraId="62A08BFF"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an employee respond when he/she sees a coworker failing to comply with a workplace policy or procedure?</w:t>
            </w:r>
          </w:p>
        </w:tc>
        <w:tc>
          <w:tcPr>
            <w:tcW w:w="476" w:type="pct"/>
          </w:tcPr>
          <w:p w14:paraId="4427A069" w14:textId="77777777" w:rsidR="008B21B2" w:rsidRDefault="008B21B2" w:rsidP="00C62964">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3F41AFC4" w14:textId="77777777" w:rsidR="008B21B2" w:rsidRPr="009C4A1C" w:rsidRDefault="008B21B2" w:rsidP="00C62964">
            <w:pPr>
              <w:rPr>
                <w:rFonts w:ascii="Times New Roman" w:eastAsia="Times New Roman" w:hAnsi="Times New Roman" w:cs="Times New Roman"/>
                <w:sz w:val="24"/>
                <w:szCs w:val="24"/>
              </w:rPr>
            </w:pPr>
          </w:p>
          <w:p w14:paraId="5600C0F4" w14:textId="77777777" w:rsidR="008B21B2" w:rsidRPr="009C4A1C" w:rsidRDefault="008B21B2" w:rsidP="00C62964">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570" w:type="pct"/>
          </w:tcPr>
          <w:p w14:paraId="75F726CE" w14:textId="77777777" w:rsidR="008B21B2" w:rsidRPr="009C4A1C" w:rsidRDefault="008B21B2" w:rsidP="00C62964">
            <w:pPr>
              <w:rPr>
                <w:rFonts w:ascii="Times New Roman" w:eastAsia="Times New Roman" w:hAnsi="Times New Roman" w:cs="Times New Roman"/>
                <w:sz w:val="24"/>
                <w:szCs w:val="24"/>
              </w:rPr>
            </w:pPr>
          </w:p>
        </w:tc>
        <w:tc>
          <w:tcPr>
            <w:tcW w:w="468" w:type="pct"/>
          </w:tcPr>
          <w:p w14:paraId="2598A8B2" w14:textId="77777777" w:rsidR="008B21B2" w:rsidRPr="009C4A1C" w:rsidRDefault="008B21B2" w:rsidP="00C62964">
            <w:pPr>
              <w:rPr>
                <w:rFonts w:ascii="Times New Roman" w:eastAsia="Times New Roman" w:hAnsi="Times New Roman" w:cs="Times New Roman"/>
                <w:sz w:val="24"/>
                <w:szCs w:val="24"/>
              </w:rPr>
            </w:pPr>
          </w:p>
        </w:tc>
      </w:tr>
      <w:tr w:rsidR="008B21B2" w:rsidRPr="009C4A1C" w14:paraId="7AB9009D" w14:textId="77777777" w:rsidTr="008B21B2">
        <w:tc>
          <w:tcPr>
            <w:tcW w:w="214" w:type="pct"/>
            <w:tcBorders>
              <w:bottom w:val="single" w:sz="4" w:space="0" w:color="auto"/>
            </w:tcBorders>
          </w:tcPr>
          <w:p w14:paraId="62F9ADF0"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5</w:t>
            </w:r>
          </w:p>
        </w:tc>
        <w:tc>
          <w:tcPr>
            <w:tcW w:w="753" w:type="pct"/>
            <w:tcBorders>
              <w:bottom w:val="single" w:sz="4" w:space="0" w:color="auto"/>
            </w:tcBorders>
            <w:tcMar>
              <w:top w:w="43" w:type="dxa"/>
              <w:left w:w="115" w:type="dxa"/>
              <w:bottom w:w="43" w:type="dxa"/>
              <w:right w:w="115" w:type="dxa"/>
            </w:tcMar>
          </w:tcPr>
          <w:p w14:paraId="1F92AAEE"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 ethic.</w:t>
            </w:r>
          </w:p>
        </w:tc>
        <w:tc>
          <w:tcPr>
            <w:tcW w:w="1373" w:type="pct"/>
            <w:tcBorders>
              <w:bottom w:val="single" w:sz="4" w:space="0" w:color="auto"/>
            </w:tcBorders>
          </w:tcPr>
          <w:p w14:paraId="58B41EA9" w14:textId="77777777" w:rsidR="008B21B2" w:rsidRPr="00ED3052" w:rsidRDefault="008B21B2"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1092E10"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work ethic</w:t>
            </w:r>
          </w:p>
          <w:p w14:paraId="2838C82C"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a strong work ethic</w:t>
            </w:r>
          </w:p>
          <w:p w14:paraId="256407D8"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demonstrating diligence (e.g., working with persistence to accomplish a task)</w:t>
            </w:r>
          </w:p>
          <w:p w14:paraId="098DA45E"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dependability (e.g., being reliable)</w:t>
            </w:r>
          </w:p>
          <w:p w14:paraId="19E754C9"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accounting for one’s decisions and actions</w:t>
            </w:r>
          </w:p>
          <w:p w14:paraId="5AAC640E" w14:textId="77777777" w:rsidR="008B21B2" w:rsidRPr="009C4A1C" w:rsidRDefault="008B21B2">
            <w:pPr>
              <w:numPr>
                <w:ilvl w:val="1"/>
                <w:numId w:val="150"/>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accepting the consequences of decisions and actions.</w:t>
            </w:r>
          </w:p>
        </w:tc>
        <w:tc>
          <w:tcPr>
            <w:tcW w:w="1147" w:type="pct"/>
            <w:tcBorders>
              <w:bottom w:val="single" w:sz="4" w:space="0" w:color="auto"/>
            </w:tcBorders>
          </w:tcPr>
          <w:p w14:paraId="22876067"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the difference between responsibility and accountability?</w:t>
            </w:r>
          </w:p>
          <w:p w14:paraId="3E8A17CD"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not being prepared for a school or workplace assignment?</w:t>
            </w:r>
          </w:p>
          <w:p w14:paraId="52BFD8C8"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positive work ethic?</w:t>
            </w:r>
          </w:p>
          <w:p w14:paraId="24EC4B2C"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a positive work ethic valued by teachers and employers?</w:t>
            </w:r>
          </w:p>
          <w:p w14:paraId="180C9AA6"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having a poor work ethic?</w:t>
            </w:r>
          </w:p>
        </w:tc>
        <w:tc>
          <w:tcPr>
            <w:tcW w:w="476" w:type="pct"/>
            <w:tcBorders>
              <w:bottom w:val="single" w:sz="4" w:space="0" w:color="auto"/>
            </w:tcBorders>
          </w:tcPr>
          <w:p w14:paraId="3695869B" w14:textId="77777777" w:rsidR="008B21B2" w:rsidRPr="009C4A1C" w:rsidRDefault="008B21B2" w:rsidP="00C62964">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2159B9E8" w14:textId="77777777" w:rsidR="008B21B2" w:rsidRDefault="008B21B2" w:rsidP="00C62964">
            <w:pPr>
              <w:rPr>
                <w:rFonts w:ascii="Times New Roman" w:eastAsia="Times New Roman" w:hAnsi="Times New Roman" w:cs="Times New Roman"/>
                <w:sz w:val="24"/>
                <w:szCs w:val="24"/>
              </w:rPr>
            </w:pPr>
          </w:p>
          <w:p w14:paraId="0A3DCBB5" w14:textId="77777777" w:rsidR="008B21B2" w:rsidRPr="009C4A1C" w:rsidRDefault="008B21B2" w:rsidP="00C62964">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lastRenderedPageBreak/>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7FBC8ABC" w14:textId="77777777" w:rsidR="008B21B2" w:rsidRDefault="008B21B2" w:rsidP="00C62964">
            <w:pPr>
              <w:rPr>
                <w:rFonts w:ascii="Times New Roman" w:eastAsia="Times New Roman" w:hAnsi="Times New Roman" w:cs="Times New Roman"/>
                <w:sz w:val="24"/>
                <w:szCs w:val="24"/>
              </w:rPr>
            </w:pPr>
          </w:p>
          <w:p w14:paraId="7F234009" w14:textId="77777777" w:rsidR="008B21B2" w:rsidRPr="009C4A1C" w:rsidRDefault="008B21B2" w:rsidP="00C62964">
            <w:pPr>
              <w:rPr>
                <w:rFonts w:ascii="Times New Roman" w:eastAsia="Times New Roman" w:hAnsi="Times New Roman" w:cs="Times New Roman"/>
                <w:sz w:val="24"/>
                <w:szCs w:val="24"/>
              </w:rPr>
            </w:pPr>
          </w:p>
        </w:tc>
        <w:tc>
          <w:tcPr>
            <w:tcW w:w="570" w:type="pct"/>
            <w:tcBorders>
              <w:bottom w:val="single" w:sz="4" w:space="0" w:color="auto"/>
            </w:tcBorders>
          </w:tcPr>
          <w:p w14:paraId="065C8F49" w14:textId="77777777" w:rsidR="008B21B2" w:rsidRPr="009C4A1C" w:rsidRDefault="008B21B2" w:rsidP="00C62964">
            <w:pPr>
              <w:rPr>
                <w:rFonts w:ascii="Times New Roman" w:eastAsia="Times New Roman" w:hAnsi="Times New Roman" w:cs="Times New Roman"/>
                <w:sz w:val="24"/>
                <w:szCs w:val="24"/>
              </w:rPr>
            </w:pPr>
          </w:p>
        </w:tc>
        <w:tc>
          <w:tcPr>
            <w:tcW w:w="468" w:type="pct"/>
            <w:tcBorders>
              <w:bottom w:val="single" w:sz="4" w:space="0" w:color="auto"/>
            </w:tcBorders>
          </w:tcPr>
          <w:p w14:paraId="27F19A4B" w14:textId="77777777" w:rsidR="008B21B2" w:rsidRPr="009C4A1C" w:rsidRDefault="008B21B2" w:rsidP="00C62964">
            <w:pPr>
              <w:rPr>
                <w:rFonts w:ascii="Times New Roman" w:eastAsia="Times New Roman" w:hAnsi="Times New Roman" w:cs="Times New Roman"/>
                <w:sz w:val="24"/>
                <w:szCs w:val="24"/>
              </w:rPr>
            </w:pPr>
          </w:p>
        </w:tc>
      </w:tr>
      <w:tr w:rsidR="008B21B2" w:rsidRPr="009C4A1C" w14:paraId="4C3FD4A2" w14:textId="77777777" w:rsidTr="008B21B2">
        <w:tc>
          <w:tcPr>
            <w:tcW w:w="214" w:type="pct"/>
            <w:shd w:val="clear" w:color="auto" w:fill="AEAAAA" w:themeFill="background2" w:themeFillShade="BF"/>
          </w:tcPr>
          <w:p w14:paraId="26599148" w14:textId="77777777" w:rsidR="008B21B2" w:rsidRPr="009C4A1C" w:rsidRDefault="008B21B2" w:rsidP="00C62964">
            <w:pPr>
              <w:pStyle w:val="Heading2"/>
              <w:spacing w:before="0" w:beforeAutospacing="0" w:after="0" w:afterAutospacing="0"/>
              <w:rPr>
                <w:sz w:val="24"/>
                <w:szCs w:val="24"/>
              </w:rPr>
            </w:pPr>
          </w:p>
        </w:tc>
        <w:tc>
          <w:tcPr>
            <w:tcW w:w="753" w:type="pct"/>
            <w:shd w:val="clear" w:color="auto" w:fill="AEAAAA" w:themeFill="background2" w:themeFillShade="BF"/>
            <w:tcMar>
              <w:top w:w="43" w:type="dxa"/>
              <w:left w:w="115" w:type="dxa"/>
              <w:bottom w:w="43" w:type="dxa"/>
              <w:right w:w="115" w:type="dxa"/>
            </w:tcMar>
          </w:tcPr>
          <w:p w14:paraId="55272F94" w14:textId="77777777" w:rsidR="008B21B2" w:rsidRPr="009C4A1C" w:rsidRDefault="008B21B2" w:rsidP="00C62964">
            <w:pPr>
              <w:pStyle w:val="Heading2"/>
              <w:spacing w:before="0" w:beforeAutospacing="0" w:after="0" w:afterAutospacing="0"/>
              <w:rPr>
                <w:sz w:val="24"/>
                <w:szCs w:val="24"/>
              </w:rPr>
            </w:pPr>
            <w:bookmarkStart w:id="2" w:name="_Toc67297989"/>
            <w:r w:rsidRPr="009C4A1C">
              <w:rPr>
                <w:sz w:val="24"/>
                <w:szCs w:val="24"/>
              </w:rPr>
              <w:t>Demonstrating Interpersonal Skills</w:t>
            </w:r>
          </w:p>
        </w:tc>
        <w:tc>
          <w:tcPr>
            <w:tcW w:w="1373" w:type="pct"/>
            <w:shd w:val="clear" w:color="auto" w:fill="AEAAAA" w:themeFill="background2" w:themeFillShade="BF"/>
          </w:tcPr>
          <w:p w14:paraId="5B5911FD" w14:textId="77777777" w:rsidR="008B21B2" w:rsidRPr="009C4A1C" w:rsidRDefault="008B21B2" w:rsidP="00C62964">
            <w:pPr>
              <w:pStyle w:val="Heading2"/>
              <w:spacing w:before="0" w:beforeAutospacing="0" w:after="0" w:afterAutospacing="0"/>
              <w:rPr>
                <w:sz w:val="24"/>
                <w:szCs w:val="24"/>
              </w:rPr>
            </w:pPr>
          </w:p>
        </w:tc>
        <w:tc>
          <w:tcPr>
            <w:tcW w:w="1147" w:type="pct"/>
            <w:shd w:val="clear" w:color="auto" w:fill="AEAAAA" w:themeFill="background2" w:themeFillShade="BF"/>
          </w:tcPr>
          <w:p w14:paraId="0313ECDB" w14:textId="77777777" w:rsidR="008B21B2" w:rsidRPr="009C4A1C" w:rsidRDefault="008B21B2" w:rsidP="00C62964">
            <w:pPr>
              <w:pStyle w:val="Heading2"/>
              <w:spacing w:before="0" w:beforeAutospacing="0" w:after="0" w:afterAutospacing="0"/>
              <w:rPr>
                <w:sz w:val="24"/>
                <w:szCs w:val="24"/>
              </w:rPr>
            </w:pPr>
          </w:p>
        </w:tc>
        <w:bookmarkEnd w:id="2"/>
        <w:tc>
          <w:tcPr>
            <w:tcW w:w="476" w:type="pct"/>
            <w:shd w:val="clear" w:color="auto" w:fill="AEAAAA" w:themeFill="background2" w:themeFillShade="BF"/>
          </w:tcPr>
          <w:p w14:paraId="2E724E26" w14:textId="77777777" w:rsidR="008B21B2" w:rsidRPr="009C4A1C" w:rsidRDefault="008B21B2" w:rsidP="00C62964">
            <w:pPr>
              <w:pStyle w:val="Heading2"/>
              <w:spacing w:before="0" w:beforeAutospacing="0" w:after="0" w:afterAutospacing="0"/>
              <w:rPr>
                <w:sz w:val="24"/>
                <w:szCs w:val="24"/>
              </w:rPr>
            </w:pPr>
          </w:p>
        </w:tc>
        <w:tc>
          <w:tcPr>
            <w:tcW w:w="570" w:type="pct"/>
            <w:shd w:val="clear" w:color="auto" w:fill="AEAAAA" w:themeFill="background2" w:themeFillShade="BF"/>
          </w:tcPr>
          <w:p w14:paraId="722CD14F" w14:textId="77777777" w:rsidR="008B21B2" w:rsidRPr="009C4A1C" w:rsidRDefault="008B21B2" w:rsidP="00C62964">
            <w:pPr>
              <w:pStyle w:val="Heading2"/>
              <w:spacing w:before="0" w:beforeAutospacing="0" w:after="0" w:afterAutospacing="0"/>
              <w:rPr>
                <w:sz w:val="24"/>
                <w:szCs w:val="24"/>
              </w:rPr>
            </w:pPr>
          </w:p>
        </w:tc>
        <w:tc>
          <w:tcPr>
            <w:tcW w:w="468" w:type="pct"/>
            <w:shd w:val="clear" w:color="auto" w:fill="AEAAAA" w:themeFill="background2" w:themeFillShade="BF"/>
          </w:tcPr>
          <w:p w14:paraId="3C66BBCF" w14:textId="77777777" w:rsidR="008B21B2" w:rsidRPr="009C4A1C" w:rsidRDefault="008B21B2" w:rsidP="00C62964">
            <w:pPr>
              <w:pStyle w:val="Heading2"/>
              <w:spacing w:before="0" w:beforeAutospacing="0" w:after="0" w:afterAutospacing="0"/>
              <w:rPr>
                <w:sz w:val="24"/>
                <w:szCs w:val="24"/>
              </w:rPr>
            </w:pPr>
          </w:p>
        </w:tc>
      </w:tr>
      <w:tr w:rsidR="008B21B2" w:rsidRPr="009C4A1C" w14:paraId="24DC94EF" w14:textId="77777777" w:rsidTr="008B21B2">
        <w:tc>
          <w:tcPr>
            <w:tcW w:w="214" w:type="pct"/>
          </w:tcPr>
          <w:p w14:paraId="47CD1BEC"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6</w:t>
            </w:r>
          </w:p>
        </w:tc>
        <w:tc>
          <w:tcPr>
            <w:tcW w:w="753" w:type="pct"/>
            <w:tcMar>
              <w:top w:w="43" w:type="dxa"/>
              <w:left w:w="115" w:type="dxa"/>
              <w:bottom w:w="43" w:type="dxa"/>
              <w:right w:w="115" w:type="dxa"/>
            </w:tcMar>
            <w:hideMark/>
          </w:tcPr>
          <w:p w14:paraId="22B51B1B"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conflict-resolution skills.</w:t>
            </w:r>
          </w:p>
        </w:tc>
        <w:tc>
          <w:tcPr>
            <w:tcW w:w="1373" w:type="pct"/>
          </w:tcPr>
          <w:p w14:paraId="18DDA3A4"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includes negotiating diplomatic solutions to interpersonal and workplace issues (e.g., due to personality, culture, work style, or performance).</w:t>
            </w:r>
          </w:p>
        </w:tc>
        <w:tc>
          <w:tcPr>
            <w:tcW w:w="1147" w:type="pct"/>
          </w:tcPr>
          <w:p w14:paraId="09DB9356"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an appropriate approach to address a workplace conflict?</w:t>
            </w:r>
          </w:p>
          <w:p w14:paraId="47B00C07"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factors should one take into consideration when determining the best approach to resolve an interpersonal or workplace conflict?</w:t>
            </w:r>
          </w:p>
          <w:p w14:paraId="47CA54D0"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one maintain a good working relationship with a colleague one does not like?</w:t>
            </w:r>
          </w:p>
          <w:p w14:paraId="38249B76"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one approach a supervisor with whom one disagrees?</w:t>
            </w:r>
          </w:p>
          <w:p w14:paraId="6F6CC6EB"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personality issues affect workflow?</w:t>
            </w:r>
          </w:p>
        </w:tc>
        <w:tc>
          <w:tcPr>
            <w:tcW w:w="476" w:type="pct"/>
          </w:tcPr>
          <w:p w14:paraId="3B182965" w14:textId="77777777" w:rsidR="008B21B2" w:rsidRPr="009C4A1C" w:rsidRDefault="008B21B2" w:rsidP="00C62964">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28F8E3A1" w14:textId="77777777" w:rsidR="008B21B2" w:rsidRDefault="008B21B2" w:rsidP="00C62964">
            <w:pPr>
              <w:rPr>
                <w:rFonts w:ascii="Times New Roman" w:eastAsia="Times New Roman" w:hAnsi="Times New Roman" w:cs="Times New Roman"/>
                <w:sz w:val="24"/>
                <w:szCs w:val="24"/>
              </w:rPr>
            </w:pPr>
          </w:p>
          <w:p w14:paraId="6F416C74" w14:textId="77777777" w:rsidR="008B21B2" w:rsidRPr="009C4A1C" w:rsidRDefault="008B21B2" w:rsidP="00C62964">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VUS</w:t>
            </w:r>
          </w:p>
        </w:tc>
        <w:tc>
          <w:tcPr>
            <w:tcW w:w="570" w:type="pct"/>
          </w:tcPr>
          <w:p w14:paraId="3BEA9D98" w14:textId="77777777" w:rsidR="008B21B2" w:rsidRPr="009C4A1C" w:rsidRDefault="008B21B2" w:rsidP="00C62964">
            <w:pPr>
              <w:rPr>
                <w:rFonts w:ascii="Times New Roman" w:eastAsia="Times New Roman" w:hAnsi="Times New Roman" w:cs="Times New Roman"/>
                <w:sz w:val="24"/>
                <w:szCs w:val="24"/>
              </w:rPr>
            </w:pPr>
          </w:p>
        </w:tc>
        <w:tc>
          <w:tcPr>
            <w:tcW w:w="468" w:type="pct"/>
          </w:tcPr>
          <w:p w14:paraId="32ACA903" w14:textId="77777777" w:rsidR="008B21B2" w:rsidRPr="009C4A1C" w:rsidRDefault="008B21B2" w:rsidP="00C62964">
            <w:pPr>
              <w:rPr>
                <w:rFonts w:ascii="Times New Roman" w:eastAsia="Times New Roman" w:hAnsi="Times New Roman" w:cs="Times New Roman"/>
                <w:sz w:val="24"/>
                <w:szCs w:val="24"/>
              </w:rPr>
            </w:pPr>
          </w:p>
        </w:tc>
      </w:tr>
      <w:tr w:rsidR="008B21B2" w:rsidRPr="009C4A1C" w14:paraId="2B9D8EE0" w14:textId="77777777" w:rsidTr="008B21B2">
        <w:tc>
          <w:tcPr>
            <w:tcW w:w="214" w:type="pct"/>
          </w:tcPr>
          <w:p w14:paraId="3D4A5B2F"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7</w:t>
            </w:r>
          </w:p>
        </w:tc>
        <w:tc>
          <w:tcPr>
            <w:tcW w:w="753" w:type="pct"/>
            <w:tcMar>
              <w:top w:w="43" w:type="dxa"/>
              <w:left w:w="115" w:type="dxa"/>
              <w:bottom w:w="43" w:type="dxa"/>
              <w:right w:w="115" w:type="dxa"/>
            </w:tcMar>
          </w:tcPr>
          <w:p w14:paraId="6898E30D"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listening and speaking skills.</w:t>
            </w:r>
          </w:p>
        </w:tc>
        <w:tc>
          <w:tcPr>
            <w:tcW w:w="1373" w:type="pct"/>
          </w:tcPr>
          <w:p w14:paraId="4C4B66C7" w14:textId="77777777" w:rsidR="008B21B2" w:rsidRPr="00ED3052" w:rsidRDefault="008B21B2"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3B2C035"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nonverbal cues</w:t>
            </w:r>
          </w:p>
          <w:p w14:paraId="7B84518B"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employing active listening techniques (e.g., asking clarifying questions, paraphrasing what was said)</w:t>
            </w:r>
          </w:p>
          <w:p w14:paraId="1E394CB7"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public speaking skills (e.g., making presentations)</w:t>
            </w:r>
          </w:p>
          <w:p w14:paraId="1740CED7"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articulating ideas in a manner appropriate to the setting and audience (e.g., considering the chosen communication method and audience’s level of knowledge).</w:t>
            </w:r>
          </w:p>
        </w:tc>
        <w:tc>
          <w:tcPr>
            <w:tcW w:w="1147" w:type="pct"/>
          </w:tcPr>
          <w:p w14:paraId="2C4BD716"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use active listening techniques?</w:t>
            </w:r>
          </w:p>
          <w:p w14:paraId="74873DAE"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paraphrasing? How can paraphrasing help achieve clarity?</w:t>
            </w:r>
          </w:p>
          <w:p w14:paraId="0356427D"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are some ways that one can improve public speaking skills?</w:t>
            </w:r>
          </w:p>
          <w:p w14:paraId="1F4155B5"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know one’s audience when delivering a presentation?</w:t>
            </w:r>
          </w:p>
        </w:tc>
        <w:tc>
          <w:tcPr>
            <w:tcW w:w="476" w:type="pct"/>
          </w:tcPr>
          <w:p w14:paraId="2881BF3F" w14:textId="77777777" w:rsidR="008B21B2" w:rsidRDefault="008B21B2" w:rsidP="00C62964">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14929A19" w14:textId="77777777" w:rsidR="008B21B2" w:rsidRPr="009C4A1C" w:rsidRDefault="008B21B2" w:rsidP="00C62964">
            <w:pPr>
              <w:rPr>
                <w:rFonts w:ascii="Times New Roman" w:eastAsia="Times New Roman" w:hAnsi="Times New Roman" w:cs="Times New Roman"/>
                <w:sz w:val="24"/>
                <w:szCs w:val="24"/>
              </w:rPr>
            </w:pPr>
          </w:p>
          <w:p w14:paraId="572E6C20" w14:textId="77777777" w:rsidR="008B21B2" w:rsidRPr="009C4A1C" w:rsidRDefault="008B21B2" w:rsidP="00C62964">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570" w:type="pct"/>
          </w:tcPr>
          <w:p w14:paraId="2AF6E690" w14:textId="77777777" w:rsidR="008B21B2" w:rsidRPr="009C4A1C" w:rsidRDefault="008B21B2" w:rsidP="00C62964">
            <w:pPr>
              <w:rPr>
                <w:rFonts w:ascii="Times New Roman" w:eastAsia="Times New Roman" w:hAnsi="Times New Roman" w:cs="Times New Roman"/>
                <w:sz w:val="24"/>
                <w:szCs w:val="24"/>
              </w:rPr>
            </w:pPr>
          </w:p>
        </w:tc>
        <w:tc>
          <w:tcPr>
            <w:tcW w:w="468" w:type="pct"/>
          </w:tcPr>
          <w:p w14:paraId="5CF7DB1B" w14:textId="77777777" w:rsidR="008B21B2" w:rsidRPr="009C4A1C" w:rsidRDefault="008B21B2" w:rsidP="00C62964">
            <w:pPr>
              <w:rPr>
                <w:rFonts w:ascii="Times New Roman" w:eastAsia="Times New Roman" w:hAnsi="Times New Roman" w:cs="Times New Roman"/>
                <w:sz w:val="24"/>
                <w:szCs w:val="24"/>
              </w:rPr>
            </w:pPr>
          </w:p>
        </w:tc>
      </w:tr>
      <w:tr w:rsidR="008B21B2" w:rsidRPr="009C4A1C" w14:paraId="197701CF" w14:textId="77777777" w:rsidTr="008B21B2">
        <w:tc>
          <w:tcPr>
            <w:tcW w:w="214" w:type="pct"/>
          </w:tcPr>
          <w:p w14:paraId="567EE8B6"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8</w:t>
            </w:r>
          </w:p>
        </w:tc>
        <w:tc>
          <w:tcPr>
            <w:tcW w:w="753" w:type="pct"/>
            <w:tcMar>
              <w:top w:w="43" w:type="dxa"/>
              <w:left w:w="115" w:type="dxa"/>
              <w:bottom w:w="43" w:type="dxa"/>
              <w:right w:w="115" w:type="dxa"/>
            </w:tcMar>
          </w:tcPr>
          <w:p w14:paraId="5DB276F1"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respect for diversity.</w:t>
            </w:r>
          </w:p>
        </w:tc>
        <w:tc>
          <w:tcPr>
            <w:tcW w:w="1373" w:type="pct"/>
          </w:tcPr>
          <w:p w14:paraId="2289D9D0" w14:textId="77777777" w:rsidR="008B21B2" w:rsidRPr="00ED3052" w:rsidRDefault="008B21B2"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D75C75F"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diversity </w:t>
            </w:r>
            <w:r w:rsidRPr="00ED3052">
              <w:rPr>
                <w:rFonts w:ascii="Times New Roman" w:eastAsia="Times New Roman" w:hAnsi="Times New Roman" w:cs="Times New Roman"/>
                <w:sz w:val="24"/>
                <w:szCs w:val="24"/>
              </w:rPr>
              <w:t>and discussing its importance</w:t>
            </w:r>
          </w:p>
          <w:p w14:paraId="4A6E53F0"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individual differences (e.g., age, gender, ethnicity, culture, race, viewpoints, socioeconomic status, and ability)</w:t>
            </w:r>
          </w:p>
          <w:p w14:paraId="05970285"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showing respect for and valuing individual differences in the workplace</w:t>
            </w:r>
          </w:p>
          <w:p w14:paraId="0D48641D"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being self-aware and mindful of one’s own bias</w:t>
            </w:r>
          </w:p>
          <w:p w14:paraId="2D355E10"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collaborating with people of diverse backgrounds, viewpoints, and experiences.</w:t>
            </w:r>
          </w:p>
        </w:tc>
        <w:tc>
          <w:tcPr>
            <w:tcW w:w="1147" w:type="pct"/>
          </w:tcPr>
          <w:p w14:paraId="7366681F"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w:t>
            </w:r>
            <w:r w:rsidRPr="00577044">
              <w:rPr>
                <w:rFonts w:ascii="Times New Roman" w:eastAsia="Times New Roman" w:hAnsi="Times New Roman" w:cs="Times New Roman"/>
                <w:i/>
                <w:iCs/>
                <w:sz w:val="24"/>
                <w:szCs w:val="24"/>
              </w:rPr>
              <w:t>bias</w:t>
            </w:r>
            <w:r w:rsidRPr="00ED3052">
              <w:rPr>
                <w:rFonts w:ascii="Times New Roman" w:eastAsia="Times New Roman" w:hAnsi="Times New Roman" w:cs="Times New Roman"/>
                <w:sz w:val="24"/>
                <w:szCs w:val="24"/>
              </w:rPr>
              <w:t>? What are different forms of workplace bias?</w:t>
            </w:r>
          </w:p>
          <w:p w14:paraId="3AB56513"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sympathy and empathy?</w:t>
            </w:r>
          </w:p>
          <w:p w14:paraId="5BF34E76"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is having respect for diversity different from being aware of diversity?</w:t>
            </w:r>
          </w:p>
          <w:p w14:paraId="2015E66D"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bridge generation gaps in the workplace?</w:t>
            </w:r>
          </w:p>
          <w:p w14:paraId="0335AA1C"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collaboration with people of diverse backgrounds, viewpoints, and experiences important?</w:t>
            </w:r>
          </w:p>
          <w:p w14:paraId="3CCBA4BA"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benefits of having diversity in the workplace? What are the consequences of a lack of diversity in the workplace?</w:t>
            </w:r>
          </w:p>
        </w:tc>
        <w:tc>
          <w:tcPr>
            <w:tcW w:w="476" w:type="pct"/>
          </w:tcPr>
          <w:p w14:paraId="6B7B4205" w14:textId="77777777" w:rsidR="008B21B2" w:rsidRDefault="008B21B2" w:rsidP="00C62964">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72A0B179" w14:textId="77777777" w:rsidR="008B21B2" w:rsidRPr="009C4A1C" w:rsidRDefault="008B21B2" w:rsidP="00C62964">
            <w:pPr>
              <w:rPr>
                <w:rFonts w:ascii="Times New Roman" w:eastAsia="Times New Roman" w:hAnsi="Times New Roman" w:cs="Times New Roman"/>
                <w:sz w:val="24"/>
                <w:szCs w:val="24"/>
              </w:rPr>
            </w:pPr>
          </w:p>
          <w:p w14:paraId="19C5724F" w14:textId="77777777" w:rsidR="008B21B2" w:rsidRPr="009C4A1C" w:rsidRDefault="008B21B2" w:rsidP="00C62964">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VUS, VUS.1</w:t>
            </w:r>
            <w:r>
              <w:rPr>
                <w:rFonts w:ascii="Times New Roman" w:eastAsia="Times New Roman" w:hAnsi="Times New Roman" w:cs="Times New Roman"/>
                <w:sz w:val="24"/>
                <w:szCs w:val="24"/>
              </w:rPr>
              <w:t>6</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570" w:type="pct"/>
          </w:tcPr>
          <w:p w14:paraId="46BF0436" w14:textId="77777777" w:rsidR="008B21B2" w:rsidRPr="009C4A1C" w:rsidRDefault="008B21B2" w:rsidP="00C62964">
            <w:pPr>
              <w:rPr>
                <w:rFonts w:ascii="Times New Roman" w:eastAsia="Times New Roman" w:hAnsi="Times New Roman" w:cs="Times New Roman"/>
                <w:sz w:val="24"/>
                <w:szCs w:val="24"/>
              </w:rPr>
            </w:pPr>
          </w:p>
        </w:tc>
        <w:tc>
          <w:tcPr>
            <w:tcW w:w="468" w:type="pct"/>
          </w:tcPr>
          <w:p w14:paraId="29115858" w14:textId="77777777" w:rsidR="008B21B2" w:rsidRPr="009C4A1C" w:rsidRDefault="008B21B2" w:rsidP="00C62964">
            <w:pPr>
              <w:rPr>
                <w:rFonts w:ascii="Times New Roman" w:eastAsia="Times New Roman" w:hAnsi="Times New Roman" w:cs="Times New Roman"/>
                <w:sz w:val="24"/>
                <w:szCs w:val="24"/>
              </w:rPr>
            </w:pPr>
          </w:p>
        </w:tc>
      </w:tr>
      <w:tr w:rsidR="008B21B2" w:rsidRPr="009C4A1C" w14:paraId="18A1A484" w14:textId="77777777" w:rsidTr="008B21B2">
        <w:tc>
          <w:tcPr>
            <w:tcW w:w="214" w:type="pct"/>
          </w:tcPr>
          <w:p w14:paraId="058D33E0"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9</w:t>
            </w:r>
          </w:p>
        </w:tc>
        <w:tc>
          <w:tcPr>
            <w:tcW w:w="753" w:type="pct"/>
            <w:tcMar>
              <w:top w:w="43" w:type="dxa"/>
              <w:left w:w="115" w:type="dxa"/>
              <w:bottom w:w="43" w:type="dxa"/>
              <w:right w:w="115" w:type="dxa"/>
            </w:tcMar>
          </w:tcPr>
          <w:p w14:paraId="150BCB67"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customer service skills.</w:t>
            </w:r>
          </w:p>
        </w:tc>
        <w:tc>
          <w:tcPr>
            <w:tcW w:w="1373" w:type="pct"/>
          </w:tcPr>
          <w:p w14:paraId="0086FCA6" w14:textId="77777777" w:rsidR="008B21B2" w:rsidRPr="00ED3052" w:rsidRDefault="008B21B2"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559711B1"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customer service </w:t>
            </w:r>
            <w:r w:rsidRPr="00ED3052">
              <w:rPr>
                <w:rFonts w:ascii="Times New Roman" w:eastAsia="Times New Roman" w:hAnsi="Times New Roman" w:cs="Times New Roman"/>
                <w:sz w:val="24"/>
                <w:szCs w:val="24"/>
              </w:rPr>
              <w:t>(e.g., </w:t>
            </w:r>
            <w:r w:rsidRPr="00ED3052">
              <w:rPr>
                <w:rFonts w:ascii="Times New Roman" w:eastAsia="Times New Roman" w:hAnsi="Times New Roman" w:cs="Times New Roman"/>
                <w:i/>
                <w:iCs/>
                <w:sz w:val="24"/>
                <w:szCs w:val="24"/>
              </w:rPr>
              <w:t>internal customer service</w:t>
            </w:r>
            <w:r w:rsidRPr="00ED3052">
              <w:rPr>
                <w:rFonts w:ascii="Times New Roman" w:eastAsia="Times New Roman" w:hAnsi="Times New Roman" w:cs="Times New Roman"/>
                <w:sz w:val="24"/>
                <w:szCs w:val="24"/>
              </w:rPr>
              <w:t>; </w:t>
            </w:r>
            <w:r w:rsidRPr="00ED3052">
              <w:rPr>
                <w:rFonts w:ascii="Times New Roman" w:eastAsia="Times New Roman" w:hAnsi="Times New Roman" w:cs="Times New Roman"/>
                <w:i/>
                <w:iCs/>
                <w:sz w:val="24"/>
                <w:szCs w:val="24"/>
              </w:rPr>
              <w:t>external customer service</w:t>
            </w:r>
            <w:r w:rsidRPr="00ED3052">
              <w:rPr>
                <w:rFonts w:ascii="Times New Roman" w:eastAsia="Times New Roman" w:hAnsi="Times New Roman" w:cs="Times New Roman"/>
                <w:sz w:val="24"/>
                <w:szCs w:val="24"/>
              </w:rPr>
              <w:t>)</w:t>
            </w:r>
          </w:p>
          <w:p w14:paraId="1F8EA5A5"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benefits of providing helpful, courteous, and knowledgeable customer service</w:t>
            </w:r>
          </w:p>
          <w:p w14:paraId="3E7570ED"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prioritizing customer service (both within an organization and to external customers and stakeholders)</w:t>
            </w:r>
          </w:p>
          <w:p w14:paraId="3A7A009A"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anticipating needs of customers and coworkers</w:t>
            </w:r>
          </w:p>
          <w:p w14:paraId="7575D8E0"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demonstrating how to provide helpful, courteous, and knowledgeable service to address customer and/or coworker needs.</w:t>
            </w:r>
          </w:p>
        </w:tc>
        <w:tc>
          <w:tcPr>
            <w:tcW w:w="1147" w:type="pct"/>
          </w:tcPr>
          <w:p w14:paraId="450E0DC6"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internal customer service influence organizational productivity?</w:t>
            </w:r>
          </w:p>
          <w:p w14:paraId="47333D45"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 time when a customer service representative anticipated and addressed a customer’s needs?</w:t>
            </w:r>
          </w:p>
          <w:p w14:paraId="13C25FD4"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receive helpful, courteous, and knowledgeable service?</w:t>
            </w:r>
          </w:p>
          <w:p w14:paraId="22E300BD"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soliciting feedback important?</w:t>
            </w:r>
          </w:p>
          <w:p w14:paraId="79A01964"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cultivating relationships important?</w:t>
            </w:r>
          </w:p>
        </w:tc>
        <w:tc>
          <w:tcPr>
            <w:tcW w:w="476" w:type="pct"/>
          </w:tcPr>
          <w:p w14:paraId="0DFAFD27" w14:textId="77777777" w:rsidR="008B21B2" w:rsidRDefault="008B21B2" w:rsidP="00C62964">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 9.DSR, 9.RI, 9.W</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10.DSR, 10.RI, 10.W, 11</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11.DSR, 11.RI, 11.W, 12</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12.DSR, 12.RI, 12.W</w:t>
            </w:r>
          </w:p>
          <w:p w14:paraId="70CE8354" w14:textId="77777777" w:rsidR="008B21B2" w:rsidRPr="009C4A1C" w:rsidRDefault="008B21B2" w:rsidP="00C62964">
            <w:pPr>
              <w:rPr>
                <w:rFonts w:ascii="Times New Roman" w:eastAsia="Times New Roman" w:hAnsi="Times New Roman" w:cs="Times New Roman"/>
                <w:sz w:val="24"/>
                <w:szCs w:val="24"/>
              </w:rPr>
            </w:pPr>
          </w:p>
          <w:p w14:paraId="3D911644" w14:textId="77777777" w:rsidR="008B21B2" w:rsidRPr="009C4A1C" w:rsidRDefault="008B21B2" w:rsidP="00C62964">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570" w:type="pct"/>
          </w:tcPr>
          <w:p w14:paraId="02100626" w14:textId="77777777" w:rsidR="008B21B2" w:rsidRPr="009C4A1C" w:rsidRDefault="008B21B2" w:rsidP="00C62964">
            <w:pPr>
              <w:rPr>
                <w:rFonts w:ascii="Times New Roman" w:eastAsia="Times New Roman" w:hAnsi="Times New Roman" w:cs="Times New Roman"/>
                <w:sz w:val="24"/>
                <w:szCs w:val="24"/>
              </w:rPr>
            </w:pPr>
          </w:p>
        </w:tc>
        <w:tc>
          <w:tcPr>
            <w:tcW w:w="468" w:type="pct"/>
          </w:tcPr>
          <w:p w14:paraId="3BC8924F" w14:textId="77777777" w:rsidR="008B21B2" w:rsidRPr="009C4A1C" w:rsidRDefault="008B21B2" w:rsidP="00C62964">
            <w:pPr>
              <w:rPr>
                <w:rFonts w:ascii="Times New Roman" w:eastAsia="Times New Roman" w:hAnsi="Times New Roman" w:cs="Times New Roman"/>
                <w:sz w:val="24"/>
                <w:szCs w:val="24"/>
              </w:rPr>
            </w:pPr>
          </w:p>
        </w:tc>
      </w:tr>
      <w:tr w:rsidR="008B21B2" w:rsidRPr="009C4A1C" w14:paraId="0E4EDAAC" w14:textId="77777777" w:rsidTr="008B21B2">
        <w:tc>
          <w:tcPr>
            <w:tcW w:w="214" w:type="pct"/>
            <w:tcBorders>
              <w:bottom w:val="single" w:sz="4" w:space="0" w:color="auto"/>
            </w:tcBorders>
          </w:tcPr>
          <w:p w14:paraId="0C310ED5"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10</w:t>
            </w:r>
          </w:p>
        </w:tc>
        <w:tc>
          <w:tcPr>
            <w:tcW w:w="753" w:type="pct"/>
            <w:tcBorders>
              <w:bottom w:val="single" w:sz="4" w:space="0" w:color="auto"/>
            </w:tcBorders>
            <w:tcMar>
              <w:top w:w="43" w:type="dxa"/>
              <w:left w:w="115" w:type="dxa"/>
              <w:bottom w:w="43" w:type="dxa"/>
              <w:right w:w="115" w:type="dxa"/>
            </w:tcMar>
          </w:tcPr>
          <w:p w14:paraId="5112C1AB"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Collaborate with team members</w:t>
            </w:r>
            <w:r>
              <w:rPr>
                <w:rFonts w:ascii="Times New Roman" w:eastAsia="Times New Roman" w:hAnsi="Times New Roman" w:cs="Times New Roman"/>
                <w:sz w:val="24"/>
                <w:szCs w:val="24"/>
              </w:rPr>
              <w:t>.</w:t>
            </w:r>
          </w:p>
        </w:tc>
        <w:tc>
          <w:tcPr>
            <w:tcW w:w="1373" w:type="pct"/>
            <w:tcBorders>
              <w:bottom w:val="single" w:sz="4" w:space="0" w:color="auto"/>
            </w:tcBorders>
          </w:tcPr>
          <w:p w14:paraId="579C911D" w14:textId="77777777" w:rsidR="008B21B2" w:rsidRPr="00ED3052" w:rsidRDefault="008B21B2"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Collaboration should include</w:t>
            </w:r>
          </w:p>
          <w:p w14:paraId="2C77F721" w14:textId="77777777" w:rsidR="008B21B2" w:rsidRPr="00ED3052" w:rsidRDefault="008B21B2">
            <w:pPr>
              <w:pStyle w:val="ListParagraph"/>
              <w:numPr>
                <w:ilvl w:val="0"/>
                <w:numId w:val="151"/>
              </w:numPr>
              <w:suppressAutoHyphens/>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collaboration </w:t>
            </w:r>
            <w:r w:rsidRPr="00ED3052">
              <w:rPr>
                <w:rFonts w:ascii="Times New Roman" w:eastAsia="Times New Roman" w:hAnsi="Times New Roman" w:cs="Times New Roman"/>
                <w:sz w:val="24"/>
                <w:szCs w:val="24"/>
              </w:rPr>
              <w:t>and </w:t>
            </w:r>
            <w:r w:rsidRPr="00E8219E">
              <w:rPr>
                <w:rFonts w:ascii="Times New Roman" w:eastAsia="Times New Roman" w:hAnsi="Times New Roman" w:cs="Times New Roman"/>
                <w:i/>
                <w:iCs/>
                <w:sz w:val="24"/>
                <w:szCs w:val="24"/>
              </w:rPr>
              <w:t>teamwork</w:t>
            </w:r>
          </w:p>
          <w:p w14:paraId="11506E8E"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benefits of teamwork</w:t>
            </w:r>
          </w:p>
          <w:p w14:paraId="55ADEE97"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establishing expectations, roles, and goals</w:t>
            </w:r>
          </w:p>
          <w:p w14:paraId="0CA6E8C1"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contributing to the success of the team by sharing responsibility</w:t>
            </w:r>
          </w:p>
          <w:p w14:paraId="7A3BFC0B"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respecting the thoughts, opinions, and contributions of other team members.</w:t>
            </w:r>
          </w:p>
        </w:tc>
        <w:tc>
          <w:tcPr>
            <w:tcW w:w="1147" w:type="pct"/>
            <w:tcBorders>
              <w:bottom w:val="single" w:sz="4" w:space="0" w:color="auto"/>
            </w:tcBorders>
          </w:tcPr>
          <w:p w14:paraId="6A411A38"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benefits of collaborating to accomplish a goal?</w:t>
            </w:r>
          </w:p>
          <w:p w14:paraId="5E97C9A8"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expectations and roles might a group set as they begin collaborating?</w:t>
            </w:r>
          </w:p>
          <w:p w14:paraId="002020C8"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does sharing responsibility mean?</w:t>
            </w:r>
          </w:p>
          <w:p w14:paraId="6B963799"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and when should one appropriately ask for help?</w:t>
            </w:r>
          </w:p>
          <w:p w14:paraId="7CDFE975"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respect the thoughts, contributions, and opinions of other team members?</w:t>
            </w:r>
          </w:p>
        </w:tc>
        <w:tc>
          <w:tcPr>
            <w:tcW w:w="476" w:type="pct"/>
            <w:tcBorders>
              <w:bottom w:val="single" w:sz="4" w:space="0" w:color="auto"/>
            </w:tcBorders>
          </w:tcPr>
          <w:p w14:paraId="350C25EA" w14:textId="77777777" w:rsidR="008B21B2" w:rsidRDefault="008B21B2" w:rsidP="00C62964">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2E1757F4" w14:textId="77777777" w:rsidR="008B21B2" w:rsidRDefault="008B21B2" w:rsidP="00C62964">
            <w:pPr>
              <w:rPr>
                <w:rFonts w:ascii="Times New Roman" w:eastAsia="Times New Roman" w:hAnsi="Times New Roman" w:cs="Times New Roman"/>
                <w:sz w:val="24"/>
                <w:szCs w:val="24"/>
              </w:rPr>
            </w:pPr>
          </w:p>
          <w:p w14:paraId="5095EC3A" w14:textId="77777777" w:rsidR="008B21B2" w:rsidRPr="009C4A1C" w:rsidRDefault="008B21B2" w:rsidP="00C62964">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lastRenderedPageBreak/>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570" w:type="pct"/>
            <w:tcBorders>
              <w:bottom w:val="single" w:sz="4" w:space="0" w:color="auto"/>
            </w:tcBorders>
          </w:tcPr>
          <w:p w14:paraId="22945CF1" w14:textId="77777777" w:rsidR="008B21B2" w:rsidRPr="009C4A1C" w:rsidRDefault="008B21B2" w:rsidP="00C62964">
            <w:pPr>
              <w:rPr>
                <w:rFonts w:ascii="Times New Roman" w:eastAsia="Times New Roman" w:hAnsi="Times New Roman" w:cs="Times New Roman"/>
                <w:sz w:val="24"/>
                <w:szCs w:val="24"/>
              </w:rPr>
            </w:pPr>
          </w:p>
        </w:tc>
        <w:tc>
          <w:tcPr>
            <w:tcW w:w="468" w:type="pct"/>
            <w:tcBorders>
              <w:bottom w:val="single" w:sz="4" w:space="0" w:color="auto"/>
            </w:tcBorders>
          </w:tcPr>
          <w:p w14:paraId="30BE444C" w14:textId="77777777" w:rsidR="008B21B2" w:rsidRPr="009C4A1C" w:rsidRDefault="008B21B2" w:rsidP="00C62964">
            <w:pPr>
              <w:rPr>
                <w:rFonts w:ascii="Times New Roman" w:eastAsia="Times New Roman" w:hAnsi="Times New Roman" w:cs="Times New Roman"/>
                <w:sz w:val="24"/>
                <w:szCs w:val="24"/>
              </w:rPr>
            </w:pPr>
          </w:p>
        </w:tc>
      </w:tr>
      <w:tr w:rsidR="008B21B2" w:rsidRPr="009C4A1C" w14:paraId="6BF6097D" w14:textId="77777777" w:rsidTr="008B21B2">
        <w:tc>
          <w:tcPr>
            <w:tcW w:w="214" w:type="pct"/>
            <w:shd w:val="clear" w:color="auto" w:fill="AEAAAA" w:themeFill="background2" w:themeFillShade="BF"/>
          </w:tcPr>
          <w:p w14:paraId="0227C1C5" w14:textId="77777777" w:rsidR="008B21B2" w:rsidRPr="009C4A1C" w:rsidRDefault="008B21B2" w:rsidP="00C62964">
            <w:pPr>
              <w:pStyle w:val="Heading2"/>
              <w:spacing w:before="0" w:beforeAutospacing="0" w:after="0" w:afterAutospacing="0"/>
              <w:rPr>
                <w:sz w:val="24"/>
                <w:szCs w:val="24"/>
              </w:rPr>
            </w:pPr>
          </w:p>
        </w:tc>
        <w:tc>
          <w:tcPr>
            <w:tcW w:w="753" w:type="pct"/>
            <w:shd w:val="clear" w:color="auto" w:fill="AEAAAA" w:themeFill="background2" w:themeFillShade="BF"/>
            <w:tcMar>
              <w:top w:w="43" w:type="dxa"/>
              <w:left w:w="115" w:type="dxa"/>
              <w:bottom w:w="43" w:type="dxa"/>
              <w:right w:w="115" w:type="dxa"/>
            </w:tcMar>
          </w:tcPr>
          <w:p w14:paraId="4A414868" w14:textId="77777777" w:rsidR="008B21B2" w:rsidRPr="009C4A1C" w:rsidRDefault="008B21B2" w:rsidP="00C62964">
            <w:pPr>
              <w:pStyle w:val="Heading2"/>
              <w:spacing w:before="0" w:beforeAutospacing="0" w:after="0" w:afterAutospacing="0"/>
              <w:rPr>
                <w:sz w:val="24"/>
                <w:szCs w:val="24"/>
              </w:rPr>
            </w:pPr>
            <w:bookmarkStart w:id="3" w:name="_Toc67297990"/>
            <w:r w:rsidRPr="009C4A1C">
              <w:rPr>
                <w:sz w:val="24"/>
                <w:szCs w:val="24"/>
              </w:rPr>
              <w:t>Demonstrating Professional Competencies</w:t>
            </w:r>
          </w:p>
        </w:tc>
        <w:tc>
          <w:tcPr>
            <w:tcW w:w="1373" w:type="pct"/>
            <w:shd w:val="clear" w:color="auto" w:fill="AEAAAA" w:themeFill="background2" w:themeFillShade="BF"/>
          </w:tcPr>
          <w:p w14:paraId="45838D35" w14:textId="77777777" w:rsidR="008B21B2" w:rsidRPr="009C4A1C" w:rsidRDefault="008B21B2" w:rsidP="00C62964">
            <w:pPr>
              <w:pStyle w:val="Heading2"/>
              <w:spacing w:before="0" w:beforeAutospacing="0" w:after="0" w:afterAutospacing="0"/>
              <w:rPr>
                <w:sz w:val="24"/>
                <w:szCs w:val="24"/>
              </w:rPr>
            </w:pPr>
          </w:p>
        </w:tc>
        <w:tc>
          <w:tcPr>
            <w:tcW w:w="1147" w:type="pct"/>
            <w:shd w:val="clear" w:color="auto" w:fill="AEAAAA" w:themeFill="background2" w:themeFillShade="BF"/>
          </w:tcPr>
          <w:p w14:paraId="62CD0969" w14:textId="77777777" w:rsidR="008B21B2" w:rsidRPr="009C4A1C" w:rsidRDefault="008B21B2" w:rsidP="00C62964">
            <w:pPr>
              <w:pStyle w:val="Heading2"/>
              <w:spacing w:before="0" w:beforeAutospacing="0" w:after="0" w:afterAutospacing="0"/>
              <w:rPr>
                <w:sz w:val="24"/>
                <w:szCs w:val="24"/>
              </w:rPr>
            </w:pPr>
          </w:p>
        </w:tc>
        <w:bookmarkEnd w:id="3"/>
        <w:tc>
          <w:tcPr>
            <w:tcW w:w="476" w:type="pct"/>
            <w:shd w:val="clear" w:color="auto" w:fill="AEAAAA" w:themeFill="background2" w:themeFillShade="BF"/>
          </w:tcPr>
          <w:p w14:paraId="6EEEF535" w14:textId="77777777" w:rsidR="008B21B2" w:rsidRPr="009C4A1C" w:rsidRDefault="008B21B2" w:rsidP="00C62964">
            <w:pPr>
              <w:pStyle w:val="Heading2"/>
              <w:spacing w:before="0" w:beforeAutospacing="0" w:after="0" w:afterAutospacing="0"/>
              <w:rPr>
                <w:sz w:val="24"/>
                <w:szCs w:val="24"/>
              </w:rPr>
            </w:pPr>
          </w:p>
        </w:tc>
        <w:tc>
          <w:tcPr>
            <w:tcW w:w="570" w:type="pct"/>
            <w:shd w:val="clear" w:color="auto" w:fill="AEAAAA" w:themeFill="background2" w:themeFillShade="BF"/>
          </w:tcPr>
          <w:p w14:paraId="6041D9F4" w14:textId="77777777" w:rsidR="008B21B2" w:rsidRPr="009C4A1C" w:rsidRDefault="008B21B2" w:rsidP="00C62964">
            <w:pPr>
              <w:pStyle w:val="Heading2"/>
              <w:spacing w:before="0" w:beforeAutospacing="0" w:after="0" w:afterAutospacing="0"/>
              <w:rPr>
                <w:sz w:val="24"/>
                <w:szCs w:val="24"/>
              </w:rPr>
            </w:pPr>
          </w:p>
        </w:tc>
        <w:tc>
          <w:tcPr>
            <w:tcW w:w="468" w:type="pct"/>
            <w:shd w:val="clear" w:color="auto" w:fill="AEAAAA" w:themeFill="background2" w:themeFillShade="BF"/>
          </w:tcPr>
          <w:p w14:paraId="59534E77" w14:textId="77777777" w:rsidR="008B21B2" w:rsidRPr="009C4A1C" w:rsidRDefault="008B21B2" w:rsidP="00C62964">
            <w:pPr>
              <w:pStyle w:val="Heading2"/>
              <w:spacing w:before="0" w:beforeAutospacing="0" w:after="0" w:afterAutospacing="0"/>
              <w:rPr>
                <w:sz w:val="24"/>
                <w:szCs w:val="24"/>
              </w:rPr>
            </w:pPr>
          </w:p>
        </w:tc>
      </w:tr>
      <w:tr w:rsidR="008B21B2" w:rsidRPr="009C4A1C" w14:paraId="5382EED8" w14:textId="77777777" w:rsidTr="008B21B2">
        <w:tc>
          <w:tcPr>
            <w:tcW w:w="214" w:type="pct"/>
          </w:tcPr>
          <w:p w14:paraId="58D6ED94"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11</w:t>
            </w:r>
          </w:p>
        </w:tc>
        <w:tc>
          <w:tcPr>
            <w:tcW w:w="753" w:type="pct"/>
            <w:tcMar>
              <w:top w:w="43" w:type="dxa"/>
              <w:left w:w="115" w:type="dxa"/>
              <w:bottom w:w="43" w:type="dxa"/>
              <w:right w:w="115" w:type="dxa"/>
            </w:tcMar>
          </w:tcPr>
          <w:p w14:paraId="486539A1"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big-picture thinking.</w:t>
            </w:r>
          </w:p>
        </w:tc>
        <w:tc>
          <w:tcPr>
            <w:tcW w:w="1373" w:type="pct"/>
          </w:tcPr>
          <w:p w14:paraId="6E60C0C8" w14:textId="77777777" w:rsidR="008B21B2" w:rsidRPr="00ED3052" w:rsidRDefault="008B21B2"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10D0BD0F"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big-picture thinking </w:t>
            </w:r>
            <w:r w:rsidRPr="00ED3052">
              <w:rPr>
                <w:rFonts w:ascii="Times New Roman" w:eastAsia="Times New Roman" w:hAnsi="Times New Roman" w:cs="Times New Roman"/>
                <w:sz w:val="24"/>
                <w:szCs w:val="24"/>
              </w:rPr>
              <w:t>as an understanding of one's role in fulfilling the mission of the workplace and a consideration of the social, economic, and environmental effects of one's actions</w:t>
            </w:r>
          </w:p>
          <w:p w14:paraId="32F19A6D"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organization’s structure, culture, policies, and procedures, as well as its role and position within the community, industry, and economy.</w:t>
            </w:r>
          </w:p>
        </w:tc>
        <w:tc>
          <w:tcPr>
            <w:tcW w:w="1147" w:type="pct"/>
          </w:tcPr>
          <w:p w14:paraId="79BE275A"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understand where one fits within the family, school, workplace, and the community?</w:t>
            </w:r>
          </w:p>
          <w:p w14:paraId="0EF8AD25"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a person’s actions affect the school, community, and workplace?</w:t>
            </w:r>
          </w:p>
          <w:p w14:paraId="75172B3F"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an organization’s vision and mission statements help people understand the organization’s big picture?</w:t>
            </w:r>
          </w:p>
          <w:p w14:paraId="14E302AE"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knowledge of the big picture of an industry help with career planning?</w:t>
            </w:r>
          </w:p>
        </w:tc>
        <w:tc>
          <w:tcPr>
            <w:tcW w:w="476" w:type="pct"/>
          </w:tcPr>
          <w:p w14:paraId="63EA8B2D" w14:textId="77777777" w:rsidR="008B21B2" w:rsidRDefault="008B21B2" w:rsidP="00C62964">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10.C, 10.DSR, 10.RI, 11.C, 11.DSR, 11.RI, 12.C, 12.DSR, 12.RI</w:t>
            </w:r>
          </w:p>
          <w:p w14:paraId="37EA1F81" w14:textId="77777777" w:rsidR="008B21B2" w:rsidRPr="009C4A1C" w:rsidRDefault="008B21B2" w:rsidP="00C62964">
            <w:pPr>
              <w:rPr>
                <w:rFonts w:ascii="Times New Roman" w:eastAsia="Times New Roman" w:hAnsi="Times New Roman" w:cs="Times New Roman"/>
                <w:sz w:val="24"/>
                <w:szCs w:val="24"/>
              </w:rPr>
            </w:pPr>
          </w:p>
          <w:p w14:paraId="2BC76FC1" w14:textId="77777777" w:rsidR="008B21B2" w:rsidRPr="009C4A1C" w:rsidRDefault="008B21B2" w:rsidP="00C62964">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14</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570" w:type="pct"/>
          </w:tcPr>
          <w:p w14:paraId="1D171B6D" w14:textId="77777777" w:rsidR="008B21B2" w:rsidRPr="009C4A1C" w:rsidRDefault="008B21B2" w:rsidP="00C62964">
            <w:pPr>
              <w:rPr>
                <w:rFonts w:ascii="Times New Roman" w:eastAsia="Times New Roman" w:hAnsi="Times New Roman" w:cs="Times New Roman"/>
                <w:sz w:val="24"/>
                <w:szCs w:val="24"/>
              </w:rPr>
            </w:pPr>
          </w:p>
        </w:tc>
        <w:tc>
          <w:tcPr>
            <w:tcW w:w="468" w:type="pct"/>
          </w:tcPr>
          <w:p w14:paraId="1A83F60C" w14:textId="77777777" w:rsidR="008B21B2" w:rsidRPr="009C4A1C" w:rsidRDefault="008B21B2" w:rsidP="00C62964">
            <w:pPr>
              <w:rPr>
                <w:rFonts w:ascii="Times New Roman" w:eastAsia="Times New Roman" w:hAnsi="Times New Roman" w:cs="Times New Roman"/>
                <w:sz w:val="24"/>
                <w:szCs w:val="24"/>
              </w:rPr>
            </w:pPr>
          </w:p>
        </w:tc>
      </w:tr>
      <w:tr w:rsidR="008B21B2" w:rsidRPr="009C4A1C" w14:paraId="6461DED9" w14:textId="77777777" w:rsidTr="008B21B2">
        <w:tc>
          <w:tcPr>
            <w:tcW w:w="214" w:type="pct"/>
          </w:tcPr>
          <w:p w14:paraId="6111AF0E"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12</w:t>
            </w:r>
          </w:p>
        </w:tc>
        <w:tc>
          <w:tcPr>
            <w:tcW w:w="753" w:type="pct"/>
            <w:tcMar>
              <w:top w:w="43" w:type="dxa"/>
              <w:left w:w="115" w:type="dxa"/>
              <w:bottom w:w="43" w:type="dxa"/>
              <w:right w:w="115" w:type="dxa"/>
            </w:tcMar>
          </w:tcPr>
          <w:p w14:paraId="7E759D13"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career- and life-management</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skills.</w:t>
            </w:r>
          </w:p>
        </w:tc>
        <w:tc>
          <w:tcPr>
            <w:tcW w:w="1373" w:type="pct"/>
          </w:tcPr>
          <w:p w14:paraId="0117DED0" w14:textId="77777777" w:rsidR="008B21B2" w:rsidRPr="00E8219E" w:rsidRDefault="008B21B2" w:rsidP="00C62964">
            <w:pPr>
              <w:rPr>
                <w:rFonts w:ascii="Times New Roman" w:eastAsia="Times New Roman" w:hAnsi="Times New Roman" w:cs="Times New Roman"/>
                <w:sz w:val="24"/>
                <w:szCs w:val="24"/>
              </w:rPr>
            </w:pPr>
            <w:r w:rsidRPr="00E8219E">
              <w:rPr>
                <w:rFonts w:ascii="Times New Roman" w:eastAsia="Times New Roman" w:hAnsi="Times New Roman" w:cs="Times New Roman"/>
                <w:sz w:val="24"/>
                <w:szCs w:val="24"/>
              </w:rPr>
              <w:t>Demonstration includes</w:t>
            </w:r>
          </w:p>
          <w:p w14:paraId="0BCB7D40"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recognizing the importance of education and career planning (e.g., minimum job qualifications, </w:t>
            </w:r>
            <w:r w:rsidRPr="00ED3052">
              <w:rPr>
                <w:rFonts w:ascii="Times New Roman" w:eastAsia="Times New Roman" w:hAnsi="Times New Roman" w:cs="Times New Roman"/>
                <w:sz w:val="24"/>
                <w:szCs w:val="24"/>
              </w:rPr>
              <w:lastRenderedPageBreak/>
              <w:t>advancement and professional-development opportunities)</w:t>
            </w:r>
          </w:p>
          <w:p w14:paraId="1890AFC2"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available benefits and professional resources (e.g., labor unions, professional organizations, employee-assistance programs, insurance and retirement benefits)</w:t>
            </w:r>
          </w:p>
          <w:p w14:paraId="01B36A9A"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growth and wellness (e.g., stress management, self-care, financial planning)</w:t>
            </w:r>
          </w:p>
          <w:p w14:paraId="5B0D4BDB"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goals (e.g., specific, measurable, attainable, realistic, time-bound [SMART] goals).</w:t>
            </w:r>
          </w:p>
        </w:tc>
        <w:tc>
          <w:tcPr>
            <w:tcW w:w="1147" w:type="pct"/>
          </w:tcPr>
          <w:p w14:paraId="2823F1B5"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Where can one find entry-level requirements for a specific career?</w:t>
            </w:r>
          </w:p>
          <w:p w14:paraId="05FC7716"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continuously update a career plan?</w:t>
            </w:r>
          </w:p>
          <w:p w14:paraId="417141A9"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a short-term and long-term goal?</w:t>
            </w:r>
          </w:p>
          <w:p w14:paraId="30F0D2DA"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create a personal financial plan?</w:t>
            </w:r>
          </w:p>
          <w:p w14:paraId="21D5C299"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with achieving personal education, career, financial, and health goals?</w:t>
            </w:r>
          </w:p>
        </w:tc>
        <w:tc>
          <w:tcPr>
            <w:tcW w:w="476" w:type="pct"/>
          </w:tcPr>
          <w:p w14:paraId="20973369" w14:textId="77777777" w:rsidR="008B21B2" w:rsidRDefault="008B21B2" w:rsidP="00C62964">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9.W, 10.C, 10.W, 11.C, 11.W, 12.C, 12.W</w:t>
            </w:r>
          </w:p>
          <w:p w14:paraId="639C1617" w14:textId="77777777" w:rsidR="008B21B2" w:rsidRPr="009C4A1C" w:rsidRDefault="008B21B2" w:rsidP="00C62964">
            <w:pPr>
              <w:rPr>
                <w:rFonts w:ascii="Times New Roman" w:eastAsia="Times New Roman" w:hAnsi="Times New Roman" w:cs="Times New Roman"/>
                <w:sz w:val="24"/>
                <w:szCs w:val="24"/>
              </w:rPr>
            </w:pPr>
          </w:p>
          <w:p w14:paraId="76084D1D" w14:textId="77777777" w:rsidR="008B21B2" w:rsidRDefault="008B21B2" w:rsidP="00C62964">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37834CCB" w14:textId="77777777" w:rsidR="008B21B2" w:rsidRPr="009C4A1C" w:rsidRDefault="008B21B2" w:rsidP="00C62964">
            <w:pPr>
              <w:rPr>
                <w:rFonts w:ascii="Times New Roman" w:eastAsia="Times New Roman" w:hAnsi="Times New Roman" w:cs="Times New Roman"/>
                <w:sz w:val="24"/>
                <w:szCs w:val="24"/>
              </w:rPr>
            </w:pPr>
          </w:p>
          <w:p w14:paraId="4325D9F1" w14:textId="77777777" w:rsidR="008B21B2" w:rsidRPr="009C4A1C" w:rsidRDefault="008B21B2" w:rsidP="00C62964">
            <w:pPr>
              <w:rPr>
                <w:rFonts w:ascii="Times New Roman" w:eastAsia="Times New Roman" w:hAnsi="Times New Roman" w:cs="Times New Roman"/>
                <w:sz w:val="24"/>
                <w:szCs w:val="24"/>
              </w:rPr>
            </w:pPr>
          </w:p>
        </w:tc>
        <w:tc>
          <w:tcPr>
            <w:tcW w:w="570" w:type="pct"/>
          </w:tcPr>
          <w:p w14:paraId="1E26D65C" w14:textId="77777777" w:rsidR="008B21B2" w:rsidRPr="009C4A1C" w:rsidRDefault="008B21B2" w:rsidP="00C62964">
            <w:pPr>
              <w:rPr>
                <w:rFonts w:ascii="Times New Roman" w:eastAsia="Times New Roman" w:hAnsi="Times New Roman" w:cs="Times New Roman"/>
                <w:sz w:val="24"/>
                <w:szCs w:val="24"/>
              </w:rPr>
            </w:pPr>
          </w:p>
        </w:tc>
        <w:tc>
          <w:tcPr>
            <w:tcW w:w="468" w:type="pct"/>
          </w:tcPr>
          <w:p w14:paraId="52FA38CC" w14:textId="77777777" w:rsidR="008B21B2" w:rsidRPr="009C4A1C" w:rsidRDefault="008B21B2" w:rsidP="00C62964">
            <w:pPr>
              <w:rPr>
                <w:rFonts w:ascii="Times New Roman" w:eastAsia="Times New Roman" w:hAnsi="Times New Roman" w:cs="Times New Roman"/>
                <w:sz w:val="24"/>
                <w:szCs w:val="24"/>
              </w:rPr>
            </w:pPr>
          </w:p>
        </w:tc>
      </w:tr>
      <w:tr w:rsidR="008B21B2" w:rsidRPr="009C4A1C" w14:paraId="6D8CED69" w14:textId="77777777" w:rsidTr="008B21B2">
        <w:tc>
          <w:tcPr>
            <w:tcW w:w="214" w:type="pct"/>
          </w:tcPr>
          <w:p w14:paraId="19AF0486"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13</w:t>
            </w:r>
          </w:p>
        </w:tc>
        <w:tc>
          <w:tcPr>
            <w:tcW w:w="753" w:type="pct"/>
            <w:tcMar>
              <w:top w:w="43" w:type="dxa"/>
              <w:left w:w="115" w:type="dxa"/>
              <w:bottom w:w="43" w:type="dxa"/>
              <w:right w:w="115" w:type="dxa"/>
            </w:tcMar>
          </w:tcPr>
          <w:p w14:paraId="6A4D4C6A"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continuous learning and adaptability.</w:t>
            </w:r>
          </w:p>
        </w:tc>
        <w:tc>
          <w:tcPr>
            <w:tcW w:w="1373" w:type="pct"/>
          </w:tcPr>
          <w:p w14:paraId="32796024" w14:textId="77777777" w:rsidR="008B21B2" w:rsidRPr="00ED3052" w:rsidRDefault="008B21B2"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56A128D"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the importance of continuous learning</w:t>
            </w:r>
          </w:p>
          <w:p w14:paraId="0156A463"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resources for continuous learning (e.g., publications, trade organizations, professional networking, workshops/classes)</w:t>
            </w:r>
          </w:p>
          <w:p w14:paraId="73ED1280"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modifying work performance based on feedback (i.e., being coachable)</w:t>
            </w:r>
          </w:p>
          <w:p w14:paraId="68EB9C9A"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acquiring industry-related professional skills and knowledge (e.g., credentials/certifications)</w:t>
            </w:r>
          </w:p>
          <w:p w14:paraId="31E3BF1A"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to changing job requirements.</w:t>
            </w:r>
          </w:p>
        </w:tc>
        <w:tc>
          <w:tcPr>
            <w:tcW w:w="1147" w:type="pct"/>
          </w:tcPr>
          <w:p w14:paraId="0927054A"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have an open mind and be flexible when confronted with change?</w:t>
            </w:r>
          </w:p>
          <w:p w14:paraId="3902AE3E"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benefit from constructive feedback?</w:t>
            </w:r>
          </w:p>
          <w:p w14:paraId="36E34981"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strategies are helpful for modifying work performance after receiving feedback?</w:t>
            </w:r>
          </w:p>
          <w:p w14:paraId="4887B08E"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actions can an employee take to become eligible for promotion in a given career?</w:t>
            </w:r>
          </w:p>
          <w:p w14:paraId="188D177F"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might one use to keep current in a specific career field?</w:t>
            </w:r>
          </w:p>
        </w:tc>
        <w:tc>
          <w:tcPr>
            <w:tcW w:w="476" w:type="pct"/>
          </w:tcPr>
          <w:p w14:paraId="77CB29CB" w14:textId="77777777" w:rsidR="008B21B2" w:rsidRPr="009C4A1C" w:rsidRDefault="008B21B2" w:rsidP="00C62964">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DSR, 10.RI</w:t>
            </w:r>
            <w:r w:rsidRPr="009C4A1C">
              <w:rPr>
                <w:rFonts w:ascii="Times New Roman" w:eastAsia="Times New Roman" w:hAnsi="Times New Roman" w:cs="Times New Roman"/>
                <w:sz w:val="24"/>
                <w:szCs w:val="24"/>
              </w:rPr>
              <w:t>, 10.6, 10.</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DSR, 11.RI</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DSR, 12.RI</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480F3599" w14:textId="77777777" w:rsidR="008B21B2" w:rsidRDefault="008B21B2" w:rsidP="00C62964">
            <w:pPr>
              <w:rPr>
                <w:rFonts w:ascii="Times New Roman" w:eastAsia="Times New Roman" w:hAnsi="Times New Roman" w:cs="Times New Roman"/>
                <w:sz w:val="24"/>
                <w:szCs w:val="24"/>
              </w:rPr>
            </w:pPr>
          </w:p>
          <w:p w14:paraId="0A881B4E" w14:textId="77777777" w:rsidR="008B21B2" w:rsidRDefault="008B21B2" w:rsidP="00C62964">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lastRenderedPageBreak/>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228C4851" w14:textId="77777777" w:rsidR="008B21B2" w:rsidRPr="009C4A1C" w:rsidRDefault="008B21B2" w:rsidP="00C62964">
            <w:pPr>
              <w:rPr>
                <w:rFonts w:ascii="Times New Roman" w:eastAsia="Times New Roman" w:hAnsi="Times New Roman" w:cs="Times New Roman"/>
                <w:sz w:val="24"/>
                <w:szCs w:val="24"/>
              </w:rPr>
            </w:pPr>
          </w:p>
          <w:p w14:paraId="7ABF221D" w14:textId="77777777" w:rsidR="008B21B2" w:rsidRPr="009C4A1C" w:rsidRDefault="008B21B2" w:rsidP="00C62964">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PH.1, PH.4</w:t>
            </w:r>
          </w:p>
        </w:tc>
        <w:tc>
          <w:tcPr>
            <w:tcW w:w="570" w:type="pct"/>
          </w:tcPr>
          <w:p w14:paraId="118CB8CF" w14:textId="77777777" w:rsidR="008B21B2" w:rsidRPr="009C4A1C" w:rsidRDefault="008B21B2" w:rsidP="00C62964">
            <w:pPr>
              <w:rPr>
                <w:rFonts w:ascii="Times New Roman" w:eastAsia="Times New Roman" w:hAnsi="Times New Roman" w:cs="Times New Roman"/>
                <w:sz w:val="24"/>
                <w:szCs w:val="24"/>
              </w:rPr>
            </w:pPr>
          </w:p>
        </w:tc>
        <w:tc>
          <w:tcPr>
            <w:tcW w:w="468" w:type="pct"/>
          </w:tcPr>
          <w:p w14:paraId="5E9AA3DB" w14:textId="77777777" w:rsidR="008B21B2" w:rsidRPr="009C4A1C" w:rsidRDefault="008B21B2" w:rsidP="00C62964">
            <w:pPr>
              <w:rPr>
                <w:rFonts w:ascii="Times New Roman" w:eastAsia="Times New Roman" w:hAnsi="Times New Roman" w:cs="Times New Roman"/>
                <w:sz w:val="24"/>
                <w:szCs w:val="24"/>
              </w:rPr>
            </w:pPr>
          </w:p>
        </w:tc>
      </w:tr>
      <w:tr w:rsidR="008B21B2" w:rsidRPr="009C4A1C" w14:paraId="14D3EB10" w14:textId="77777777" w:rsidTr="008B21B2">
        <w:tc>
          <w:tcPr>
            <w:tcW w:w="214" w:type="pct"/>
          </w:tcPr>
          <w:p w14:paraId="527CC1B7"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14</w:t>
            </w:r>
          </w:p>
        </w:tc>
        <w:tc>
          <w:tcPr>
            <w:tcW w:w="753" w:type="pct"/>
            <w:tcMar>
              <w:top w:w="43" w:type="dxa"/>
              <w:left w:w="115" w:type="dxa"/>
              <w:bottom w:w="43" w:type="dxa"/>
              <w:right w:w="115" w:type="dxa"/>
            </w:tcMar>
          </w:tcPr>
          <w:p w14:paraId="17206AF7"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Manage time and resources.</w:t>
            </w:r>
          </w:p>
        </w:tc>
        <w:tc>
          <w:tcPr>
            <w:tcW w:w="1373" w:type="pct"/>
          </w:tcPr>
          <w:p w14:paraId="51B44545" w14:textId="77777777" w:rsidR="008B21B2" w:rsidRPr="00ED3052" w:rsidRDefault="008B21B2"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should include</w:t>
            </w:r>
          </w:p>
          <w:p w14:paraId="0BD2431C"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efficiency </w:t>
            </w:r>
            <w:r w:rsidRPr="00ED3052">
              <w:rPr>
                <w:rFonts w:ascii="Times New Roman" w:eastAsia="Times New Roman" w:hAnsi="Times New Roman" w:cs="Times New Roman"/>
                <w:sz w:val="24"/>
                <w:szCs w:val="24"/>
              </w:rPr>
              <w:t>and </w:t>
            </w:r>
            <w:r w:rsidRPr="00ED3052">
              <w:rPr>
                <w:rFonts w:ascii="Times New Roman" w:eastAsia="Times New Roman" w:hAnsi="Times New Roman" w:cs="Times New Roman"/>
                <w:i/>
                <w:iCs/>
                <w:sz w:val="24"/>
                <w:szCs w:val="24"/>
              </w:rPr>
              <w:t>productivity </w:t>
            </w:r>
            <w:r w:rsidRPr="00ED3052">
              <w:rPr>
                <w:rFonts w:ascii="Times New Roman" w:eastAsia="Times New Roman" w:hAnsi="Times New Roman" w:cs="Times New Roman"/>
                <w:sz w:val="24"/>
                <w:szCs w:val="24"/>
              </w:rPr>
              <w:t>as they relate to time and resource management</w:t>
            </w:r>
          </w:p>
          <w:p w14:paraId="1C6530E3"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 plan of work</w:t>
            </w:r>
          </w:p>
          <w:p w14:paraId="71113247"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differentiating between high- and low-priority tasks</w:t>
            </w:r>
          </w:p>
          <w:p w14:paraId="3BC2C860"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work goals based on time and resources</w:t>
            </w:r>
          </w:p>
          <w:p w14:paraId="3A8DEB02"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considering resources</w:t>
            </w:r>
          </w:p>
          <w:p w14:paraId="717D8749" w14:textId="77777777" w:rsidR="008B21B2" w:rsidRPr="00ED3052" w:rsidRDefault="008B21B2">
            <w:pPr>
              <w:numPr>
                <w:ilvl w:val="1"/>
                <w:numId w:val="149"/>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human (personnel)—capitalizing on strengths; respecting professional goals</w:t>
            </w:r>
          </w:p>
          <w:p w14:paraId="77BBFA5F" w14:textId="77777777" w:rsidR="008B21B2" w:rsidRPr="00ED3052" w:rsidRDefault="008B21B2">
            <w:pPr>
              <w:numPr>
                <w:ilvl w:val="1"/>
                <w:numId w:val="149"/>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capital—maintaining equipment to ensure longevity and efficiency</w:t>
            </w:r>
          </w:p>
          <w:p w14:paraId="0180FC49" w14:textId="77777777" w:rsidR="008B21B2" w:rsidRPr="009C4A1C" w:rsidRDefault="008B21B2">
            <w:pPr>
              <w:numPr>
                <w:ilvl w:val="1"/>
                <w:numId w:val="150"/>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natural—using responsible and sustainable practices.</w:t>
            </w:r>
          </w:p>
        </w:tc>
        <w:tc>
          <w:tcPr>
            <w:tcW w:w="1147" w:type="pct"/>
          </w:tcPr>
          <w:p w14:paraId="4C5B340A"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w:t>
            </w:r>
            <w:r w:rsidRPr="00577044">
              <w:rPr>
                <w:rFonts w:ascii="Times New Roman" w:eastAsia="Times New Roman" w:hAnsi="Times New Roman" w:cs="Times New Roman"/>
                <w:i/>
                <w:iCs/>
                <w:sz w:val="24"/>
                <w:szCs w:val="24"/>
              </w:rPr>
              <w:t>time management</w:t>
            </w:r>
            <w:r w:rsidRPr="00ED3052">
              <w:rPr>
                <w:rFonts w:ascii="Times New Roman" w:eastAsia="Times New Roman" w:hAnsi="Times New Roman" w:cs="Times New Roman"/>
                <w:sz w:val="24"/>
                <w:szCs w:val="24"/>
              </w:rPr>
              <w:t>? How does it affect the workplace?</w:t>
            </w:r>
          </w:p>
          <w:p w14:paraId="61E85453"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happens when an employee is not given enough time to accomplish a task?</w:t>
            </w:r>
          </w:p>
          <w:p w14:paraId="28F7E0A6"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prioritize work tasks?</w:t>
            </w:r>
          </w:p>
          <w:p w14:paraId="48721ABE"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efficiency and productivity related?</w:t>
            </w:r>
          </w:p>
          <w:p w14:paraId="5C78CE14"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equipment? What are possible consequences of not doing so?</w:t>
            </w:r>
          </w:p>
          <w:p w14:paraId="2186B40D"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responsible and sustainable practices in the workplace?</w:t>
            </w:r>
          </w:p>
        </w:tc>
        <w:tc>
          <w:tcPr>
            <w:tcW w:w="476" w:type="pct"/>
          </w:tcPr>
          <w:p w14:paraId="47B627F2" w14:textId="77777777" w:rsidR="008B21B2" w:rsidRPr="009C4A1C" w:rsidRDefault="008B21B2" w:rsidP="00C62964">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DSR, 10.RI</w:t>
            </w:r>
            <w:r w:rsidRPr="009C4A1C">
              <w:rPr>
                <w:rFonts w:ascii="Times New Roman" w:eastAsia="Times New Roman" w:hAnsi="Times New Roman" w:cs="Times New Roman"/>
                <w:sz w:val="24"/>
                <w:szCs w:val="24"/>
              </w:rPr>
              <w:t>, 10.6, 10.</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DSR, 11.RI</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DSR, 12.RI</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322744DC" w14:textId="77777777" w:rsidR="008B21B2" w:rsidRDefault="008B21B2" w:rsidP="00C62964">
            <w:pPr>
              <w:rPr>
                <w:rFonts w:ascii="Times New Roman" w:eastAsia="Times New Roman" w:hAnsi="Times New Roman" w:cs="Times New Roman"/>
                <w:sz w:val="24"/>
                <w:szCs w:val="24"/>
              </w:rPr>
            </w:pPr>
          </w:p>
          <w:p w14:paraId="27896C83" w14:textId="77777777" w:rsidR="008B21B2" w:rsidRDefault="008B21B2" w:rsidP="00C62964">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WHII </w:t>
            </w:r>
          </w:p>
          <w:p w14:paraId="5E14A718" w14:textId="77777777" w:rsidR="008B21B2" w:rsidRPr="009C4A1C" w:rsidRDefault="008B21B2" w:rsidP="00C62964">
            <w:pPr>
              <w:rPr>
                <w:rFonts w:ascii="Times New Roman" w:eastAsia="Times New Roman" w:hAnsi="Times New Roman" w:cs="Times New Roman"/>
                <w:sz w:val="24"/>
                <w:szCs w:val="24"/>
              </w:rPr>
            </w:pPr>
          </w:p>
          <w:p w14:paraId="595B24D3" w14:textId="77777777" w:rsidR="008B21B2" w:rsidRPr="009C4A1C" w:rsidRDefault="008B21B2" w:rsidP="00C62964">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A.4, A.5, A.8, </w:t>
            </w:r>
            <w:r w:rsidRPr="009C4A1C">
              <w:rPr>
                <w:rFonts w:ascii="Times New Roman" w:eastAsia="Times New Roman" w:hAnsi="Times New Roman" w:cs="Times New Roman"/>
                <w:sz w:val="24"/>
                <w:szCs w:val="24"/>
              </w:rPr>
              <w:lastRenderedPageBreak/>
              <w:t>A.9, AFDA.3, AFDA.4, AFDA.5, AFDA.6, AFDA.7, AFDA.8, COM.1, COM.3, COM.5, COM.8</w:t>
            </w:r>
          </w:p>
        </w:tc>
        <w:tc>
          <w:tcPr>
            <w:tcW w:w="570" w:type="pct"/>
          </w:tcPr>
          <w:p w14:paraId="18A09C14" w14:textId="77777777" w:rsidR="008B21B2" w:rsidRPr="009C4A1C" w:rsidRDefault="008B21B2" w:rsidP="00C62964">
            <w:pPr>
              <w:rPr>
                <w:rFonts w:ascii="Times New Roman" w:eastAsia="Times New Roman" w:hAnsi="Times New Roman" w:cs="Times New Roman"/>
                <w:sz w:val="24"/>
                <w:szCs w:val="24"/>
              </w:rPr>
            </w:pPr>
          </w:p>
        </w:tc>
        <w:tc>
          <w:tcPr>
            <w:tcW w:w="468" w:type="pct"/>
          </w:tcPr>
          <w:p w14:paraId="6490748B" w14:textId="77777777" w:rsidR="008B21B2" w:rsidRPr="009C4A1C" w:rsidRDefault="008B21B2" w:rsidP="00C62964">
            <w:pPr>
              <w:rPr>
                <w:rFonts w:ascii="Times New Roman" w:eastAsia="Times New Roman" w:hAnsi="Times New Roman" w:cs="Times New Roman"/>
                <w:sz w:val="24"/>
                <w:szCs w:val="24"/>
              </w:rPr>
            </w:pPr>
          </w:p>
        </w:tc>
      </w:tr>
      <w:tr w:rsidR="008B21B2" w:rsidRPr="009C4A1C" w14:paraId="61A555EE" w14:textId="77777777" w:rsidTr="008B21B2">
        <w:tc>
          <w:tcPr>
            <w:tcW w:w="214" w:type="pct"/>
          </w:tcPr>
          <w:p w14:paraId="20ED943D"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15</w:t>
            </w:r>
          </w:p>
        </w:tc>
        <w:tc>
          <w:tcPr>
            <w:tcW w:w="753" w:type="pct"/>
            <w:tcMar>
              <w:top w:w="43" w:type="dxa"/>
              <w:left w:w="115" w:type="dxa"/>
              <w:bottom w:w="43" w:type="dxa"/>
              <w:right w:w="115" w:type="dxa"/>
            </w:tcMar>
          </w:tcPr>
          <w:p w14:paraId="555CB051"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information-literacy skills.</w:t>
            </w:r>
          </w:p>
        </w:tc>
        <w:tc>
          <w:tcPr>
            <w:tcW w:w="1373" w:type="pct"/>
          </w:tcPr>
          <w:p w14:paraId="5FE4EA31" w14:textId="77777777" w:rsidR="008B21B2" w:rsidRPr="00ED3052" w:rsidRDefault="008B21B2"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BF940AD"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information literacy</w:t>
            </w:r>
          </w:p>
          <w:p w14:paraId="543315BF"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locating and evaluating credible and relevant sources of information</w:t>
            </w:r>
          </w:p>
          <w:p w14:paraId="46D6259D"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information effectively to accomplish work-related tasks.</w:t>
            </w:r>
          </w:p>
        </w:tc>
        <w:tc>
          <w:tcPr>
            <w:tcW w:w="1147" w:type="pct"/>
          </w:tcPr>
          <w:p w14:paraId="206DE116"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w:t>
            </w:r>
            <w:r w:rsidRPr="00707DDB">
              <w:rPr>
                <w:rFonts w:ascii="Times New Roman" w:eastAsia="Times New Roman" w:hAnsi="Times New Roman" w:cs="Times New Roman"/>
                <w:sz w:val="24"/>
                <w:szCs w:val="24"/>
              </w:rPr>
              <w:t> </w:t>
            </w:r>
            <w:r w:rsidRPr="00577044">
              <w:rPr>
                <w:rFonts w:ascii="Times New Roman" w:eastAsia="Times New Roman" w:hAnsi="Times New Roman" w:cs="Times New Roman"/>
                <w:i/>
                <w:iCs/>
                <w:sz w:val="24"/>
                <w:szCs w:val="24"/>
              </w:rPr>
              <w:t>information literacy</w:t>
            </w:r>
            <w:r w:rsidRPr="00ED3052">
              <w:rPr>
                <w:rFonts w:ascii="Times New Roman" w:eastAsia="Times New Roman" w:hAnsi="Times New Roman" w:cs="Times New Roman"/>
                <w:sz w:val="24"/>
                <w:szCs w:val="24"/>
              </w:rPr>
              <w:t>?</w:t>
            </w:r>
          </w:p>
          <w:p w14:paraId="3260D5CB"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sources of information be evaluated and verified for credibility?</w:t>
            </w:r>
          </w:p>
          <w:p w14:paraId="47F6AD8E"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locate credible and relevant information sources within a potential career cluster?</w:t>
            </w:r>
          </w:p>
        </w:tc>
        <w:tc>
          <w:tcPr>
            <w:tcW w:w="476" w:type="pct"/>
          </w:tcPr>
          <w:p w14:paraId="5D6CEE23" w14:textId="77777777" w:rsidR="008B21B2" w:rsidRPr="009C4A1C" w:rsidRDefault="008B21B2" w:rsidP="00C62964">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DSR, 10.RI</w:t>
            </w:r>
            <w:r w:rsidRPr="009C4A1C">
              <w:rPr>
                <w:rFonts w:ascii="Times New Roman" w:eastAsia="Times New Roman" w:hAnsi="Times New Roman" w:cs="Times New Roman"/>
                <w:sz w:val="24"/>
                <w:szCs w:val="24"/>
              </w:rPr>
              <w:t>, 10.6, 10.</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DSR, 11.RI</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DSR, 12.RI</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36F88E7B" w14:textId="77777777" w:rsidR="008B21B2" w:rsidRPr="009C4A1C" w:rsidRDefault="008B21B2" w:rsidP="00C62964">
            <w:pPr>
              <w:rPr>
                <w:rFonts w:ascii="Times New Roman" w:eastAsia="Times New Roman" w:hAnsi="Times New Roman" w:cs="Times New Roman"/>
                <w:sz w:val="24"/>
                <w:szCs w:val="24"/>
              </w:rPr>
            </w:pPr>
          </w:p>
          <w:p w14:paraId="787ECF62" w14:textId="77777777" w:rsidR="008B21B2" w:rsidRPr="009C4A1C" w:rsidRDefault="008B21B2" w:rsidP="00C62964">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33E6E67A" w14:textId="77777777" w:rsidR="008B21B2" w:rsidRDefault="008B21B2" w:rsidP="00C62964">
            <w:pPr>
              <w:rPr>
                <w:rFonts w:ascii="Times New Roman" w:eastAsia="Times New Roman" w:hAnsi="Times New Roman" w:cs="Times New Roman"/>
                <w:sz w:val="24"/>
                <w:szCs w:val="24"/>
              </w:rPr>
            </w:pPr>
          </w:p>
          <w:p w14:paraId="3C24A42C" w14:textId="77777777" w:rsidR="008B21B2" w:rsidRPr="009C4A1C" w:rsidRDefault="008B21B2" w:rsidP="00C62964">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A.8, A.9, AFDA.3, AFDA.4, AFDA.6, AFDA.7, AFDA.8, DM.8, PS.1*, PS.2*, PS.3*, PS.4*, PS.7*, PS.8*, PS.9*, PS.10*</w:t>
            </w:r>
          </w:p>
          <w:p w14:paraId="64BAFB42" w14:textId="77777777" w:rsidR="008B21B2" w:rsidRDefault="008B21B2" w:rsidP="00C62964">
            <w:pPr>
              <w:rPr>
                <w:rFonts w:ascii="Times New Roman" w:eastAsia="Times New Roman" w:hAnsi="Times New Roman" w:cs="Times New Roman"/>
                <w:sz w:val="24"/>
                <w:szCs w:val="24"/>
              </w:rPr>
            </w:pPr>
          </w:p>
          <w:p w14:paraId="7445F38E" w14:textId="77777777" w:rsidR="008B21B2" w:rsidRPr="009C4A1C" w:rsidRDefault="008B21B2" w:rsidP="00C62964">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 PH.1</w:t>
            </w:r>
          </w:p>
        </w:tc>
        <w:tc>
          <w:tcPr>
            <w:tcW w:w="570" w:type="pct"/>
          </w:tcPr>
          <w:p w14:paraId="3A9D93F5" w14:textId="77777777" w:rsidR="008B21B2" w:rsidRPr="009C4A1C" w:rsidRDefault="008B21B2" w:rsidP="00C62964">
            <w:pPr>
              <w:rPr>
                <w:rFonts w:ascii="Times New Roman" w:eastAsia="Times New Roman" w:hAnsi="Times New Roman" w:cs="Times New Roman"/>
                <w:sz w:val="24"/>
                <w:szCs w:val="24"/>
              </w:rPr>
            </w:pPr>
          </w:p>
        </w:tc>
        <w:tc>
          <w:tcPr>
            <w:tcW w:w="468" w:type="pct"/>
          </w:tcPr>
          <w:p w14:paraId="4A420422" w14:textId="77777777" w:rsidR="008B21B2" w:rsidRPr="009C4A1C" w:rsidRDefault="008B21B2" w:rsidP="00C62964">
            <w:pPr>
              <w:rPr>
                <w:rFonts w:ascii="Times New Roman" w:eastAsia="Times New Roman" w:hAnsi="Times New Roman" w:cs="Times New Roman"/>
                <w:sz w:val="24"/>
                <w:szCs w:val="24"/>
              </w:rPr>
            </w:pPr>
          </w:p>
        </w:tc>
      </w:tr>
      <w:tr w:rsidR="008B21B2" w:rsidRPr="009C4A1C" w14:paraId="48142286" w14:textId="77777777" w:rsidTr="008B21B2">
        <w:tc>
          <w:tcPr>
            <w:tcW w:w="214" w:type="pct"/>
          </w:tcPr>
          <w:p w14:paraId="1EDE738A"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16</w:t>
            </w:r>
          </w:p>
        </w:tc>
        <w:tc>
          <w:tcPr>
            <w:tcW w:w="753" w:type="pct"/>
            <w:tcMar>
              <w:top w:w="43" w:type="dxa"/>
              <w:left w:w="115" w:type="dxa"/>
              <w:bottom w:w="43" w:type="dxa"/>
              <w:right w:w="115" w:type="dxa"/>
            </w:tcMar>
          </w:tcPr>
          <w:p w14:paraId="57033412"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Demonstrate an understanding of information security. </w:t>
            </w:r>
          </w:p>
        </w:tc>
        <w:tc>
          <w:tcPr>
            <w:tcW w:w="1373" w:type="pct"/>
          </w:tcPr>
          <w:p w14:paraId="30F1868F" w14:textId="77777777" w:rsidR="008B21B2" w:rsidRPr="00ED3052" w:rsidRDefault="008B21B2"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3CC3E4A1"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various information types/formats (e.g., paper, electronic)</w:t>
            </w:r>
          </w:p>
          <w:p w14:paraId="4226D5AC"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cybersecurity (e.g., risks, threats, vulnerabilities)</w:t>
            </w:r>
          </w:p>
          <w:p w14:paraId="66DFF183"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technology ethically (e.g., appropriately using social networks, managing personal information)</w:t>
            </w:r>
          </w:p>
          <w:p w14:paraId="38411A1D"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abiding by workplace policies (e.g., acceptable use policy [AUP])</w:t>
            </w:r>
          </w:p>
          <w:p w14:paraId="3493971D"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protecting confidentiality (e.g., protecting login information and customer information)</w:t>
            </w:r>
          </w:p>
          <w:p w14:paraId="1D18FF71"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workplace security procedures.</w:t>
            </w:r>
          </w:p>
        </w:tc>
        <w:tc>
          <w:tcPr>
            <w:tcW w:w="1147" w:type="pct"/>
          </w:tcPr>
          <w:p w14:paraId="630C459A"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w:t>
            </w:r>
            <w:r w:rsidRPr="00577044">
              <w:rPr>
                <w:rFonts w:ascii="Times New Roman" w:eastAsia="Times New Roman" w:hAnsi="Times New Roman" w:cs="Times New Roman"/>
                <w:i/>
                <w:iCs/>
                <w:sz w:val="24"/>
                <w:szCs w:val="24"/>
              </w:rPr>
              <w:t>cybersecurity</w:t>
            </w:r>
            <w:r w:rsidRPr="00ED3052">
              <w:rPr>
                <w:rFonts w:ascii="Times New Roman" w:eastAsia="Times New Roman" w:hAnsi="Times New Roman" w:cs="Times New Roman"/>
                <w:sz w:val="24"/>
                <w:szCs w:val="24"/>
              </w:rPr>
              <w:t>? Why is it important?</w:t>
            </w:r>
          </w:p>
          <w:p w14:paraId="68D6FD95"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information is considered sensitive? How can a person protect sensitive information?</w:t>
            </w:r>
          </w:p>
          <w:p w14:paraId="1ACB38C3"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failing to protect confidentiality?</w:t>
            </w:r>
          </w:p>
          <w:p w14:paraId="014D5F72"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are the possible consequences of an employee </w:t>
            </w:r>
            <w:r w:rsidRPr="00ED3052">
              <w:rPr>
                <w:rFonts w:ascii="Times New Roman" w:eastAsia="Times New Roman" w:hAnsi="Times New Roman" w:cs="Times New Roman"/>
                <w:sz w:val="24"/>
                <w:szCs w:val="24"/>
              </w:rPr>
              <w:lastRenderedPageBreak/>
              <w:t>failing to adhere to a company's AUP?</w:t>
            </w:r>
          </w:p>
        </w:tc>
        <w:tc>
          <w:tcPr>
            <w:tcW w:w="476" w:type="pct"/>
          </w:tcPr>
          <w:p w14:paraId="10533A49" w14:textId="77777777" w:rsidR="008B21B2" w:rsidRDefault="008B21B2" w:rsidP="00C62964">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 9.W</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 xml:space="preserve"> DSR, 10.RI, 10.W</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DSR, 11.RI, 11.W</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DSR, </w:t>
            </w:r>
            <w:r>
              <w:rPr>
                <w:rFonts w:ascii="Times New Roman" w:eastAsia="Times New Roman" w:hAnsi="Times New Roman" w:cs="Times New Roman"/>
                <w:sz w:val="24"/>
                <w:szCs w:val="24"/>
              </w:rPr>
              <w:lastRenderedPageBreak/>
              <w:t>12.RI, 12.W</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63EFB9E4" w14:textId="77777777" w:rsidR="008B21B2" w:rsidRPr="009C4A1C" w:rsidRDefault="008B21B2" w:rsidP="00C62964">
            <w:pPr>
              <w:rPr>
                <w:rFonts w:ascii="Times New Roman" w:eastAsia="Times New Roman" w:hAnsi="Times New Roman" w:cs="Times New Roman"/>
                <w:sz w:val="24"/>
                <w:szCs w:val="24"/>
              </w:rPr>
            </w:pPr>
          </w:p>
          <w:p w14:paraId="7EBB4E15" w14:textId="77777777" w:rsidR="008B21B2" w:rsidRPr="009C4A1C" w:rsidRDefault="008B21B2" w:rsidP="00C62964">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72AF7383" w14:textId="77777777" w:rsidR="008B21B2" w:rsidRDefault="008B21B2" w:rsidP="00C62964">
            <w:pPr>
              <w:rPr>
                <w:rFonts w:ascii="Times New Roman" w:eastAsia="Times New Roman" w:hAnsi="Times New Roman" w:cs="Times New Roman"/>
                <w:sz w:val="24"/>
                <w:szCs w:val="24"/>
              </w:rPr>
            </w:pPr>
          </w:p>
          <w:p w14:paraId="4FEF5A68" w14:textId="77777777" w:rsidR="008B21B2" w:rsidRPr="009C4A1C" w:rsidRDefault="008B21B2" w:rsidP="00C62964">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COM.10</w:t>
            </w:r>
          </w:p>
        </w:tc>
        <w:tc>
          <w:tcPr>
            <w:tcW w:w="570" w:type="pct"/>
          </w:tcPr>
          <w:p w14:paraId="2C6C1E53" w14:textId="77777777" w:rsidR="008B21B2" w:rsidRPr="009C4A1C" w:rsidRDefault="008B21B2" w:rsidP="00C62964">
            <w:pPr>
              <w:rPr>
                <w:rFonts w:ascii="Times New Roman" w:eastAsia="Times New Roman" w:hAnsi="Times New Roman" w:cs="Times New Roman"/>
                <w:sz w:val="24"/>
                <w:szCs w:val="24"/>
              </w:rPr>
            </w:pPr>
          </w:p>
        </w:tc>
        <w:tc>
          <w:tcPr>
            <w:tcW w:w="468" w:type="pct"/>
          </w:tcPr>
          <w:p w14:paraId="4AD42820" w14:textId="77777777" w:rsidR="008B21B2" w:rsidRPr="009C4A1C" w:rsidRDefault="008B21B2" w:rsidP="00C62964">
            <w:pPr>
              <w:rPr>
                <w:rFonts w:ascii="Times New Roman" w:eastAsia="Times New Roman" w:hAnsi="Times New Roman" w:cs="Times New Roman"/>
                <w:sz w:val="24"/>
                <w:szCs w:val="24"/>
              </w:rPr>
            </w:pPr>
          </w:p>
        </w:tc>
      </w:tr>
      <w:tr w:rsidR="008B21B2" w:rsidRPr="009C4A1C" w14:paraId="06F2B254" w14:textId="77777777" w:rsidTr="008B21B2">
        <w:tc>
          <w:tcPr>
            <w:tcW w:w="214" w:type="pct"/>
          </w:tcPr>
          <w:p w14:paraId="477D52C9"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17</w:t>
            </w:r>
          </w:p>
        </w:tc>
        <w:tc>
          <w:tcPr>
            <w:tcW w:w="753" w:type="pct"/>
            <w:tcMar>
              <w:top w:w="43" w:type="dxa"/>
              <w:left w:w="115" w:type="dxa"/>
              <w:bottom w:w="43" w:type="dxa"/>
              <w:right w:w="115" w:type="dxa"/>
            </w:tcMar>
          </w:tcPr>
          <w:p w14:paraId="2DDDB646"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Maintain working knowledge of current information-technology (IT) systems.</w:t>
            </w:r>
          </w:p>
        </w:tc>
        <w:tc>
          <w:tcPr>
            <w:tcW w:w="1373" w:type="pct"/>
          </w:tcPr>
          <w:p w14:paraId="2DA65952" w14:textId="77777777" w:rsidR="008B21B2" w:rsidRPr="00ED3052" w:rsidRDefault="008B21B2"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working knowledge of current IT systems may include, but is not limited to,</w:t>
            </w:r>
          </w:p>
          <w:p w14:paraId="61BD79FA"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hardware and devices (e.g., peripherals)</w:t>
            </w:r>
          </w:p>
          <w:p w14:paraId="3CFD47D5"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and applications</w:t>
            </w:r>
          </w:p>
          <w:p w14:paraId="5BB99251"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cloud-based services</w:t>
            </w:r>
          </w:p>
          <w:p w14:paraId="792F0264"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file-sharing techniques</w:t>
            </w:r>
          </w:p>
          <w:p w14:paraId="1B7BB5C9"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emerging technologies</w:t>
            </w:r>
          </w:p>
          <w:p w14:paraId="73F99272"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troubleshooting protocols and techniques.</w:t>
            </w:r>
          </w:p>
        </w:tc>
        <w:tc>
          <w:tcPr>
            <w:tcW w:w="1147" w:type="pct"/>
          </w:tcPr>
          <w:p w14:paraId="4874029E"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systems are common within a given industry?</w:t>
            </w:r>
          </w:p>
          <w:p w14:paraId="2595541F"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keep current with information technology?</w:t>
            </w:r>
          </w:p>
          <w:p w14:paraId="6CC8F23D"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should be taken if there is a problem with technology in the workplace?</w:t>
            </w:r>
          </w:p>
        </w:tc>
        <w:tc>
          <w:tcPr>
            <w:tcW w:w="476" w:type="pct"/>
          </w:tcPr>
          <w:p w14:paraId="74020B36" w14:textId="77777777" w:rsidR="008B21B2" w:rsidRDefault="008B21B2" w:rsidP="00C62964">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9.W, 9.R, 10.C, 10.W, 10.R, 11.C, 11.W, 11.R, 12.C, 12.W, 12.R</w:t>
            </w:r>
          </w:p>
          <w:p w14:paraId="0D751CF8" w14:textId="77777777" w:rsidR="008B21B2" w:rsidRPr="009C4A1C" w:rsidRDefault="008B21B2" w:rsidP="00C62964">
            <w:pPr>
              <w:rPr>
                <w:rFonts w:ascii="Times New Roman" w:eastAsia="Times New Roman" w:hAnsi="Times New Roman" w:cs="Times New Roman"/>
                <w:sz w:val="24"/>
                <w:szCs w:val="24"/>
              </w:rPr>
            </w:pPr>
          </w:p>
          <w:p w14:paraId="60E4FD6E" w14:textId="77777777" w:rsidR="008B21B2" w:rsidRPr="009C4A1C" w:rsidRDefault="008B21B2" w:rsidP="00C62964">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4BDB4CA9" w14:textId="77777777" w:rsidR="008B21B2" w:rsidRPr="009C4A1C" w:rsidRDefault="008B21B2" w:rsidP="00C62964">
            <w:pPr>
              <w:rPr>
                <w:rFonts w:ascii="Times New Roman" w:eastAsia="Times New Roman" w:hAnsi="Times New Roman" w:cs="Times New Roman"/>
                <w:sz w:val="24"/>
                <w:szCs w:val="24"/>
              </w:rPr>
            </w:pPr>
          </w:p>
          <w:p w14:paraId="3718D838" w14:textId="77777777" w:rsidR="008B21B2" w:rsidRPr="009C4A1C" w:rsidRDefault="008B21B2" w:rsidP="00C62964">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COM.1, COM.2, COM.7, COM.9, COM.10, COM.11, COM.16, COM.18, PS.17 </w:t>
            </w:r>
          </w:p>
        </w:tc>
        <w:tc>
          <w:tcPr>
            <w:tcW w:w="570" w:type="pct"/>
          </w:tcPr>
          <w:p w14:paraId="4F2BBA9A" w14:textId="77777777" w:rsidR="008B21B2" w:rsidRPr="009C4A1C" w:rsidRDefault="008B21B2" w:rsidP="00C62964">
            <w:pPr>
              <w:rPr>
                <w:rFonts w:ascii="Times New Roman" w:eastAsia="Times New Roman" w:hAnsi="Times New Roman" w:cs="Times New Roman"/>
                <w:sz w:val="24"/>
                <w:szCs w:val="24"/>
              </w:rPr>
            </w:pPr>
          </w:p>
        </w:tc>
        <w:tc>
          <w:tcPr>
            <w:tcW w:w="468" w:type="pct"/>
          </w:tcPr>
          <w:p w14:paraId="5BA2931D" w14:textId="77777777" w:rsidR="008B21B2" w:rsidRPr="009C4A1C" w:rsidRDefault="008B21B2" w:rsidP="00C62964">
            <w:pPr>
              <w:rPr>
                <w:rFonts w:ascii="Times New Roman" w:eastAsia="Times New Roman" w:hAnsi="Times New Roman" w:cs="Times New Roman"/>
                <w:sz w:val="24"/>
                <w:szCs w:val="24"/>
              </w:rPr>
            </w:pPr>
          </w:p>
        </w:tc>
      </w:tr>
      <w:tr w:rsidR="008B21B2" w:rsidRPr="001B3F9A" w14:paraId="7D8300EE" w14:textId="77777777" w:rsidTr="008B21B2">
        <w:tc>
          <w:tcPr>
            <w:tcW w:w="214" w:type="pct"/>
          </w:tcPr>
          <w:p w14:paraId="27AFFE7C"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18</w:t>
            </w:r>
          </w:p>
        </w:tc>
        <w:tc>
          <w:tcPr>
            <w:tcW w:w="753" w:type="pct"/>
            <w:tcMar>
              <w:top w:w="43" w:type="dxa"/>
              <w:left w:w="115" w:type="dxa"/>
              <w:bottom w:w="43" w:type="dxa"/>
              <w:right w:w="115" w:type="dxa"/>
            </w:tcMar>
          </w:tcPr>
          <w:p w14:paraId="25C296D7"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proficiency with</w:t>
            </w:r>
          </w:p>
          <w:p w14:paraId="35218DFF"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technologies, tools, and machines common to a specific occupation.</w:t>
            </w:r>
          </w:p>
        </w:tc>
        <w:tc>
          <w:tcPr>
            <w:tcW w:w="1373" w:type="pct"/>
          </w:tcPr>
          <w:p w14:paraId="63514BF2"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includes selecting and using technology, tools, and machines to accomplish work.</w:t>
            </w:r>
          </w:p>
        </w:tc>
        <w:tc>
          <w:tcPr>
            <w:tcW w:w="1147" w:type="pct"/>
          </w:tcPr>
          <w:p w14:paraId="40DB7ABA"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tools, or machines are common in a given industry?</w:t>
            </w:r>
          </w:p>
          <w:p w14:paraId="3EFFF60E"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technology, tools, or machines used to accomplish job tasks efficiently?</w:t>
            </w:r>
          </w:p>
          <w:p w14:paraId="7C8F51AC"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be proficient with industry-specific technology, tools, and machines?</w:t>
            </w:r>
          </w:p>
        </w:tc>
        <w:tc>
          <w:tcPr>
            <w:tcW w:w="476" w:type="pct"/>
          </w:tcPr>
          <w:p w14:paraId="213D247A" w14:textId="77777777" w:rsidR="008B21B2" w:rsidRPr="009C4A1C" w:rsidRDefault="008B21B2" w:rsidP="00C62964">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41AD32DD" w14:textId="77777777" w:rsidR="008B21B2" w:rsidRPr="009C4A1C" w:rsidRDefault="008B21B2" w:rsidP="00C62964">
            <w:pPr>
              <w:rPr>
                <w:rFonts w:ascii="Times New Roman" w:eastAsia="Times New Roman" w:hAnsi="Times New Roman" w:cs="Times New Roman"/>
                <w:sz w:val="24"/>
                <w:szCs w:val="24"/>
              </w:rPr>
            </w:pPr>
          </w:p>
          <w:p w14:paraId="2C851A42" w14:textId="77777777" w:rsidR="008B21B2" w:rsidRPr="00DC0F2E" w:rsidRDefault="008B21B2" w:rsidP="00C62964">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A.7, A.8, A.9, AFDA.1, AFDA.3, AFDA.5, AII.4, AII.7, AII.9, COM.1, COM.7, </w:t>
            </w:r>
            <w:r w:rsidRPr="009C4A1C">
              <w:rPr>
                <w:rFonts w:ascii="Times New Roman" w:eastAsia="Times New Roman" w:hAnsi="Times New Roman" w:cs="Times New Roman"/>
                <w:sz w:val="24"/>
                <w:szCs w:val="24"/>
              </w:rPr>
              <w:lastRenderedPageBreak/>
              <w:t>COM.10, COM.11, COM.12, COM.16</w:t>
            </w:r>
          </w:p>
        </w:tc>
        <w:tc>
          <w:tcPr>
            <w:tcW w:w="570" w:type="pct"/>
          </w:tcPr>
          <w:p w14:paraId="094D24E1" w14:textId="77777777" w:rsidR="008B21B2" w:rsidRPr="001B3F9A" w:rsidRDefault="008B21B2" w:rsidP="00C62964">
            <w:pPr>
              <w:rPr>
                <w:rFonts w:ascii="Times New Roman" w:eastAsia="Times New Roman" w:hAnsi="Times New Roman" w:cs="Times New Roman"/>
                <w:sz w:val="24"/>
                <w:szCs w:val="24"/>
              </w:rPr>
            </w:pPr>
          </w:p>
        </w:tc>
        <w:tc>
          <w:tcPr>
            <w:tcW w:w="468" w:type="pct"/>
          </w:tcPr>
          <w:p w14:paraId="6F8C897A" w14:textId="77777777" w:rsidR="008B21B2" w:rsidRPr="001B3F9A" w:rsidRDefault="008B21B2" w:rsidP="00C62964">
            <w:pPr>
              <w:rPr>
                <w:rFonts w:ascii="Times New Roman" w:eastAsia="Times New Roman" w:hAnsi="Times New Roman" w:cs="Times New Roman"/>
                <w:sz w:val="24"/>
                <w:szCs w:val="24"/>
              </w:rPr>
            </w:pPr>
          </w:p>
        </w:tc>
      </w:tr>
      <w:tr w:rsidR="008B21B2" w:rsidRPr="009C4A1C" w14:paraId="2487122D" w14:textId="77777777" w:rsidTr="008B21B2">
        <w:tc>
          <w:tcPr>
            <w:tcW w:w="214" w:type="pct"/>
          </w:tcPr>
          <w:p w14:paraId="25C7B528" w14:textId="77777777" w:rsidR="008B21B2" w:rsidRPr="009C4A1C" w:rsidRDefault="008B21B2" w:rsidP="00C62964">
            <w:pPr>
              <w:rPr>
                <w:rFonts w:ascii="Times New Roman" w:eastAsia="Times New Roman" w:hAnsi="Times New Roman" w:cs="Times New Roman"/>
                <w:sz w:val="24"/>
                <w:szCs w:val="24"/>
                <w:lang w:val="fr-FR"/>
              </w:rPr>
            </w:pPr>
            <w:r w:rsidRPr="009C4A1C">
              <w:rPr>
                <w:rFonts w:ascii="Times New Roman" w:eastAsia="Times New Roman" w:hAnsi="Times New Roman" w:cs="Times New Roman"/>
                <w:sz w:val="24"/>
                <w:szCs w:val="24"/>
                <w:lang w:val="fr-FR"/>
              </w:rPr>
              <w:t>19</w:t>
            </w:r>
          </w:p>
        </w:tc>
        <w:tc>
          <w:tcPr>
            <w:tcW w:w="753" w:type="pct"/>
            <w:tcMar>
              <w:top w:w="43" w:type="dxa"/>
              <w:left w:w="115" w:type="dxa"/>
              <w:bottom w:w="43" w:type="dxa"/>
              <w:right w:w="115" w:type="dxa"/>
            </w:tcMar>
          </w:tcPr>
          <w:p w14:paraId="797D7B65"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Apply mathematical skills to job-specific tasks.</w:t>
            </w:r>
          </w:p>
        </w:tc>
        <w:tc>
          <w:tcPr>
            <w:tcW w:w="1373" w:type="pct"/>
          </w:tcPr>
          <w:p w14:paraId="5DF3D6EA" w14:textId="77777777" w:rsidR="008B21B2" w:rsidRPr="00ED3052" w:rsidRDefault="008B21B2"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Application could include</w:t>
            </w:r>
          </w:p>
          <w:p w14:paraId="6E88A759"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performing calculations (e.g., percentages, fractions, addition, subtraction, averages, measurement, conversions, monetary transactions)</w:t>
            </w:r>
          </w:p>
          <w:p w14:paraId="0B88E118"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mathematical processes to accomplish job-specific tasks (e.g., estimating required supplies, completing expense reports)</w:t>
            </w:r>
          </w:p>
          <w:p w14:paraId="1D300E97"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finance (e.g., understanding wage rates, paycheck deductions, taxes, sales receipts).</w:t>
            </w:r>
          </w:p>
        </w:tc>
        <w:tc>
          <w:tcPr>
            <w:tcW w:w="1147" w:type="pct"/>
          </w:tcPr>
          <w:p w14:paraId="57AC8B86"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mathematical skills are required to attain an entry-level job in a specific field? What mathematical skills are required for higher-level jobs within that field?</w:t>
            </w:r>
          </w:p>
          <w:p w14:paraId="11717743"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in the improvement of mathematical skills?</w:t>
            </w:r>
          </w:p>
          <w:p w14:paraId="48F9082D"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mathematical skills considered communication skills?</w:t>
            </w:r>
          </w:p>
        </w:tc>
        <w:tc>
          <w:tcPr>
            <w:tcW w:w="476" w:type="pct"/>
          </w:tcPr>
          <w:p w14:paraId="14BB8117" w14:textId="77777777" w:rsidR="008B21B2" w:rsidRDefault="008B21B2" w:rsidP="00C62964">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9.DSR, 9.RI, 9.W, 10.DSR, 10.RI, 10.W, 11.DSR, 11.RI, 11.W, 12.DSR, 12.RI, 12.W</w:t>
            </w:r>
          </w:p>
          <w:p w14:paraId="7854018E" w14:textId="77777777" w:rsidR="008B21B2" w:rsidRPr="009C4A1C" w:rsidRDefault="008B21B2" w:rsidP="00C62964">
            <w:pPr>
              <w:rPr>
                <w:rFonts w:ascii="Times New Roman" w:eastAsia="Times New Roman" w:hAnsi="Times New Roman" w:cs="Times New Roman"/>
                <w:sz w:val="24"/>
                <w:szCs w:val="24"/>
              </w:rPr>
            </w:pPr>
          </w:p>
          <w:p w14:paraId="49CC9940" w14:textId="77777777" w:rsidR="008B21B2" w:rsidRPr="009C4A1C" w:rsidRDefault="008B21B2" w:rsidP="00C62964">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491FFF0C" w14:textId="77777777" w:rsidR="008B21B2" w:rsidRPr="009C4A1C" w:rsidRDefault="008B21B2" w:rsidP="00C62964">
            <w:pPr>
              <w:rPr>
                <w:rFonts w:ascii="Times New Roman" w:eastAsia="Times New Roman" w:hAnsi="Times New Roman" w:cs="Times New Roman"/>
                <w:sz w:val="24"/>
                <w:szCs w:val="24"/>
              </w:rPr>
            </w:pPr>
          </w:p>
          <w:p w14:paraId="6B883E2E" w14:textId="77777777" w:rsidR="008B21B2" w:rsidRDefault="008B21B2" w:rsidP="00C62964">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A.1, A.3, A.4, A.5, A.7, A.8, A.9, AFDA.1, AFDA.3, AFDA.5, AFDA.8, </w:t>
            </w:r>
            <w:r w:rsidRPr="009C4A1C">
              <w:rPr>
                <w:rFonts w:ascii="Times New Roman" w:eastAsia="Times New Roman" w:hAnsi="Times New Roman" w:cs="Times New Roman"/>
                <w:sz w:val="24"/>
                <w:szCs w:val="24"/>
              </w:rPr>
              <w:lastRenderedPageBreak/>
              <w:t>AII.3, AII.7, AII.9, AII.10, COM.1, COM.7</w:t>
            </w:r>
          </w:p>
          <w:p w14:paraId="64C66E35" w14:textId="77777777" w:rsidR="008B21B2" w:rsidRPr="009C4A1C" w:rsidRDefault="008B21B2" w:rsidP="00C62964">
            <w:pPr>
              <w:rPr>
                <w:rFonts w:ascii="Times New Roman" w:eastAsia="Times New Roman" w:hAnsi="Times New Roman" w:cs="Times New Roman"/>
                <w:sz w:val="24"/>
                <w:szCs w:val="24"/>
              </w:rPr>
            </w:pPr>
          </w:p>
          <w:p w14:paraId="2B7EDF11" w14:textId="77777777" w:rsidR="008B21B2" w:rsidRPr="009C4A1C" w:rsidRDefault="008B21B2" w:rsidP="00C62964">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 PH.1</w:t>
            </w:r>
          </w:p>
        </w:tc>
        <w:tc>
          <w:tcPr>
            <w:tcW w:w="570" w:type="pct"/>
          </w:tcPr>
          <w:p w14:paraId="3D4053A9" w14:textId="77777777" w:rsidR="008B21B2" w:rsidRPr="009C4A1C" w:rsidRDefault="008B21B2" w:rsidP="00C62964">
            <w:pPr>
              <w:rPr>
                <w:rFonts w:ascii="Times New Roman" w:eastAsia="Times New Roman" w:hAnsi="Times New Roman" w:cs="Times New Roman"/>
                <w:sz w:val="24"/>
                <w:szCs w:val="24"/>
              </w:rPr>
            </w:pPr>
          </w:p>
        </w:tc>
        <w:tc>
          <w:tcPr>
            <w:tcW w:w="468" w:type="pct"/>
          </w:tcPr>
          <w:p w14:paraId="67D654FB" w14:textId="77777777" w:rsidR="008B21B2" w:rsidRPr="009C4A1C" w:rsidRDefault="008B21B2" w:rsidP="00C62964">
            <w:pPr>
              <w:rPr>
                <w:rFonts w:ascii="Times New Roman" w:eastAsia="Times New Roman" w:hAnsi="Times New Roman" w:cs="Times New Roman"/>
                <w:sz w:val="24"/>
                <w:szCs w:val="24"/>
              </w:rPr>
            </w:pPr>
          </w:p>
        </w:tc>
      </w:tr>
      <w:tr w:rsidR="008B21B2" w:rsidRPr="009C4A1C" w14:paraId="41429C4A" w14:textId="77777777" w:rsidTr="008B21B2">
        <w:tc>
          <w:tcPr>
            <w:tcW w:w="214" w:type="pct"/>
          </w:tcPr>
          <w:p w14:paraId="6CD11EE3"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20</w:t>
            </w:r>
          </w:p>
        </w:tc>
        <w:tc>
          <w:tcPr>
            <w:tcW w:w="753" w:type="pct"/>
            <w:tcMar>
              <w:top w:w="43" w:type="dxa"/>
              <w:left w:w="115" w:type="dxa"/>
              <w:bottom w:w="43" w:type="dxa"/>
              <w:right w:w="115" w:type="dxa"/>
            </w:tcMar>
          </w:tcPr>
          <w:p w14:paraId="2D9AE2CD"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professionalism.</w:t>
            </w:r>
          </w:p>
        </w:tc>
        <w:tc>
          <w:tcPr>
            <w:tcW w:w="1373" w:type="pct"/>
          </w:tcPr>
          <w:p w14:paraId="29FBA186" w14:textId="77777777" w:rsidR="008B21B2" w:rsidRPr="00ED3052" w:rsidRDefault="008B21B2"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35705D5C"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professionalism</w:t>
            </w:r>
          </w:p>
          <w:p w14:paraId="32BA576F"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practicing punctuality and attendance</w:t>
            </w:r>
          </w:p>
          <w:p w14:paraId="31B8FBF7"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work-schedule expectations</w:t>
            </w:r>
          </w:p>
          <w:p w14:paraId="20A706E1"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exercising etiquette (e.g., language, manners, and behaviors suitable for the workplace and online; appropriate verbal and nonverbal communication)</w:t>
            </w:r>
          </w:p>
          <w:p w14:paraId="42BF988A"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professional self-representation (e.g., using a firm handshake, introducing oneself, making eye contact)</w:t>
            </w:r>
          </w:p>
          <w:p w14:paraId="4B4BC5D1"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professional appearance (e.g., maintaining personal hygiene, adhering to a dress code).</w:t>
            </w:r>
          </w:p>
        </w:tc>
        <w:tc>
          <w:tcPr>
            <w:tcW w:w="1147" w:type="pct"/>
          </w:tcPr>
          <w:p w14:paraId="34F0BB0B"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professionalism? How is it demonstrated?</w:t>
            </w:r>
          </w:p>
          <w:p w14:paraId="12445FDA"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a person make a positive first impression? Why is this important?</w:t>
            </w:r>
          </w:p>
          <w:p w14:paraId="641DF347"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professional appearance important in the workplace?</w:t>
            </w:r>
          </w:p>
          <w:p w14:paraId="6C0AD6C3"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punctuality and attendance important in the workplace?</w:t>
            </w:r>
          </w:p>
          <w:p w14:paraId="76DDED39"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workplace schedule expectations?</w:t>
            </w:r>
          </w:p>
          <w:p w14:paraId="3AE2A39C"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behavior and communication expectations differ between home and school? How might these expectations differ in the workplace?</w:t>
            </w:r>
          </w:p>
        </w:tc>
        <w:tc>
          <w:tcPr>
            <w:tcW w:w="476" w:type="pct"/>
          </w:tcPr>
          <w:p w14:paraId="23AB73E9" w14:textId="77777777" w:rsidR="008B21B2" w:rsidRDefault="008B21B2" w:rsidP="00C62964">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038A7C21" w14:textId="77777777" w:rsidR="008B21B2" w:rsidRDefault="008B21B2" w:rsidP="00C62964">
            <w:pPr>
              <w:rPr>
                <w:rFonts w:ascii="Times New Roman" w:eastAsia="Times New Roman" w:hAnsi="Times New Roman" w:cs="Times New Roman"/>
                <w:sz w:val="24"/>
                <w:szCs w:val="24"/>
              </w:rPr>
            </w:pPr>
          </w:p>
          <w:p w14:paraId="72C8A03A" w14:textId="77777777" w:rsidR="008B21B2" w:rsidRPr="009C4A1C" w:rsidRDefault="008B21B2" w:rsidP="00C62964">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570" w:type="pct"/>
          </w:tcPr>
          <w:p w14:paraId="15B7D1A6" w14:textId="77777777" w:rsidR="008B21B2" w:rsidRPr="009C4A1C" w:rsidRDefault="008B21B2" w:rsidP="00C62964">
            <w:pPr>
              <w:rPr>
                <w:rFonts w:ascii="Times New Roman" w:eastAsia="Times New Roman" w:hAnsi="Times New Roman" w:cs="Times New Roman"/>
                <w:sz w:val="24"/>
                <w:szCs w:val="24"/>
              </w:rPr>
            </w:pPr>
          </w:p>
        </w:tc>
        <w:tc>
          <w:tcPr>
            <w:tcW w:w="468" w:type="pct"/>
          </w:tcPr>
          <w:p w14:paraId="47F29B74" w14:textId="77777777" w:rsidR="008B21B2" w:rsidRPr="009C4A1C" w:rsidRDefault="008B21B2" w:rsidP="00C62964">
            <w:pPr>
              <w:rPr>
                <w:rFonts w:ascii="Times New Roman" w:eastAsia="Times New Roman" w:hAnsi="Times New Roman" w:cs="Times New Roman"/>
                <w:sz w:val="24"/>
                <w:szCs w:val="24"/>
              </w:rPr>
            </w:pPr>
          </w:p>
        </w:tc>
      </w:tr>
      <w:tr w:rsidR="008B21B2" w:rsidRPr="009C4A1C" w14:paraId="22803C78" w14:textId="77777777" w:rsidTr="008B21B2">
        <w:tc>
          <w:tcPr>
            <w:tcW w:w="214" w:type="pct"/>
          </w:tcPr>
          <w:p w14:paraId="337292FB"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21</w:t>
            </w:r>
          </w:p>
        </w:tc>
        <w:tc>
          <w:tcPr>
            <w:tcW w:w="753" w:type="pct"/>
            <w:tcMar>
              <w:top w:w="43" w:type="dxa"/>
              <w:left w:w="115" w:type="dxa"/>
              <w:bottom w:w="43" w:type="dxa"/>
              <w:right w:w="115" w:type="dxa"/>
            </w:tcMar>
          </w:tcPr>
          <w:p w14:paraId="4D7D87B1"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reading and writing skills.</w:t>
            </w:r>
          </w:p>
        </w:tc>
        <w:tc>
          <w:tcPr>
            <w:tcW w:w="1373" w:type="pct"/>
          </w:tcPr>
          <w:p w14:paraId="63CB6957" w14:textId="77777777" w:rsidR="008B21B2" w:rsidRPr="00ED3052" w:rsidRDefault="008B21B2"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D9518DB"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reading and interpreting workplace documents</w:t>
            </w:r>
          </w:p>
          <w:p w14:paraId="2BE752C4"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effectively writing workplace documents, considering</w:t>
            </w:r>
          </w:p>
          <w:p w14:paraId="645EEE6F" w14:textId="77777777" w:rsidR="008B21B2" w:rsidRPr="00ED3052" w:rsidRDefault="008B21B2">
            <w:pPr>
              <w:numPr>
                <w:ilvl w:val="1"/>
                <w:numId w:val="150"/>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ability to convey messages with clarity</w:t>
            </w:r>
          </w:p>
          <w:p w14:paraId="28EE123C" w14:textId="77777777" w:rsidR="008B21B2" w:rsidRPr="00ED3052" w:rsidRDefault="008B21B2">
            <w:pPr>
              <w:numPr>
                <w:ilvl w:val="1"/>
                <w:numId w:val="150"/>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professional tone, appropriate to audience</w:t>
            </w:r>
          </w:p>
          <w:p w14:paraId="503E4F94" w14:textId="77777777" w:rsidR="008B21B2" w:rsidRPr="00ED3052" w:rsidRDefault="008B21B2">
            <w:pPr>
              <w:numPr>
                <w:ilvl w:val="1"/>
                <w:numId w:val="150"/>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grammar</w:t>
            </w:r>
          </w:p>
          <w:p w14:paraId="017FBB0F" w14:textId="77777777" w:rsidR="008B21B2" w:rsidRPr="009C4A1C" w:rsidRDefault="008B21B2">
            <w:pPr>
              <w:numPr>
                <w:ilvl w:val="1"/>
                <w:numId w:val="150"/>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forms and conventions (e.g., formatting documents, using an email signature).</w:t>
            </w:r>
          </w:p>
        </w:tc>
        <w:tc>
          <w:tcPr>
            <w:tcW w:w="1147" w:type="pct"/>
          </w:tcPr>
          <w:p w14:paraId="1C37DD35"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level of reading and writing skills are required for an entry-level job in a given industry?</w:t>
            </w:r>
          </w:p>
          <w:p w14:paraId="262DFAEC"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do reading and writing skills help a person succeed as an individual, family member, and citizen?</w:t>
            </w:r>
          </w:p>
          <w:p w14:paraId="4CFFE558"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would written correspondence differ among friends vs. between an applicant and a prospective employer?</w:t>
            </w:r>
          </w:p>
          <w:p w14:paraId="100E4C9B"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for an employee to gain knowledge of preferred forms and conventions in the workplace?</w:t>
            </w:r>
          </w:p>
        </w:tc>
        <w:tc>
          <w:tcPr>
            <w:tcW w:w="476" w:type="pct"/>
          </w:tcPr>
          <w:p w14:paraId="0F9D9A32" w14:textId="77777777" w:rsidR="008B21B2" w:rsidRDefault="008B21B2" w:rsidP="00C62964">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9.C, 9.DSR, 9.RI, 9.W, 9.LU, </w:t>
            </w:r>
            <w:r>
              <w:rPr>
                <w:rFonts w:ascii="Times New Roman" w:eastAsia="Times New Roman" w:hAnsi="Times New Roman" w:cs="Times New Roman"/>
                <w:sz w:val="24"/>
                <w:szCs w:val="24"/>
              </w:rPr>
              <w:lastRenderedPageBreak/>
              <w:t>10.C, 10.DSR, 10.RI, 10.W, 10.LU, 11.C, 11.DSR, 11.RI, 11.W, 11.LU, 12.C, 12.DSR, 12.RI, 12.W, 12.LU</w:t>
            </w:r>
          </w:p>
          <w:p w14:paraId="2C31395F" w14:textId="77777777" w:rsidR="008B21B2" w:rsidRPr="009C4A1C" w:rsidRDefault="008B21B2" w:rsidP="00C62964">
            <w:pPr>
              <w:rPr>
                <w:rFonts w:ascii="Times New Roman" w:eastAsia="Times New Roman" w:hAnsi="Times New Roman" w:cs="Times New Roman"/>
                <w:sz w:val="24"/>
                <w:szCs w:val="24"/>
              </w:rPr>
            </w:pPr>
          </w:p>
          <w:p w14:paraId="7772B6BE" w14:textId="77777777" w:rsidR="008B21B2" w:rsidRPr="009C4A1C" w:rsidRDefault="008B21B2" w:rsidP="00C62964">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570" w:type="pct"/>
          </w:tcPr>
          <w:p w14:paraId="06D990F0" w14:textId="77777777" w:rsidR="008B21B2" w:rsidRPr="009C4A1C" w:rsidRDefault="008B21B2" w:rsidP="00C62964">
            <w:pPr>
              <w:rPr>
                <w:rFonts w:ascii="Times New Roman" w:eastAsia="Times New Roman" w:hAnsi="Times New Roman" w:cs="Times New Roman"/>
                <w:sz w:val="24"/>
                <w:szCs w:val="24"/>
              </w:rPr>
            </w:pPr>
          </w:p>
        </w:tc>
        <w:tc>
          <w:tcPr>
            <w:tcW w:w="468" w:type="pct"/>
          </w:tcPr>
          <w:p w14:paraId="6399E8AE" w14:textId="77777777" w:rsidR="008B21B2" w:rsidRPr="009C4A1C" w:rsidRDefault="008B21B2" w:rsidP="00C62964">
            <w:pPr>
              <w:rPr>
                <w:rFonts w:ascii="Times New Roman" w:eastAsia="Times New Roman" w:hAnsi="Times New Roman" w:cs="Times New Roman"/>
                <w:sz w:val="24"/>
                <w:szCs w:val="24"/>
              </w:rPr>
            </w:pPr>
          </w:p>
        </w:tc>
      </w:tr>
      <w:tr w:rsidR="008B21B2" w:rsidRPr="009C4A1C" w14:paraId="08A6896E" w14:textId="77777777" w:rsidTr="008B21B2">
        <w:tc>
          <w:tcPr>
            <w:tcW w:w="214" w:type="pct"/>
            <w:tcBorders>
              <w:bottom w:val="single" w:sz="4" w:space="0" w:color="auto"/>
            </w:tcBorders>
          </w:tcPr>
          <w:p w14:paraId="2C9C9898"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22</w:t>
            </w:r>
          </w:p>
        </w:tc>
        <w:tc>
          <w:tcPr>
            <w:tcW w:w="753" w:type="pct"/>
            <w:tcBorders>
              <w:bottom w:val="single" w:sz="4" w:space="0" w:color="auto"/>
            </w:tcBorders>
            <w:tcMar>
              <w:top w:w="43" w:type="dxa"/>
              <w:left w:w="115" w:type="dxa"/>
              <w:bottom w:w="43" w:type="dxa"/>
              <w:right w:w="115" w:type="dxa"/>
            </w:tcMar>
          </w:tcPr>
          <w:p w14:paraId="0E96C043"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workplace safety.</w:t>
            </w:r>
          </w:p>
        </w:tc>
        <w:tc>
          <w:tcPr>
            <w:tcW w:w="1373" w:type="pct"/>
            <w:tcBorders>
              <w:bottom w:val="single" w:sz="4" w:space="0" w:color="auto"/>
            </w:tcBorders>
          </w:tcPr>
          <w:p w14:paraId="485A70EE" w14:textId="77777777" w:rsidR="008B21B2" w:rsidRPr="00ED3052" w:rsidRDefault="008B21B2"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but is not limited to,</w:t>
            </w:r>
          </w:p>
          <w:p w14:paraId="50AB22D7"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Occupational Safety and Health Administration (OSHA) standards and instructor and manufacturer guidelines</w:t>
            </w:r>
          </w:p>
          <w:p w14:paraId="50647DC7" w14:textId="77777777" w:rsidR="008B21B2" w:rsidRPr="00ED3052" w:rsidRDefault="008B21B2">
            <w:pPr>
              <w:numPr>
                <w:ilvl w:val="1"/>
                <w:numId w:val="149"/>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interpreting safety data sheets (SDS)</w:t>
            </w:r>
          </w:p>
          <w:p w14:paraId="3A3A15CF" w14:textId="77777777" w:rsidR="008B21B2" w:rsidRPr="00ED3052" w:rsidRDefault="008B21B2">
            <w:pPr>
              <w:numPr>
                <w:ilvl w:val="1"/>
                <w:numId w:val="149"/>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using personal protective equipment (PPE)</w:t>
            </w:r>
          </w:p>
          <w:p w14:paraId="616369DC"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maintaining universal precautions (e.g., to protect against bloodborne pathogens)</w:t>
            </w:r>
          </w:p>
          <w:p w14:paraId="3DE0F796"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risks and hazards in the workplace</w:t>
            </w:r>
          </w:p>
          <w:p w14:paraId="7A870716"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emergency protocols (e.g., evacuation routes).</w:t>
            </w:r>
          </w:p>
        </w:tc>
        <w:tc>
          <w:tcPr>
            <w:tcW w:w="1147" w:type="pct"/>
            <w:tcBorders>
              <w:bottom w:val="single" w:sz="4" w:space="0" w:color="auto"/>
            </w:tcBorders>
          </w:tcPr>
          <w:p w14:paraId="2927CFC7"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OSHA? Under what federal department does it fall?</w:t>
            </w:r>
          </w:p>
          <w:p w14:paraId="775AD7A3"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OSHA help employees identify risks and hazards in the workplace?</w:t>
            </w:r>
          </w:p>
          <w:p w14:paraId="730F79F4"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might one find an SDS?</w:t>
            </w:r>
          </w:p>
          <w:p w14:paraId="33C67BA7"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emergency protocols differ within the school, the workplace, and the home?</w:t>
            </w:r>
          </w:p>
        </w:tc>
        <w:tc>
          <w:tcPr>
            <w:tcW w:w="476" w:type="pct"/>
            <w:tcBorders>
              <w:bottom w:val="single" w:sz="4" w:space="0" w:color="auto"/>
            </w:tcBorders>
          </w:tcPr>
          <w:p w14:paraId="608292CD" w14:textId="77777777" w:rsidR="008B21B2" w:rsidRDefault="008B21B2" w:rsidP="00C62964">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9.RI, 10.RI, 11.RI, 12.RI</w:t>
            </w:r>
            <w:r w:rsidRPr="009C4A1C">
              <w:rPr>
                <w:rFonts w:ascii="Times New Roman" w:eastAsia="Times New Roman" w:hAnsi="Times New Roman" w:cs="Times New Roman"/>
                <w:sz w:val="24"/>
                <w:szCs w:val="24"/>
              </w:rPr>
              <w:t xml:space="preserve"> </w:t>
            </w:r>
          </w:p>
          <w:p w14:paraId="0C46BA36" w14:textId="77777777" w:rsidR="008B21B2" w:rsidRPr="009C4A1C" w:rsidRDefault="008B21B2" w:rsidP="00C62964">
            <w:pPr>
              <w:rPr>
                <w:rFonts w:ascii="Times New Roman" w:eastAsia="Times New Roman" w:hAnsi="Times New Roman" w:cs="Times New Roman"/>
                <w:sz w:val="24"/>
                <w:szCs w:val="24"/>
              </w:rPr>
            </w:pPr>
          </w:p>
          <w:p w14:paraId="10626723" w14:textId="77777777" w:rsidR="008B21B2" w:rsidRPr="009C4A1C" w:rsidRDefault="008B21B2" w:rsidP="00C62964">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2A1B6210" w14:textId="77777777" w:rsidR="008B21B2" w:rsidRDefault="008B21B2" w:rsidP="00C62964">
            <w:pPr>
              <w:rPr>
                <w:rFonts w:ascii="Times New Roman" w:eastAsia="Times New Roman" w:hAnsi="Times New Roman" w:cs="Times New Roman"/>
                <w:sz w:val="24"/>
                <w:szCs w:val="24"/>
              </w:rPr>
            </w:pPr>
          </w:p>
          <w:p w14:paraId="778DCA10" w14:textId="77777777" w:rsidR="008B21B2" w:rsidRPr="009C4A1C" w:rsidRDefault="008B21B2" w:rsidP="00C62964">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CH.1</w:t>
            </w:r>
          </w:p>
        </w:tc>
        <w:tc>
          <w:tcPr>
            <w:tcW w:w="570" w:type="pct"/>
            <w:tcBorders>
              <w:bottom w:val="single" w:sz="4" w:space="0" w:color="auto"/>
            </w:tcBorders>
          </w:tcPr>
          <w:p w14:paraId="158DC83E" w14:textId="77777777" w:rsidR="008B21B2" w:rsidRPr="009C4A1C" w:rsidRDefault="008B21B2" w:rsidP="00C62964">
            <w:pPr>
              <w:rPr>
                <w:rFonts w:ascii="Times New Roman" w:eastAsia="Times New Roman" w:hAnsi="Times New Roman" w:cs="Times New Roman"/>
                <w:sz w:val="24"/>
                <w:szCs w:val="24"/>
              </w:rPr>
            </w:pPr>
          </w:p>
        </w:tc>
        <w:tc>
          <w:tcPr>
            <w:tcW w:w="468" w:type="pct"/>
            <w:tcBorders>
              <w:bottom w:val="single" w:sz="4" w:space="0" w:color="auto"/>
            </w:tcBorders>
          </w:tcPr>
          <w:p w14:paraId="7B47B2E2" w14:textId="77777777" w:rsidR="008B21B2" w:rsidRPr="009C4A1C" w:rsidRDefault="008B21B2" w:rsidP="00C62964">
            <w:pPr>
              <w:rPr>
                <w:rFonts w:ascii="Times New Roman" w:eastAsia="Times New Roman" w:hAnsi="Times New Roman" w:cs="Times New Roman"/>
                <w:sz w:val="24"/>
                <w:szCs w:val="24"/>
              </w:rPr>
            </w:pPr>
          </w:p>
        </w:tc>
      </w:tr>
      <w:tr w:rsidR="008B21B2" w:rsidRPr="009C4A1C" w14:paraId="4B43A41B" w14:textId="77777777" w:rsidTr="008B21B2">
        <w:tc>
          <w:tcPr>
            <w:tcW w:w="214" w:type="pct"/>
            <w:shd w:val="clear" w:color="auto" w:fill="AEAAAA" w:themeFill="background2" w:themeFillShade="BF"/>
          </w:tcPr>
          <w:p w14:paraId="77F30837" w14:textId="77777777" w:rsidR="008B21B2" w:rsidRPr="009C4A1C" w:rsidRDefault="008B21B2" w:rsidP="00C62964">
            <w:pPr>
              <w:pStyle w:val="Heading2"/>
              <w:spacing w:before="0" w:beforeAutospacing="0" w:after="0" w:afterAutospacing="0"/>
              <w:rPr>
                <w:sz w:val="24"/>
                <w:szCs w:val="24"/>
              </w:rPr>
            </w:pPr>
          </w:p>
        </w:tc>
        <w:tc>
          <w:tcPr>
            <w:tcW w:w="753" w:type="pct"/>
            <w:shd w:val="clear" w:color="auto" w:fill="AEAAAA" w:themeFill="background2" w:themeFillShade="BF"/>
            <w:tcMar>
              <w:top w:w="43" w:type="dxa"/>
              <w:left w:w="115" w:type="dxa"/>
              <w:bottom w:w="43" w:type="dxa"/>
              <w:right w:w="115" w:type="dxa"/>
            </w:tcMar>
          </w:tcPr>
          <w:p w14:paraId="418F1C38" w14:textId="77777777" w:rsidR="008B21B2" w:rsidRPr="009C4A1C" w:rsidRDefault="008B21B2" w:rsidP="00C62964">
            <w:pPr>
              <w:pStyle w:val="Heading2"/>
              <w:spacing w:before="0" w:beforeAutospacing="0" w:after="0" w:afterAutospacing="0"/>
              <w:rPr>
                <w:sz w:val="24"/>
                <w:szCs w:val="24"/>
              </w:rPr>
            </w:pPr>
            <w:bookmarkStart w:id="4" w:name="_Toc67297991"/>
            <w:r w:rsidRPr="009C4A1C">
              <w:rPr>
                <w:sz w:val="24"/>
                <w:szCs w:val="24"/>
              </w:rPr>
              <w:t>Examining All Aspects of an Industry</w:t>
            </w:r>
            <w:bookmarkEnd w:id="4"/>
          </w:p>
        </w:tc>
        <w:tc>
          <w:tcPr>
            <w:tcW w:w="1373" w:type="pct"/>
            <w:shd w:val="clear" w:color="auto" w:fill="AEAAAA" w:themeFill="background2" w:themeFillShade="BF"/>
          </w:tcPr>
          <w:p w14:paraId="2A3A5C19" w14:textId="77777777" w:rsidR="008B21B2" w:rsidRPr="009C4A1C" w:rsidRDefault="008B21B2" w:rsidP="00C62964">
            <w:pPr>
              <w:pStyle w:val="Heading2"/>
              <w:spacing w:before="0" w:beforeAutospacing="0" w:after="0" w:afterAutospacing="0"/>
              <w:rPr>
                <w:sz w:val="24"/>
                <w:szCs w:val="24"/>
              </w:rPr>
            </w:pPr>
          </w:p>
        </w:tc>
        <w:tc>
          <w:tcPr>
            <w:tcW w:w="1147" w:type="pct"/>
            <w:shd w:val="clear" w:color="auto" w:fill="AEAAAA" w:themeFill="background2" w:themeFillShade="BF"/>
          </w:tcPr>
          <w:p w14:paraId="1BEBF710" w14:textId="77777777" w:rsidR="008B21B2" w:rsidRPr="009C4A1C" w:rsidRDefault="008B21B2" w:rsidP="00C62964">
            <w:pPr>
              <w:pStyle w:val="Heading2"/>
              <w:spacing w:before="0" w:beforeAutospacing="0" w:after="0" w:afterAutospacing="0"/>
              <w:rPr>
                <w:sz w:val="24"/>
                <w:szCs w:val="24"/>
              </w:rPr>
            </w:pPr>
          </w:p>
        </w:tc>
        <w:tc>
          <w:tcPr>
            <w:tcW w:w="476" w:type="pct"/>
            <w:shd w:val="clear" w:color="auto" w:fill="AEAAAA" w:themeFill="background2" w:themeFillShade="BF"/>
          </w:tcPr>
          <w:p w14:paraId="4671DB55" w14:textId="77777777" w:rsidR="008B21B2" w:rsidRPr="009C4A1C" w:rsidRDefault="008B21B2" w:rsidP="00C62964">
            <w:pPr>
              <w:pStyle w:val="Heading2"/>
              <w:spacing w:before="0" w:beforeAutospacing="0" w:after="0" w:afterAutospacing="0"/>
              <w:rPr>
                <w:sz w:val="24"/>
                <w:szCs w:val="24"/>
              </w:rPr>
            </w:pPr>
          </w:p>
        </w:tc>
        <w:tc>
          <w:tcPr>
            <w:tcW w:w="570" w:type="pct"/>
            <w:shd w:val="clear" w:color="auto" w:fill="AEAAAA" w:themeFill="background2" w:themeFillShade="BF"/>
          </w:tcPr>
          <w:p w14:paraId="18F82067" w14:textId="77777777" w:rsidR="008B21B2" w:rsidRPr="009C4A1C" w:rsidRDefault="008B21B2" w:rsidP="00C62964">
            <w:pPr>
              <w:pStyle w:val="Heading2"/>
              <w:spacing w:before="0" w:beforeAutospacing="0" w:after="0" w:afterAutospacing="0"/>
              <w:rPr>
                <w:sz w:val="24"/>
                <w:szCs w:val="24"/>
              </w:rPr>
            </w:pPr>
          </w:p>
        </w:tc>
        <w:tc>
          <w:tcPr>
            <w:tcW w:w="468" w:type="pct"/>
            <w:shd w:val="clear" w:color="auto" w:fill="AEAAAA" w:themeFill="background2" w:themeFillShade="BF"/>
          </w:tcPr>
          <w:p w14:paraId="01FFBEB4" w14:textId="77777777" w:rsidR="008B21B2" w:rsidRPr="009C4A1C" w:rsidRDefault="008B21B2" w:rsidP="00C62964">
            <w:pPr>
              <w:pStyle w:val="Heading2"/>
              <w:spacing w:before="0" w:beforeAutospacing="0" w:after="0" w:afterAutospacing="0"/>
              <w:rPr>
                <w:sz w:val="24"/>
                <w:szCs w:val="24"/>
              </w:rPr>
            </w:pPr>
          </w:p>
        </w:tc>
      </w:tr>
      <w:tr w:rsidR="008B21B2" w:rsidRPr="009C4A1C" w14:paraId="7DBBACAC" w14:textId="77777777" w:rsidTr="008B21B2">
        <w:tc>
          <w:tcPr>
            <w:tcW w:w="214" w:type="pct"/>
          </w:tcPr>
          <w:p w14:paraId="7CFB79CC"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23</w:t>
            </w:r>
          </w:p>
        </w:tc>
        <w:tc>
          <w:tcPr>
            <w:tcW w:w="753" w:type="pct"/>
            <w:tcMar>
              <w:top w:w="43" w:type="dxa"/>
              <w:left w:w="115" w:type="dxa"/>
              <w:bottom w:w="43" w:type="dxa"/>
              <w:right w:w="115" w:type="dxa"/>
            </w:tcMar>
          </w:tcPr>
          <w:p w14:paraId="567C7DB8"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planning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373" w:type="pct"/>
          </w:tcPr>
          <w:p w14:paraId="00EFEA5E" w14:textId="77777777" w:rsidR="008B21B2" w:rsidRPr="00ED3052" w:rsidRDefault="008B21B2" w:rsidP="00C62964">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ED3052">
              <w:rPr>
                <w:rFonts w:ascii="Times New Roman" w:eastAsia="Times New Roman" w:hAnsi="Times New Roman" w:cs="Times New Roman"/>
                <w:sz w:val="24"/>
                <w:szCs w:val="24"/>
              </w:rPr>
              <w:t>xamination should include</w:t>
            </w:r>
          </w:p>
          <w:p w14:paraId="0EFEC88E"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vision and mission statements</w:t>
            </w:r>
          </w:p>
          <w:p w14:paraId="5F60B019"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of performance goals and objectives</w:t>
            </w:r>
          </w:p>
          <w:p w14:paraId="1B50A37C"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of previous performance (e.g., productivity, profit)</w:t>
            </w:r>
          </w:p>
          <w:p w14:paraId="7F9C9985"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current assets</w:t>
            </w:r>
          </w:p>
          <w:p w14:paraId="35BA7C7A"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formulation of strategic and operational plans</w:t>
            </w:r>
          </w:p>
          <w:p w14:paraId="4E462338"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planning tools (e.g., market research, budget analysis, decision-making models, competitive analyses)</w:t>
            </w:r>
          </w:p>
          <w:p w14:paraId="73C1FF72"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determination of human, natural, technology, and capital resource needs</w:t>
            </w:r>
          </w:p>
          <w:p w14:paraId="7471AC07"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forecasting of trends</w:t>
            </w:r>
          </w:p>
          <w:p w14:paraId="47E16CDF"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anticipation of changes in the business climate (e.g., economic factors, laws, regulations, taxes)</w:t>
            </w:r>
          </w:p>
          <w:p w14:paraId="2E1A893E"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and compensation for organizational and industry risk.</w:t>
            </w:r>
          </w:p>
        </w:tc>
        <w:tc>
          <w:tcPr>
            <w:tcW w:w="1147" w:type="pct"/>
          </w:tcPr>
          <w:p w14:paraId="4B0FEE62"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Where can you find examples of strategic plans that align with a business or industry in your area of interest?</w:t>
            </w:r>
          </w:p>
          <w:p w14:paraId="3D38FDCB"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lessons can you learn by comparing successful and unsuccessful businesses?</w:t>
            </w:r>
          </w:p>
          <w:p w14:paraId="4E6D2691"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might be some consequences of inadequate business planning?</w:t>
            </w:r>
          </w:p>
        </w:tc>
        <w:tc>
          <w:tcPr>
            <w:tcW w:w="476" w:type="pct"/>
          </w:tcPr>
          <w:p w14:paraId="4C6D7000" w14:textId="77777777" w:rsidR="008B21B2" w:rsidRPr="009C4A1C" w:rsidRDefault="008B21B2" w:rsidP="00C62964">
            <w:pPr>
              <w:rPr>
                <w:rFonts w:ascii="Times New Roman" w:eastAsia="Times New Roman" w:hAnsi="Times New Roman" w:cs="Times New Roman"/>
                <w:sz w:val="24"/>
                <w:szCs w:val="24"/>
              </w:rPr>
            </w:pPr>
            <w:r w:rsidRPr="00F5184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570" w:type="pct"/>
          </w:tcPr>
          <w:p w14:paraId="1D6E9C59" w14:textId="77777777" w:rsidR="008B21B2" w:rsidRPr="009C4A1C" w:rsidRDefault="008B21B2" w:rsidP="00C62964">
            <w:pPr>
              <w:rPr>
                <w:rFonts w:ascii="Times New Roman" w:eastAsia="Times New Roman" w:hAnsi="Times New Roman" w:cs="Times New Roman"/>
                <w:sz w:val="24"/>
                <w:szCs w:val="24"/>
              </w:rPr>
            </w:pPr>
          </w:p>
        </w:tc>
        <w:tc>
          <w:tcPr>
            <w:tcW w:w="468" w:type="pct"/>
          </w:tcPr>
          <w:p w14:paraId="3770CED6" w14:textId="77777777" w:rsidR="008B21B2" w:rsidRPr="009C4A1C" w:rsidRDefault="008B21B2" w:rsidP="00C62964">
            <w:pPr>
              <w:rPr>
                <w:rFonts w:ascii="Times New Roman" w:eastAsia="Times New Roman" w:hAnsi="Times New Roman" w:cs="Times New Roman"/>
                <w:sz w:val="24"/>
                <w:szCs w:val="24"/>
              </w:rPr>
            </w:pPr>
          </w:p>
        </w:tc>
      </w:tr>
      <w:tr w:rsidR="008B21B2" w:rsidRPr="009C4A1C" w14:paraId="261D019C" w14:textId="77777777" w:rsidTr="008B21B2">
        <w:tc>
          <w:tcPr>
            <w:tcW w:w="214" w:type="pct"/>
          </w:tcPr>
          <w:p w14:paraId="23DC46E2"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24</w:t>
            </w:r>
          </w:p>
        </w:tc>
        <w:tc>
          <w:tcPr>
            <w:tcW w:w="753" w:type="pct"/>
            <w:tcMar>
              <w:top w:w="43" w:type="dxa"/>
              <w:left w:w="115" w:type="dxa"/>
              <w:bottom w:w="43" w:type="dxa"/>
              <w:right w:w="115" w:type="dxa"/>
            </w:tcMar>
          </w:tcPr>
          <w:p w14:paraId="54982471"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management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373" w:type="pct"/>
          </w:tcPr>
          <w:p w14:paraId="6BBAE2CF" w14:textId="77777777" w:rsidR="008B21B2" w:rsidRPr="00ED3052" w:rsidRDefault="008B21B2"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7B9BFE48"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 of the organization’s structure and culture on operations</w:t>
            </w:r>
          </w:p>
          <w:p w14:paraId="2A76FD54"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process for accomplishing goals, using available human, natural, technology, and capital resources</w:t>
            </w:r>
          </w:p>
          <w:p w14:paraId="31E14C05"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ensuring open communication channels</w:t>
            </w:r>
          </w:p>
          <w:p w14:paraId="2B2E20C1"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enabling workers to fulfill their responsibilities</w:t>
            </w:r>
          </w:p>
          <w:p w14:paraId="23AB43C9"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workers’ performance</w:t>
            </w:r>
          </w:p>
          <w:p w14:paraId="7C544E48"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provision of training and job-growth opportunities to workers</w:t>
            </w:r>
          </w:p>
          <w:p w14:paraId="494C1F4F"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assurance of worker equity, access, and safety</w:t>
            </w:r>
          </w:p>
          <w:p w14:paraId="0859FCFC"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resolution of conflicts</w:t>
            </w:r>
          </w:p>
          <w:p w14:paraId="7F4AF682"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performance of employment functions (e.g., recruiting, hiring, retaining, discharging).</w:t>
            </w:r>
          </w:p>
        </w:tc>
        <w:tc>
          <w:tcPr>
            <w:tcW w:w="1147" w:type="pct"/>
          </w:tcPr>
          <w:p w14:paraId="79DFC472"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opportunities and/or activities can provide experience in management?</w:t>
            </w:r>
          </w:p>
          <w:p w14:paraId="188046EC"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your personal characteristics, habits, and activities that would be helpful in a professional management position?</w:t>
            </w:r>
          </w:p>
        </w:tc>
        <w:tc>
          <w:tcPr>
            <w:tcW w:w="476" w:type="pct"/>
          </w:tcPr>
          <w:p w14:paraId="0C2D88CE" w14:textId="77777777" w:rsidR="008B21B2" w:rsidRPr="009C4A1C" w:rsidRDefault="008B21B2" w:rsidP="00C62964">
            <w:pPr>
              <w:rPr>
                <w:rFonts w:ascii="Times New Roman" w:eastAsia="Times New Roman" w:hAnsi="Times New Roman" w:cs="Times New Roman"/>
                <w:sz w:val="24"/>
                <w:szCs w:val="24"/>
              </w:rPr>
            </w:pPr>
          </w:p>
        </w:tc>
        <w:tc>
          <w:tcPr>
            <w:tcW w:w="570" w:type="pct"/>
          </w:tcPr>
          <w:p w14:paraId="49E5FBBC" w14:textId="77777777" w:rsidR="008B21B2" w:rsidRPr="009C4A1C" w:rsidRDefault="008B21B2" w:rsidP="00C62964">
            <w:pPr>
              <w:rPr>
                <w:rFonts w:ascii="Times New Roman" w:eastAsia="Times New Roman" w:hAnsi="Times New Roman" w:cs="Times New Roman"/>
                <w:sz w:val="24"/>
                <w:szCs w:val="24"/>
              </w:rPr>
            </w:pPr>
          </w:p>
        </w:tc>
        <w:tc>
          <w:tcPr>
            <w:tcW w:w="468" w:type="pct"/>
          </w:tcPr>
          <w:p w14:paraId="16F73E48" w14:textId="77777777" w:rsidR="008B21B2" w:rsidRPr="009C4A1C" w:rsidRDefault="008B21B2" w:rsidP="00C62964">
            <w:pPr>
              <w:rPr>
                <w:rFonts w:ascii="Times New Roman" w:eastAsia="Times New Roman" w:hAnsi="Times New Roman" w:cs="Times New Roman"/>
                <w:sz w:val="24"/>
                <w:szCs w:val="24"/>
              </w:rPr>
            </w:pPr>
          </w:p>
        </w:tc>
      </w:tr>
      <w:tr w:rsidR="008B21B2" w:rsidRPr="009C4A1C" w14:paraId="23399862" w14:textId="77777777" w:rsidTr="008B21B2">
        <w:tc>
          <w:tcPr>
            <w:tcW w:w="214" w:type="pct"/>
          </w:tcPr>
          <w:p w14:paraId="41D39304"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25</w:t>
            </w:r>
          </w:p>
        </w:tc>
        <w:tc>
          <w:tcPr>
            <w:tcW w:w="753" w:type="pct"/>
            <w:tcMar>
              <w:top w:w="43" w:type="dxa"/>
              <w:left w:w="115" w:type="dxa"/>
              <w:bottom w:w="43" w:type="dxa"/>
              <w:right w:w="115" w:type="dxa"/>
            </w:tcMar>
          </w:tcPr>
          <w:p w14:paraId="6CBBD605"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financial responsibility</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lastRenderedPageBreak/>
              <w:t>within an industry/organization.</w:t>
            </w:r>
          </w:p>
        </w:tc>
        <w:tc>
          <w:tcPr>
            <w:tcW w:w="1373" w:type="pct"/>
          </w:tcPr>
          <w:p w14:paraId="7D0E6849" w14:textId="77777777" w:rsidR="008B21B2" w:rsidRPr="00ED3052" w:rsidRDefault="008B21B2"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Examination should include</w:t>
            </w:r>
          </w:p>
          <w:p w14:paraId="2CC3BD12"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processes</w:t>
            </w:r>
          </w:p>
          <w:p w14:paraId="6C391B73"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financial decision-making processes, including budget development</w:t>
            </w:r>
          </w:p>
          <w:p w14:paraId="65DF08A8"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methods of acquiring capital</w:t>
            </w:r>
          </w:p>
          <w:p w14:paraId="385BF4DE"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of financial operations, including payroll, transactions, records, and reports.</w:t>
            </w:r>
          </w:p>
        </w:tc>
        <w:tc>
          <w:tcPr>
            <w:tcW w:w="1147" w:type="pct"/>
          </w:tcPr>
          <w:p w14:paraId="3ACDA857"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resources are available to assist you with the various financial functions?</w:t>
            </w:r>
          </w:p>
          <w:p w14:paraId="7EBFD437"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are possible consequences of not having in place checks and balances for the full range of a business’s finances?</w:t>
            </w:r>
          </w:p>
        </w:tc>
        <w:tc>
          <w:tcPr>
            <w:tcW w:w="476" w:type="pct"/>
          </w:tcPr>
          <w:p w14:paraId="203D2E2E" w14:textId="77777777" w:rsidR="008B21B2" w:rsidRPr="009C4A1C" w:rsidRDefault="008B21B2" w:rsidP="00C62964">
            <w:pPr>
              <w:rPr>
                <w:rFonts w:ascii="Times New Roman" w:eastAsia="Times New Roman" w:hAnsi="Times New Roman" w:cs="Times New Roman"/>
                <w:sz w:val="24"/>
                <w:szCs w:val="24"/>
              </w:rPr>
            </w:pPr>
          </w:p>
        </w:tc>
        <w:tc>
          <w:tcPr>
            <w:tcW w:w="570" w:type="pct"/>
          </w:tcPr>
          <w:p w14:paraId="66215946" w14:textId="77777777" w:rsidR="008B21B2" w:rsidRPr="009C4A1C" w:rsidRDefault="008B21B2" w:rsidP="00C62964">
            <w:pPr>
              <w:rPr>
                <w:rFonts w:ascii="Times New Roman" w:eastAsia="Times New Roman" w:hAnsi="Times New Roman" w:cs="Times New Roman"/>
                <w:sz w:val="24"/>
                <w:szCs w:val="24"/>
              </w:rPr>
            </w:pPr>
          </w:p>
        </w:tc>
        <w:tc>
          <w:tcPr>
            <w:tcW w:w="468" w:type="pct"/>
          </w:tcPr>
          <w:p w14:paraId="286AC5F9" w14:textId="77777777" w:rsidR="008B21B2" w:rsidRPr="009C4A1C" w:rsidRDefault="008B21B2" w:rsidP="00C62964">
            <w:pPr>
              <w:rPr>
                <w:rFonts w:ascii="Times New Roman" w:eastAsia="Times New Roman" w:hAnsi="Times New Roman" w:cs="Times New Roman"/>
                <w:sz w:val="24"/>
                <w:szCs w:val="24"/>
              </w:rPr>
            </w:pPr>
          </w:p>
        </w:tc>
      </w:tr>
      <w:tr w:rsidR="008B21B2" w:rsidRPr="009C4A1C" w14:paraId="4DB6CA0A" w14:textId="77777777" w:rsidTr="008B21B2">
        <w:tc>
          <w:tcPr>
            <w:tcW w:w="214" w:type="pct"/>
          </w:tcPr>
          <w:p w14:paraId="7397A08B"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26</w:t>
            </w:r>
          </w:p>
        </w:tc>
        <w:tc>
          <w:tcPr>
            <w:tcW w:w="753" w:type="pct"/>
            <w:tcMar>
              <w:top w:w="43" w:type="dxa"/>
              <w:left w:w="115" w:type="dxa"/>
              <w:bottom w:w="43" w:type="dxa"/>
              <w:right w:w="115" w:type="dxa"/>
            </w:tcMar>
          </w:tcPr>
          <w:p w14:paraId="1AF6F680"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technical and production skills</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required of workers within an</w:t>
            </w:r>
          </w:p>
          <w:p w14:paraId="0F5B45AC"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industry/organization.</w:t>
            </w:r>
          </w:p>
        </w:tc>
        <w:tc>
          <w:tcPr>
            <w:tcW w:w="1373" w:type="pct"/>
          </w:tcPr>
          <w:p w14:paraId="3B8CA1AA" w14:textId="77777777" w:rsidR="008B21B2" w:rsidRPr="00ED3052" w:rsidRDefault="008B21B2"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1D22C9DB"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technical skills (e.g., communication, mathematics, science, technology, time-management, and creative-thinking skills)</w:t>
            </w:r>
          </w:p>
          <w:p w14:paraId="5AA69AE4"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production skills (specific skills used for production of goods or services)</w:t>
            </w:r>
          </w:p>
          <w:p w14:paraId="44910FD8"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interpersonal and team-player skills.</w:t>
            </w:r>
          </w:p>
        </w:tc>
        <w:tc>
          <w:tcPr>
            <w:tcW w:w="1147" w:type="pct"/>
          </w:tcPr>
          <w:p w14:paraId="0C19A458"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you, as a worker, determine the necessity to develop and/or upgrade industry-related production skills?</w:t>
            </w:r>
          </w:p>
          <w:p w14:paraId="4EC27366"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consequences of using good communication skills? Of using poor communication skills?</w:t>
            </w:r>
          </w:p>
          <w:p w14:paraId="14D1E913"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importance of having more than one person analyze information in order to make decisions?</w:t>
            </w:r>
          </w:p>
          <w:p w14:paraId="53E72949"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can you take to develop industry-related interpersonal and team-player skills?</w:t>
            </w:r>
          </w:p>
        </w:tc>
        <w:tc>
          <w:tcPr>
            <w:tcW w:w="476" w:type="pct"/>
          </w:tcPr>
          <w:p w14:paraId="6627B5E0" w14:textId="77777777" w:rsidR="008B21B2" w:rsidRPr="009C4A1C" w:rsidRDefault="008B21B2" w:rsidP="00C62964">
            <w:pPr>
              <w:rPr>
                <w:rFonts w:ascii="Times New Roman" w:eastAsia="Times New Roman" w:hAnsi="Times New Roman" w:cs="Times New Roman"/>
                <w:sz w:val="24"/>
                <w:szCs w:val="24"/>
              </w:rPr>
            </w:pPr>
          </w:p>
        </w:tc>
        <w:tc>
          <w:tcPr>
            <w:tcW w:w="570" w:type="pct"/>
          </w:tcPr>
          <w:p w14:paraId="1C7942D8" w14:textId="77777777" w:rsidR="008B21B2" w:rsidRPr="009C4A1C" w:rsidRDefault="008B21B2" w:rsidP="00C62964">
            <w:pPr>
              <w:rPr>
                <w:rFonts w:ascii="Times New Roman" w:eastAsia="Times New Roman" w:hAnsi="Times New Roman" w:cs="Times New Roman"/>
                <w:sz w:val="24"/>
                <w:szCs w:val="24"/>
              </w:rPr>
            </w:pPr>
          </w:p>
        </w:tc>
        <w:tc>
          <w:tcPr>
            <w:tcW w:w="468" w:type="pct"/>
          </w:tcPr>
          <w:p w14:paraId="73062498" w14:textId="77777777" w:rsidR="008B21B2" w:rsidRPr="009C4A1C" w:rsidRDefault="008B21B2" w:rsidP="00C62964">
            <w:pPr>
              <w:rPr>
                <w:rFonts w:ascii="Times New Roman" w:eastAsia="Times New Roman" w:hAnsi="Times New Roman" w:cs="Times New Roman"/>
                <w:sz w:val="24"/>
                <w:szCs w:val="24"/>
              </w:rPr>
            </w:pPr>
          </w:p>
        </w:tc>
      </w:tr>
      <w:tr w:rsidR="008B21B2" w:rsidRPr="009C4A1C" w14:paraId="224F9A47" w14:textId="77777777" w:rsidTr="008B21B2">
        <w:tc>
          <w:tcPr>
            <w:tcW w:w="214" w:type="pct"/>
          </w:tcPr>
          <w:p w14:paraId="7871ADFB"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27</w:t>
            </w:r>
          </w:p>
        </w:tc>
        <w:tc>
          <w:tcPr>
            <w:tcW w:w="753" w:type="pct"/>
            <w:tcMar>
              <w:top w:w="43" w:type="dxa"/>
              <w:left w:w="115" w:type="dxa"/>
              <w:bottom w:w="43" w:type="dxa"/>
              <w:right w:w="115" w:type="dxa"/>
            </w:tcMar>
          </w:tcPr>
          <w:p w14:paraId="3C2C79E8"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principles of technology that</w:t>
            </w:r>
          </w:p>
          <w:p w14:paraId="114D9FB6"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underlie an industry/organization.</w:t>
            </w:r>
          </w:p>
        </w:tc>
        <w:tc>
          <w:tcPr>
            <w:tcW w:w="1373" w:type="pct"/>
          </w:tcPr>
          <w:p w14:paraId="69F4C834" w14:textId="77777777" w:rsidR="008B21B2" w:rsidRPr="00ED3052" w:rsidRDefault="008B21B2"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6EB170D8"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technological systems used in the industry</w:t>
            </w:r>
          </w:p>
          <w:p w14:paraId="2842F546"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mathematical, scientific, social, ethical, and economic principles underlying the technological systems</w:t>
            </w:r>
          </w:p>
          <w:p w14:paraId="2BC83A00"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impact of energy systems, fuel sources, and other technological systems on the production of goods and services</w:t>
            </w:r>
          </w:p>
          <w:p w14:paraId="3B65D4FD"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emerging and alternative energy resources in the production of goods and services</w:t>
            </w:r>
          </w:p>
          <w:p w14:paraId="4CA8B039"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generation and distribution of energy to industries/organizations for use in creating goods and services.</w:t>
            </w:r>
          </w:p>
        </w:tc>
        <w:tc>
          <w:tcPr>
            <w:tcW w:w="1147" w:type="pct"/>
          </w:tcPr>
          <w:p w14:paraId="7E7D4B07"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are examples of ethical issues related to technologies?</w:t>
            </w:r>
          </w:p>
          <w:p w14:paraId="27B440F5"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energy systems so important to industries/organizations?</w:t>
            </w:r>
          </w:p>
          <w:p w14:paraId="492CC2C2"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maintain technological systems?</w:t>
            </w:r>
          </w:p>
          <w:p w14:paraId="55385874"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energy transmission affect technological systems?</w:t>
            </w:r>
          </w:p>
          <w:p w14:paraId="6DA63B05"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effects of alternative energy sources on industries?</w:t>
            </w:r>
          </w:p>
          <w:p w14:paraId="1D3329B4"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life be like without a reliable source of energy?</w:t>
            </w:r>
          </w:p>
          <w:p w14:paraId="4ED38DAB"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be the effect of using electric vehicles to transport/deliver/ship goods?</w:t>
            </w:r>
          </w:p>
        </w:tc>
        <w:tc>
          <w:tcPr>
            <w:tcW w:w="476" w:type="pct"/>
          </w:tcPr>
          <w:p w14:paraId="24EECA91" w14:textId="77777777" w:rsidR="008B21B2" w:rsidRPr="009C4A1C" w:rsidRDefault="008B21B2" w:rsidP="00C62964">
            <w:pPr>
              <w:rPr>
                <w:rFonts w:ascii="Times New Roman" w:eastAsia="Times New Roman" w:hAnsi="Times New Roman" w:cs="Times New Roman"/>
                <w:sz w:val="24"/>
                <w:szCs w:val="24"/>
              </w:rPr>
            </w:pPr>
          </w:p>
        </w:tc>
        <w:tc>
          <w:tcPr>
            <w:tcW w:w="570" w:type="pct"/>
          </w:tcPr>
          <w:p w14:paraId="77DDD04C" w14:textId="77777777" w:rsidR="008B21B2" w:rsidRPr="009C4A1C" w:rsidRDefault="008B21B2" w:rsidP="00C62964">
            <w:pPr>
              <w:rPr>
                <w:rFonts w:ascii="Times New Roman" w:eastAsia="Times New Roman" w:hAnsi="Times New Roman" w:cs="Times New Roman"/>
                <w:sz w:val="24"/>
                <w:szCs w:val="24"/>
              </w:rPr>
            </w:pPr>
          </w:p>
        </w:tc>
        <w:tc>
          <w:tcPr>
            <w:tcW w:w="468" w:type="pct"/>
          </w:tcPr>
          <w:p w14:paraId="138CF996" w14:textId="77777777" w:rsidR="008B21B2" w:rsidRPr="009C4A1C" w:rsidRDefault="008B21B2" w:rsidP="00C62964">
            <w:pPr>
              <w:rPr>
                <w:rFonts w:ascii="Times New Roman" w:eastAsia="Times New Roman" w:hAnsi="Times New Roman" w:cs="Times New Roman"/>
                <w:sz w:val="24"/>
                <w:szCs w:val="24"/>
              </w:rPr>
            </w:pPr>
          </w:p>
        </w:tc>
      </w:tr>
      <w:tr w:rsidR="008B21B2" w:rsidRPr="009C4A1C" w14:paraId="7096910F" w14:textId="77777777" w:rsidTr="008B21B2">
        <w:tc>
          <w:tcPr>
            <w:tcW w:w="214" w:type="pct"/>
          </w:tcPr>
          <w:p w14:paraId="62DE64C4"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28</w:t>
            </w:r>
          </w:p>
        </w:tc>
        <w:tc>
          <w:tcPr>
            <w:tcW w:w="753" w:type="pct"/>
            <w:tcMar>
              <w:top w:w="43" w:type="dxa"/>
              <w:left w:w="115" w:type="dxa"/>
              <w:bottom w:w="43" w:type="dxa"/>
              <w:right w:w="115" w:type="dxa"/>
            </w:tcMar>
          </w:tcPr>
          <w:p w14:paraId="08CC9E48"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labor issues related to an industry/organization.</w:t>
            </w:r>
          </w:p>
        </w:tc>
        <w:tc>
          <w:tcPr>
            <w:tcW w:w="1373" w:type="pct"/>
          </w:tcPr>
          <w:p w14:paraId="2CE0D2ED" w14:textId="77777777" w:rsidR="008B21B2" w:rsidRPr="00ED3052" w:rsidRDefault="008B21B2"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48088C5D"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workers’ rights and responsibilities (e.g., wages, benefits, working conditions)</w:t>
            </w:r>
          </w:p>
          <w:p w14:paraId="0AFDA374"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employment contracts and agreements</w:t>
            </w:r>
          </w:p>
          <w:p w14:paraId="3F74608C"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certification, licensure, and other requirements for specific jobs/occupations</w:t>
            </w:r>
          </w:p>
          <w:p w14:paraId="6EA8B8AB"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labor organizations and other worker advocacy groups (e.g., professional/trade associations).</w:t>
            </w:r>
          </w:p>
        </w:tc>
        <w:tc>
          <w:tcPr>
            <w:tcW w:w="1147" w:type="pct"/>
          </w:tcPr>
          <w:p w14:paraId="59C161D8"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practices and methods of communication between management and labor would lead to understanding and implementing worker rights and responsibilities?</w:t>
            </w:r>
          </w:p>
          <w:p w14:paraId="6AD380B2"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important is compromise when dealing with labor issues?</w:t>
            </w:r>
          </w:p>
        </w:tc>
        <w:tc>
          <w:tcPr>
            <w:tcW w:w="476" w:type="pct"/>
          </w:tcPr>
          <w:p w14:paraId="4EFD15B7" w14:textId="77777777" w:rsidR="008B21B2" w:rsidRPr="009C4A1C" w:rsidRDefault="008B21B2" w:rsidP="00C62964">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570" w:type="pct"/>
          </w:tcPr>
          <w:p w14:paraId="5E36DA6E" w14:textId="77777777" w:rsidR="008B21B2" w:rsidRPr="009C4A1C" w:rsidRDefault="008B21B2" w:rsidP="00C62964">
            <w:pPr>
              <w:rPr>
                <w:rFonts w:ascii="Times New Roman" w:eastAsia="Times New Roman" w:hAnsi="Times New Roman" w:cs="Times New Roman"/>
                <w:sz w:val="24"/>
                <w:szCs w:val="24"/>
              </w:rPr>
            </w:pPr>
          </w:p>
        </w:tc>
        <w:tc>
          <w:tcPr>
            <w:tcW w:w="468" w:type="pct"/>
          </w:tcPr>
          <w:p w14:paraId="79669CB4" w14:textId="77777777" w:rsidR="008B21B2" w:rsidRPr="009C4A1C" w:rsidRDefault="008B21B2" w:rsidP="00C62964">
            <w:pPr>
              <w:rPr>
                <w:rFonts w:ascii="Times New Roman" w:eastAsia="Times New Roman" w:hAnsi="Times New Roman" w:cs="Times New Roman"/>
                <w:sz w:val="24"/>
                <w:szCs w:val="24"/>
              </w:rPr>
            </w:pPr>
          </w:p>
        </w:tc>
      </w:tr>
      <w:tr w:rsidR="008B21B2" w:rsidRPr="009C4A1C" w14:paraId="2F054593" w14:textId="77777777" w:rsidTr="008B21B2">
        <w:tc>
          <w:tcPr>
            <w:tcW w:w="214" w:type="pct"/>
          </w:tcPr>
          <w:p w14:paraId="5B47ED66"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29</w:t>
            </w:r>
          </w:p>
        </w:tc>
        <w:tc>
          <w:tcPr>
            <w:tcW w:w="753" w:type="pct"/>
            <w:tcMar>
              <w:top w:w="43" w:type="dxa"/>
              <w:left w:w="115" w:type="dxa"/>
              <w:bottom w:w="43" w:type="dxa"/>
              <w:right w:w="115" w:type="dxa"/>
            </w:tcMar>
          </w:tcPr>
          <w:p w14:paraId="716B531E"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community issues related to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1373" w:type="pct"/>
          </w:tcPr>
          <w:p w14:paraId="3D60A9C6" w14:textId="77777777" w:rsidR="008B21B2" w:rsidRPr="00ED3052" w:rsidRDefault="008B21B2"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405DDEC8"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the effects of the organization on the community (e.g., provision of jobs, tax </w:t>
            </w:r>
            <w:r w:rsidRPr="00ED3052">
              <w:rPr>
                <w:rFonts w:ascii="Times New Roman" w:eastAsia="Times New Roman" w:hAnsi="Times New Roman" w:cs="Times New Roman"/>
                <w:sz w:val="24"/>
                <w:szCs w:val="24"/>
              </w:rPr>
              <w:lastRenderedPageBreak/>
              <w:t>revenue, and goods/services; involvement in community programs/activities; environmental impact)</w:t>
            </w:r>
          </w:p>
          <w:p w14:paraId="6C386DEE"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effects of the community on the organization (e.g., employee base; local taxes and regulations; local government services such as roads, schools, utilities; other local services).</w:t>
            </w:r>
          </w:p>
        </w:tc>
        <w:tc>
          <w:tcPr>
            <w:tcW w:w="1147" w:type="pct"/>
          </w:tcPr>
          <w:p w14:paraId="4BDE240B"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In what ways can an industry enhance the community in which it is located?</w:t>
            </w:r>
          </w:p>
          <w:p w14:paraId="24199915"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can members of the community effectively communicate their needs and concerns to a local industry?</w:t>
            </w:r>
          </w:p>
          <w:p w14:paraId="0512815D"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programs that bring together businesses and communities?</w:t>
            </w:r>
          </w:p>
        </w:tc>
        <w:tc>
          <w:tcPr>
            <w:tcW w:w="476" w:type="pct"/>
          </w:tcPr>
          <w:p w14:paraId="31F9923F" w14:textId="77777777" w:rsidR="008B21B2" w:rsidRPr="009C4A1C" w:rsidRDefault="008B21B2" w:rsidP="00C62964">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lastRenderedPageBreak/>
              <w:t xml:space="preserve">History and Social </w:t>
            </w:r>
            <w:r w:rsidRPr="005B4A17">
              <w:rPr>
                <w:rFonts w:ascii="Times New Roman" w:eastAsia="Times New Roman" w:hAnsi="Times New Roman" w:cs="Times New Roman"/>
                <w:b/>
                <w:bCs/>
                <w:sz w:val="24"/>
                <w:szCs w:val="24"/>
              </w:rPr>
              <w:lastRenderedPageBreak/>
              <w:t>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570" w:type="pct"/>
          </w:tcPr>
          <w:p w14:paraId="4E6C3CF9" w14:textId="77777777" w:rsidR="008B21B2" w:rsidRPr="009C4A1C" w:rsidRDefault="008B21B2" w:rsidP="00C62964">
            <w:pPr>
              <w:rPr>
                <w:rFonts w:ascii="Times New Roman" w:eastAsia="Times New Roman" w:hAnsi="Times New Roman" w:cs="Times New Roman"/>
                <w:sz w:val="24"/>
                <w:szCs w:val="24"/>
              </w:rPr>
            </w:pPr>
          </w:p>
        </w:tc>
        <w:tc>
          <w:tcPr>
            <w:tcW w:w="468" w:type="pct"/>
          </w:tcPr>
          <w:p w14:paraId="296BFE3D" w14:textId="77777777" w:rsidR="008B21B2" w:rsidRPr="009C4A1C" w:rsidRDefault="008B21B2" w:rsidP="00C62964">
            <w:pPr>
              <w:rPr>
                <w:rFonts w:ascii="Times New Roman" w:eastAsia="Times New Roman" w:hAnsi="Times New Roman" w:cs="Times New Roman"/>
                <w:sz w:val="24"/>
                <w:szCs w:val="24"/>
              </w:rPr>
            </w:pPr>
          </w:p>
        </w:tc>
      </w:tr>
      <w:tr w:rsidR="008B21B2" w:rsidRPr="009C4A1C" w14:paraId="3F16F914" w14:textId="77777777" w:rsidTr="008B21B2">
        <w:tc>
          <w:tcPr>
            <w:tcW w:w="214" w:type="pct"/>
            <w:tcBorders>
              <w:bottom w:val="single" w:sz="4" w:space="0" w:color="auto"/>
            </w:tcBorders>
          </w:tcPr>
          <w:p w14:paraId="784AE2F4"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30</w:t>
            </w:r>
          </w:p>
        </w:tc>
        <w:tc>
          <w:tcPr>
            <w:tcW w:w="753" w:type="pct"/>
            <w:tcBorders>
              <w:bottom w:val="single" w:sz="4" w:space="0" w:color="auto"/>
            </w:tcBorders>
            <w:tcMar>
              <w:top w:w="43" w:type="dxa"/>
              <w:left w:w="115" w:type="dxa"/>
              <w:bottom w:w="43" w:type="dxa"/>
              <w:right w:w="115" w:type="dxa"/>
            </w:tcMar>
          </w:tcPr>
          <w:p w14:paraId="6BF1A093"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health, safety, and environmental</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issues related to an industry/organization.</w:t>
            </w:r>
          </w:p>
        </w:tc>
        <w:tc>
          <w:tcPr>
            <w:tcW w:w="1373" w:type="pct"/>
            <w:tcBorders>
              <w:bottom w:val="single" w:sz="4" w:space="0" w:color="auto"/>
            </w:tcBorders>
          </w:tcPr>
          <w:p w14:paraId="2FAA2402" w14:textId="77777777" w:rsidR="008B21B2" w:rsidRPr="00ED3052" w:rsidRDefault="008B21B2"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2D343D44"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workers’ health and safety</w:t>
            </w:r>
          </w:p>
          <w:p w14:paraId="481F19B1"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workers’ health and safety</w:t>
            </w:r>
          </w:p>
          <w:p w14:paraId="6C2979C8"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hazards</w:t>
            </w:r>
          </w:p>
          <w:p w14:paraId="0E31EFBC"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programs</w:t>
            </w:r>
          </w:p>
          <w:p w14:paraId="2CC6BF5D"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the environment</w:t>
            </w:r>
          </w:p>
          <w:p w14:paraId="5FA811E0"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the impact on the environment</w:t>
            </w:r>
          </w:p>
          <w:p w14:paraId="4DC295F7"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sustainability initiatives.</w:t>
            </w:r>
          </w:p>
        </w:tc>
        <w:tc>
          <w:tcPr>
            <w:tcW w:w="1147" w:type="pct"/>
            <w:tcBorders>
              <w:bottom w:val="single" w:sz="4" w:space="0" w:color="auto"/>
            </w:tcBorders>
          </w:tcPr>
          <w:p w14:paraId="3D000B88"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 concerns should an industry address?</w:t>
            </w:r>
          </w:p>
          <w:p w14:paraId="45C74256"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environmentally</w:t>
            </w:r>
            <w:r>
              <w:rPr>
                <w:rFonts w:ascii="Times New Roman" w:eastAsia="Times New Roman" w:hAnsi="Times New Roman" w:cs="Times New Roman"/>
                <w:sz w:val="24"/>
                <w:szCs w:val="24"/>
              </w:rPr>
              <w:t xml:space="preserve"> </w:t>
            </w:r>
            <w:r w:rsidRPr="00ED3052">
              <w:rPr>
                <w:rFonts w:ascii="Times New Roman" w:eastAsia="Times New Roman" w:hAnsi="Times New Roman" w:cs="Times New Roman"/>
                <w:sz w:val="24"/>
                <w:szCs w:val="24"/>
              </w:rPr>
              <w:t>friendly practices and resources are available to an industry?</w:t>
            </w:r>
          </w:p>
          <w:p w14:paraId="0848C698"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methods can be used to motivate employees to become involved in effective health, safety, and environmental practices?</w:t>
            </w:r>
          </w:p>
          <w:p w14:paraId="6AF77787"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forewarnings and preventive measures are available to lessen the likelihood or impact of emergencies such as personal illness or injury, tornadoes, fires, nuclear accidents, floods, and incidences of employee rage or violent behavior?</w:t>
            </w:r>
          </w:p>
        </w:tc>
        <w:tc>
          <w:tcPr>
            <w:tcW w:w="476" w:type="pct"/>
            <w:tcBorders>
              <w:bottom w:val="single" w:sz="4" w:space="0" w:color="auto"/>
            </w:tcBorders>
          </w:tcPr>
          <w:p w14:paraId="32B16CBB" w14:textId="77777777" w:rsidR="008B21B2" w:rsidRPr="009C4A1C" w:rsidRDefault="008B21B2" w:rsidP="00C62964">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570" w:type="pct"/>
            <w:tcBorders>
              <w:bottom w:val="single" w:sz="4" w:space="0" w:color="auto"/>
            </w:tcBorders>
          </w:tcPr>
          <w:p w14:paraId="5BA510FB" w14:textId="77777777" w:rsidR="008B21B2" w:rsidRPr="009C4A1C" w:rsidRDefault="008B21B2" w:rsidP="00C62964">
            <w:pPr>
              <w:rPr>
                <w:rFonts w:ascii="Times New Roman" w:eastAsia="Times New Roman" w:hAnsi="Times New Roman" w:cs="Times New Roman"/>
                <w:sz w:val="24"/>
                <w:szCs w:val="24"/>
              </w:rPr>
            </w:pPr>
          </w:p>
        </w:tc>
        <w:tc>
          <w:tcPr>
            <w:tcW w:w="468" w:type="pct"/>
            <w:tcBorders>
              <w:bottom w:val="single" w:sz="4" w:space="0" w:color="auto"/>
            </w:tcBorders>
          </w:tcPr>
          <w:p w14:paraId="66895F39" w14:textId="77777777" w:rsidR="008B21B2" w:rsidRPr="009C4A1C" w:rsidRDefault="008B21B2" w:rsidP="00C62964">
            <w:pPr>
              <w:rPr>
                <w:rFonts w:ascii="Times New Roman" w:eastAsia="Times New Roman" w:hAnsi="Times New Roman" w:cs="Times New Roman"/>
                <w:sz w:val="24"/>
                <w:szCs w:val="24"/>
              </w:rPr>
            </w:pPr>
          </w:p>
        </w:tc>
      </w:tr>
      <w:tr w:rsidR="008B21B2" w:rsidRPr="009C4A1C" w14:paraId="6FCCD311" w14:textId="77777777" w:rsidTr="008B21B2">
        <w:tc>
          <w:tcPr>
            <w:tcW w:w="214" w:type="pct"/>
            <w:shd w:val="clear" w:color="auto" w:fill="AEAAAA" w:themeFill="background2" w:themeFillShade="BF"/>
          </w:tcPr>
          <w:p w14:paraId="6F5E5944" w14:textId="77777777" w:rsidR="008B21B2" w:rsidRPr="009C4A1C" w:rsidRDefault="008B21B2" w:rsidP="00C62964">
            <w:pPr>
              <w:pStyle w:val="Heading2"/>
              <w:spacing w:before="0" w:beforeAutospacing="0" w:after="0" w:afterAutospacing="0"/>
              <w:rPr>
                <w:sz w:val="24"/>
                <w:szCs w:val="24"/>
              </w:rPr>
            </w:pPr>
          </w:p>
        </w:tc>
        <w:tc>
          <w:tcPr>
            <w:tcW w:w="753" w:type="pct"/>
            <w:shd w:val="clear" w:color="auto" w:fill="AEAAAA" w:themeFill="background2" w:themeFillShade="BF"/>
            <w:tcMar>
              <w:top w:w="43" w:type="dxa"/>
              <w:left w:w="115" w:type="dxa"/>
              <w:bottom w:w="43" w:type="dxa"/>
              <w:right w:w="115" w:type="dxa"/>
            </w:tcMar>
          </w:tcPr>
          <w:p w14:paraId="11938037" w14:textId="77777777" w:rsidR="008B21B2" w:rsidRPr="009C4A1C" w:rsidRDefault="008B21B2" w:rsidP="00C62964">
            <w:pPr>
              <w:pStyle w:val="Heading2"/>
              <w:spacing w:before="0" w:beforeAutospacing="0" w:after="0" w:afterAutospacing="0"/>
              <w:rPr>
                <w:sz w:val="24"/>
                <w:szCs w:val="24"/>
              </w:rPr>
            </w:pPr>
            <w:bookmarkStart w:id="5" w:name="_Toc67297992"/>
            <w:r w:rsidRPr="009C4A1C">
              <w:rPr>
                <w:sz w:val="24"/>
                <w:szCs w:val="24"/>
              </w:rPr>
              <w:t>Addressing Elements of Student Life</w:t>
            </w:r>
          </w:p>
        </w:tc>
        <w:tc>
          <w:tcPr>
            <w:tcW w:w="1373" w:type="pct"/>
            <w:shd w:val="clear" w:color="auto" w:fill="AEAAAA" w:themeFill="background2" w:themeFillShade="BF"/>
          </w:tcPr>
          <w:p w14:paraId="62AA70DB" w14:textId="77777777" w:rsidR="008B21B2" w:rsidRPr="009C4A1C" w:rsidRDefault="008B21B2" w:rsidP="00C62964">
            <w:pPr>
              <w:pStyle w:val="Heading2"/>
              <w:spacing w:before="0" w:beforeAutospacing="0" w:after="0" w:afterAutospacing="0"/>
              <w:rPr>
                <w:sz w:val="24"/>
                <w:szCs w:val="24"/>
              </w:rPr>
            </w:pPr>
          </w:p>
        </w:tc>
        <w:tc>
          <w:tcPr>
            <w:tcW w:w="1147" w:type="pct"/>
            <w:shd w:val="clear" w:color="auto" w:fill="AEAAAA" w:themeFill="background2" w:themeFillShade="BF"/>
          </w:tcPr>
          <w:p w14:paraId="3FB86836" w14:textId="77777777" w:rsidR="008B21B2" w:rsidRPr="009C4A1C" w:rsidRDefault="008B21B2" w:rsidP="00C62964">
            <w:pPr>
              <w:pStyle w:val="Heading2"/>
              <w:spacing w:before="0" w:beforeAutospacing="0" w:after="0" w:afterAutospacing="0"/>
              <w:rPr>
                <w:sz w:val="24"/>
                <w:szCs w:val="24"/>
              </w:rPr>
            </w:pPr>
          </w:p>
        </w:tc>
        <w:bookmarkEnd w:id="5"/>
        <w:tc>
          <w:tcPr>
            <w:tcW w:w="476" w:type="pct"/>
            <w:shd w:val="clear" w:color="auto" w:fill="AEAAAA" w:themeFill="background2" w:themeFillShade="BF"/>
          </w:tcPr>
          <w:p w14:paraId="2082B39D" w14:textId="77777777" w:rsidR="008B21B2" w:rsidRPr="009C4A1C" w:rsidRDefault="008B21B2" w:rsidP="00C62964">
            <w:pPr>
              <w:pStyle w:val="Heading2"/>
              <w:spacing w:before="0" w:beforeAutospacing="0" w:after="0" w:afterAutospacing="0"/>
              <w:rPr>
                <w:sz w:val="24"/>
                <w:szCs w:val="24"/>
              </w:rPr>
            </w:pPr>
          </w:p>
        </w:tc>
        <w:tc>
          <w:tcPr>
            <w:tcW w:w="570" w:type="pct"/>
            <w:shd w:val="clear" w:color="auto" w:fill="AEAAAA" w:themeFill="background2" w:themeFillShade="BF"/>
          </w:tcPr>
          <w:p w14:paraId="51315943" w14:textId="77777777" w:rsidR="008B21B2" w:rsidRPr="009C4A1C" w:rsidRDefault="008B21B2" w:rsidP="00C62964">
            <w:pPr>
              <w:pStyle w:val="Heading2"/>
              <w:spacing w:before="0" w:beforeAutospacing="0" w:after="0" w:afterAutospacing="0"/>
              <w:rPr>
                <w:sz w:val="24"/>
                <w:szCs w:val="24"/>
              </w:rPr>
            </w:pPr>
          </w:p>
        </w:tc>
        <w:tc>
          <w:tcPr>
            <w:tcW w:w="468" w:type="pct"/>
            <w:shd w:val="clear" w:color="auto" w:fill="AEAAAA" w:themeFill="background2" w:themeFillShade="BF"/>
          </w:tcPr>
          <w:p w14:paraId="6D3A4743" w14:textId="77777777" w:rsidR="008B21B2" w:rsidRPr="009C4A1C" w:rsidRDefault="008B21B2" w:rsidP="00C62964">
            <w:pPr>
              <w:pStyle w:val="Heading2"/>
              <w:spacing w:before="0" w:beforeAutospacing="0" w:after="0" w:afterAutospacing="0"/>
              <w:rPr>
                <w:sz w:val="24"/>
                <w:szCs w:val="24"/>
              </w:rPr>
            </w:pPr>
          </w:p>
        </w:tc>
      </w:tr>
      <w:tr w:rsidR="008B21B2" w:rsidRPr="009C4A1C" w14:paraId="29ED7789" w14:textId="77777777" w:rsidTr="008B21B2">
        <w:tc>
          <w:tcPr>
            <w:tcW w:w="214" w:type="pct"/>
          </w:tcPr>
          <w:p w14:paraId="1FCA2B96"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31</w:t>
            </w:r>
          </w:p>
        </w:tc>
        <w:tc>
          <w:tcPr>
            <w:tcW w:w="753" w:type="pct"/>
            <w:tcMar>
              <w:top w:w="43" w:type="dxa"/>
              <w:left w:w="115" w:type="dxa"/>
              <w:bottom w:w="43" w:type="dxa"/>
              <w:right w:w="115" w:type="dxa"/>
            </w:tcMar>
          </w:tcPr>
          <w:p w14:paraId="29F6EF70"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purposes and goals of the student organization.</w:t>
            </w:r>
          </w:p>
        </w:tc>
        <w:tc>
          <w:tcPr>
            <w:tcW w:w="1373" w:type="pct"/>
          </w:tcPr>
          <w:p w14:paraId="014C5C48" w14:textId="77777777" w:rsidR="008B21B2" w:rsidRPr="00ED3052" w:rsidRDefault="008B21B2"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purposes of the student organization should include</w:t>
            </w:r>
          </w:p>
          <w:p w14:paraId="697CD94C"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personal development and preparation for adult life</w:t>
            </w:r>
          </w:p>
          <w:p w14:paraId="75A919B7"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making decisions and assuming responsibilities</w:t>
            </w:r>
          </w:p>
          <w:p w14:paraId="734C765E"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encouraging democracy through cooperative action</w:t>
            </w:r>
          </w:p>
          <w:p w14:paraId="5765DBC6"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preparing for multiple, nontraditional roles in society</w:t>
            </w:r>
          </w:p>
          <w:p w14:paraId="79AD1CDC" w14:textId="77777777" w:rsidR="008B21B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greater understanding between youth and adults.</w:t>
            </w:r>
          </w:p>
          <w:p w14:paraId="01390D46" w14:textId="77777777" w:rsidR="008B21B2" w:rsidRPr="00ED3052" w:rsidRDefault="008B21B2" w:rsidP="00C62964">
            <w:pPr>
              <w:shd w:val="clear" w:color="auto" w:fill="FFFFFF"/>
              <w:ind w:left="1095"/>
              <w:rPr>
                <w:rFonts w:ascii="Times New Roman" w:eastAsia="Times New Roman" w:hAnsi="Times New Roman" w:cs="Times New Roman"/>
                <w:sz w:val="24"/>
                <w:szCs w:val="24"/>
              </w:rPr>
            </w:pPr>
          </w:p>
          <w:p w14:paraId="04BEF8E5" w14:textId="77777777" w:rsidR="008B21B2" w:rsidRPr="00ED3052" w:rsidRDefault="008B21B2"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goals of the student organization should include</w:t>
            </w:r>
          </w:p>
          <w:p w14:paraId="2D5F2117"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personal growth and leadership development</w:t>
            </w:r>
          </w:p>
          <w:p w14:paraId="358541A9"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helping students develop life skills in the areas of character development and ethical behavior, creative and critical thinking, interpersonal communication, practical knowledge, and career preparation.</w:t>
            </w:r>
          </w:p>
        </w:tc>
        <w:tc>
          <w:tcPr>
            <w:tcW w:w="1147" w:type="pct"/>
          </w:tcPr>
          <w:p w14:paraId="5434C3D4" w14:textId="77777777" w:rsidR="008B21B2" w:rsidRPr="009C4A1C" w:rsidRDefault="008B21B2" w:rsidP="00C62964">
            <w:pPr>
              <w:rPr>
                <w:rFonts w:ascii="Times New Roman" w:eastAsia="Times New Roman" w:hAnsi="Times New Roman" w:cs="Times New Roman"/>
                <w:sz w:val="24"/>
                <w:szCs w:val="24"/>
              </w:rPr>
            </w:pPr>
          </w:p>
        </w:tc>
        <w:tc>
          <w:tcPr>
            <w:tcW w:w="476" w:type="pct"/>
          </w:tcPr>
          <w:p w14:paraId="07496C7E" w14:textId="77777777" w:rsidR="008B21B2" w:rsidRPr="009C4A1C" w:rsidRDefault="008B21B2" w:rsidP="00C62964">
            <w:pPr>
              <w:rPr>
                <w:rFonts w:ascii="Times New Roman" w:eastAsia="Times New Roman" w:hAnsi="Times New Roman" w:cs="Times New Roman"/>
                <w:sz w:val="24"/>
                <w:szCs w:val="24"/>
              </w:rPr>
            </w:pPr>
          </w:p>
        </w:tc>
        <w:tc>
          <w:tcPr>
            <w:tcW w:w="570" w:type="pct"/>
          </w:tcPr>
          <w:p w14:paraId="26D3D466" w14:textId="77777777" w:rsidR="008B21B2" w:rsidRPr="009C4A1C" w:rsidRDefault="008B21B2" w:rsidP="00C62964">
            <w:pPr>
              <w:rPr>
                <w:rFonts w:ascii="Times New Roman" w:eastAsia="Times New Roman" w:hAnsi="Times New Roman" w:cs="Times New Roman"/>
                <w:sz w:val="24"/>
                <w:szCs w:val="24"/>
              </w:rPr>
            </w:pPr>
          </w:p>
        </w:tc>
        <w:tc>
          <w:tcPr>
            <w:tcW w:w="468" w:type="pct"/>
          </w:tcPr>
          <w:p w14:paraId="2788107E" w14:textId="77777777" w:rsidR="008B21B2" w:rsidRPr="009C4A1C" w:rsidRDefault="008B21B2" w:rsidP="00C62964">
            <w:pPr>
              <w:rPr>
                <w:rFonts w:ascii="Times New Roman" w:eastAsia="Times New Roman" w:hAnsi="Times New Roman" w:cs="Times New Roman"/>
                <w:sz w:val="24"/>
                <w:szCs w:val="24"/>
              </w:rPr>
            </w:pPr>
          </w:p>
        </w:tc>
      </w:tr>
      <w:tr w:rsidR="008B21B2" w:rsidRPr="009C4A1C" w14:paraId="27C14413" w14:textId="77777777" w:rsidTr="008B21B2">
        <w:tc>
          <w:tcPr>
            <w:tcW w:w="214" w:type="pct"/>
          </w:tcPr>
          <w:p w14:paraId="160F7A5F"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32</w:t>
            </w:r>
          </w:p>
        </w:tc>
        <w:tc>
          <w:tcPr>
            <w:tcW w:w="753" w:type="pct"/>
            <w:tcMar>
              <w:top w:w="43" w:type="dxa"/>
              <w:left w:w="115" w:type="dxa"/>
              <w:bottom w:w="43" w:type="dxa"/>
              <w:right w:w="115" w:type="dxa"/>
            </w:tcMar>
          </w:tcPr>
          <w:p w14:paraId="6AD63971"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Explain the benefits and responsibilities of </w:t>
            </w:r>
            <w:r w:rsidRPr="009C4A1C">
              <w:rPr>
                <w:rFonts w:ascii="Times New Roman" w:eastAsia="Times New Roman" w:hAnsi="Times New Roman" w:cs="Times New Roman"/>
                <w:sz w:val="24"/>
                <w:szCs w:val="24"/>
              </w:rPr>
              <w:lastRenderedPageBreak/>
              <w:t>membership in the student organization as</w:t>
            </w:r>
          </w:p>
          <w:p w14:paraId="3766A753"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 student and in professional/civic organizations as an adult.</w:t>
            </w:r>
          </w:p>
        </w:tc>
        <w:tc>
          <w:tcPr>
            <w:tcW w:w="1373" w:type="pct"/>
          </w:tcPr>
          <w:p w14:paraId="782DFDFB" w14:textId="77777777" w:rsidR="008B21B2" w:rsidRPr="00ED3052" w:rsidRDefault="008B21B2"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Explanation of benefits should include</w:t>
            </w:r>
          </w:p>
          <w:p w14:paraId="1775766E"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development of leadership and other life skills, including planning, goal setting, problem solving, decision making, and interpersonal communication</w:t>
            </w:r>
          </w:p>
          <w:p w14:paraId="104D1156"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school and community service</w:t>
            </w:r>
          </w:p>
          <w:p w14:paraId="779ECCA2"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interpersonal relationships</w:t>
            </w:r>
          </w:p>
          <w:p w14:paraId="221D4C21"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experiential learning</w:t>
            </w:r>
          </w:p>
          <w:p w14:paraId="58FE4968"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to compete in student events on local, state, and national levels</w:t>
            </w:r>
          </w:p>
          <w:p w14:paraId="2E52F632"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access to professional information and opportunities</w:t>
            </w:r>
          </w:p>
          <w:p w14:paraId="3FBBA6B8" w14:textId="77777777" w:rsidR="008B21B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career development.</w:t>
            </w:r>
          </w:p>
          <w:p w14:paraId="1CF7B06C" w14:textId="77777777" w:rsidR="008B21B2" w:rsidRPr="00ED3052" w:rsidRDefault="008B21B2" w:rsidP="00C62964">
            <w:pPr>
              <w:shd w:val="clear" w:color="auto" w:fill="FFFFFF"/>
              <w:ind w:left="1095"/>
              <w:rPr>
                <w:rFonts w:ascii="Times New Roman" w:eastAsia="Times New Roman" w:hAnsi="Times New Roman" w:cs="Times New Roman"/>
                <w:sz w:val="24"/>
                <w:szCs w:val="24"/>
              </w:rPr>
            </w:pPr>
          </w:p>
          <w:p w14:paraId="6537CEF6" w14:textId="77777777" w:rsidR="008B21B2" w:rsidRPr="00ED3052" w:rsidRDefault="008B21B2"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responsibilities should include</w:t>
            </w:r>
          </w:p>
          <w:p w14:paraId="290BA842"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contributory participation in the student organization as a student and in professional/civic organization activities as an adult</w:t>
            </w:r>
          </w:p>
          <w:p w14:paraId="3F42AD3D"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display of appropriate conduct in all activities and events related to the student organization and professional/civic organizations.</w:t>
            </w:r>
          </w:p>
        </w:tc>
        <w:tc>
          <w:tcPr>
            <w:tcW w:w="1147" w:type="pct"/>
          </w:tcPr>
          <w:p w14:paraId="7BFCDF03" w14:textId="77777777" w:rsidR="008B21B2" w:rsidRPr="009C4A1C" w:rsidRDefault="008B21B2" w:rsidP="00C62964">
            <w:pPr>
              <w:rPr>
                <w:rFonts w:ascii="Times New Roman" w:eastAsia="Times New Roman" w:hAnsi="Times New Roman" w:cs="Times New Roman"/>
                <w:sz w:val="24"/>
                <w:szCs w:val="24"/>
              </w:rPr>
            </w:pPr>
          </w:p>
        </w:tc>
        <w:tc>
          <w:tcPr>
            <w:tcW w:w="476" w:type="pct"/>
          </w:tcPr>
          <w:p w14:paraId="2F047ED6" w14:textId="77777777" w:rsidR="008B21B2" w:rsidRPr="009C4A1C" w:rsidRDefault="008B21B2" w:rsidP="00C62964">
            <w:pPr>
              <w:rPr>
                <w:rFonts w:ascii="Times New Roman" w:eastAsia="Times New Roman" w:hAnsi="Times New Roman" w:cs="Times New Roman"/>
                <w:sz w:val="24"/>
                <w:szCs w:val="24"/>
              </w:rPr>
            </w:pPr>
          </w:p>
        </w:tc>
        <w:tc>
          <w:tcPr>
            <w:tcW w:w="570" w:type="pct"/>
          </w:tcPr>
          <w:p w14:paraId="5A829E40" w14:textId="77777777" w:rsidR="008B21B2" w:rsidRPr="009C4A1C" w:rsidRDefault="008B21B2" w:rsidP="00C62964">
            <w:pPr>
              <w:rPr>
                <w:rFonts w:ascii="Times New Roman" w:eastAsia="Times New Roman" w:hAnsi="Times New Roman" w:cs="Times New Roman"/>
                <w:sz w:val="24"/>
                <w:szCs w:val="24"/>
              </w:rPr>
            </w:pPr>
          </w:p>
        </w:tc>
        <w:tc>
          <w:tcPr>
            <w:tcW w:w="468" w:type="pct"/>
          </w:tcPr>
          <w:p w14:paraId="5FFDD42A" w14:textId="77777777" w:rsidR="008B21B2" w:rsidRPr="009C4A1C" w:rsidRDefault="008B21B2" w:rsidP="00C62964">
            <w:pPr>
              <w:rPr>
                <w:rFonts w:ascii="Times New Roman" w:eastAsia="Times New Roman" w:hAnsi="Times New Roman" w:cs="Times New Roman"/>
                <w:sz w:val="24"/>
                <w:szCs w:val="24"/>
              </w:rPr>
            </w:pPr>
          </w:p>
        </w:tc>
      </w:tr>
      <w:tr w:rsidR="008B21B2" w:rsidRPr="009C4A1C" w14:paraId="7C86DC5D" w14:textId="77777777" w:rsidTr="008B21B2">
        <w:tc>
          <w:tcPr>
            <w:tcW w:w="214" w:type="pct"/>
          </w:tcPr>
          <w:p w14:paraId="3C5D4732"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33</w:t>
            </w:r>
          </w:p>
        </w:tc>
        <w:tc>
          <w:tcPr>
            <w:tcW w:w="753" w:type="pct"/>
            <w:tcMar>
              <w:top w:w="43" w:type="dxa"/>
              <w:left w:w="115" w:type="dxa"/>
              <w:bottom w:w="43" w:type="dxa"/>
              <w:right w:w="115" w:type="dxa"/>
            </w:tcMar>
          </w:tcPr>
          <w:p w14:paraId="61812F24"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Demonstrate leadership skills through </w:t>
            </w:r>
            <w:r w:rsidRPr="009C4A1C">
              <w:rPr>
                <w:rFonts w:ascii="Times New Roman" w:eastAsia="Times New Roman" w:hAnsi="Times New Roman" w:cs="Times New Roman"/>
                <w:sz w:val="24"/>
                <w:szCs w:val="24"/>
              </w:rPr>
              <w:lastRenderedPageBreak/>
              <w:t>participation in student organization activities, such as meetings, programs, and projects.</w:t>
            </w:r>
          </w:p>
        </w:tc>
        <w:tc>
          <w:tcPr>
            <w:tcW w:w="1373" w:type="pct"/>
          </w:tcPr>
          <w:p w14:paraId="33FA5A16"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lastRenderedPageBreak/>
              <w:t xml:space="preserve">Demonstration should include contributory participation in activities such as meetings, </w:t>
            </w:r>
            <w:r w:rsidRPr="009C4A1C">
              <w:rPr>
                <w:rFonts w:ascii="Times New Roman" w:hAnsi="Times New Roman" w:cs="Times New Roman"/>
                <w:sz w:val="24"/>
                <w:szCs w:val="24"/>
                <w:shd w:val="clear" w:color="auto" w:fill="FFFFFF"/>
              </w:rPr>
              <w:lastRenderedPageBreak/>
              <w:t>fund- raising projects, school and community-service projects, and competitive events.</w:t>
            </w:r>
          </w:p>
        </w:tc>
        <w:tc>
          <w:tcPr>
            <w:tcW w:w="1147" w:type="pct"/>
          </w:tcPr>
          <w:p w14:paraId="265EC7F3" w14:textId="77777777" w:rsidR="008B21B2" w:rsidRPr="009C4A1C" w:rsidRDefault="008B21B2" w:rsidP="00C62964">
            <w:pPr>
              <w:rPr>
                <w:rFonts w:ascii="Times New Roman" w:eastAsia="Times New Roman" w:hAnsi="Times New Roman" w:cs="Times New Roman"/>
                <w:sz w:val="24"/>
                <w:szCs w:val="24"/>
              </w:rPr>
            </w:pPr>
          </w:p>
        </w:tc>
        <w:tc>
          <w:tcPr>
            <w:tcW w:w="476" w:type="pct"/>
          </w:tcPr>
          <w:p w14:paraId="1D297378" w14:textId="77777777" w:rsidR="008B21B2" w:rsidRPr="009C4A1C" w:rsidRDefault="008B21B2" w:rsidP="00C62964">
            <w:pPr>
              <w:rPr>
                <w:rFonts w:ascii="Times New Roman" w:eastAsia="Times New Roman" w:hAnsi="Times New Roman" w:cs="Times New Roman"/>
                <w:sz w:val="24"/>
                <w:szCs w:val="24"/>
              </w:rPr>
            </w:pPr>
          </w:p>
        </w:tc>
        <w:tc>
          <w:tcPr>
            <w:tcW w:w="570" w:type="pct"/>
          </w:tcPr>
          <w:p w14:paraId="5A3F934A" w14:textId="77777777" w:rsidR="008B21B2" w:rsidRPr="009C4A1C" w:rsidRDefault="008B21B2" w:rsidP="00C62964">
            <w:pPr>
              <w:rPr>
                <w:rFonts w:ascii="Times New Roman" w:eastAsia="Times New Roman" w:hAnsi="Times New Roman" w:cs="Times New Roman"/>
                <w:sz w:val="24"/>
                <w:szCs w:val="24"/>
              </w:rPr>
            </w:pPr>
          </w:p>
        </w:tc>
        <w:tc>
          <w:tcPr>
            <w:tcW w:w="468" w:type="pct"/>
          </w:tcPr>
          <w:p w14:paraId="54026FC6" w14:textId="77777777" w:rsidR="008B21B2" w:rsidRPr="009C4A1C" w:rsidRDefault="008B21B2" w:rsidP="00C62964">
            <w:pPr>
              <w:rPr>
                <w:rFonts w:ascii="Times New Roman" w:eastAsia="Times New Roman" w:hAnsi="Times New Roman" w:cs="Times New Roman"/>
                <w:sz w:val="24"/>
                <w:szCs w:val="24"/>
              </w:rPr>
            </w:pPr>
          </w:p>
        </w:tc>
      </w:tr>
      <w:tr w:rsidR="008B21B2" w:rsidRPr="009C4A1C" w14:paraId="077C2F2F" w14:textId="77777777" w:rsidTr="008B21B2">
        <w:tc>
          <w:tcPr>
            <w:tcW w:w="214" w:type="pct"/>
            <w:tcBorders>
              <w:bottom w:val="single" w:sz="4" w:space="0" w:color="auto"/>
            </w:tcBorders>
          </w:tcPr>
          <w:p w14:paraId="5CC0C907"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34</w:t>
            </w:r>
          </w:p>
        </w:tc>
        <w:tc>
          <w:tcPr>
            <w:tcW w:w="753" w:type="pct"/>
            <w:tcBorders>
              <w:bottom w:val="single" w:sz="4" w:space="0" w:color="auto"/>
            </w:tcBorders>
            <w:tcMar>
              <w:top w:w="43" w:type="dxa"/>
              <w:left w:w="115" w:type="dxa"/>
              <w:bottom w:w="43" w:type="dxa"/>
              <w:right w:w="115" w:type="dxa"/>
            </w:tcMar>
          </w:tcPr>
          <w:p w14:paraId="6AED0B73"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Internet safety issues and procedures for complying with acceptable use standards.</w:t>
            </w:r>
          </w:p>
        </w:tc>
        <w:tc>
          <w:tcPr>
            <w:tcW w:w="1373" w:type="pct"/>
            <w:tcBorders>
              <w:bottom w:val="single" w:sz="4" w:space="0" w:color="auto"/>
            </w:tcBorders>
          </w:tcPr>
          <w:p w14:paraId="22DD28ED" w14:textId="77777777" w:rsidR="008B21B2" w:rsidRPr="00ED3052" w:rsidRDefault="008B21B2"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should include the following:</w:t>
            </w:r>
          </w:p>
          <w:p w14:paraId="1977C02D"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school division's acceptable use policy</w:t>
            </w:r>
          </w:p>
          <w:p w14:paraId="22143B0B"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 and guidelines governing Internet usage, including those about copyright and file sharing</w:t>
            </w:r>
          </w:p>
          <w:p w14:paraId="7D29CD6A"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illegitimate parties use to solicit personal information</w:t>
            </w:r>
          </w:p>
          <w:p w14:paraId="47BA5318"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help protect a computer user against cyber predators</w:t>
            </w:r>
          </w:p>
          <w:p w14:paraId="521295A9"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applications and user techniques that help protect against security attacks</w:t>
            </w:r>
          </w:p>
          <w:p w14:paraId="2E045B59"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the </w:t>
            </w:r>
            <w:hyperlink r:id="rId10" w:tgtFrame="_blank" w:history="1">
              <w:r w:rsidRPr="00E8219E">
                <w:rPr>
                  <w:rFonts w:ascii="Times New Roman" w:eastAsia="Times New Roman" w:hAnsi="Times New Roman" w:cs="Times New Roman"/>
                  <w:sz w:val="24"/>
                  <w:szCs w:val="24"/>
                  <w:u w:val="single"/>
                </w:rPr>
                <w:t>Virginia Department of Education</w:t>
              </w:r>
            </w:hyperlink>
            <w:r w:rsidRPr="00E8219E">
              <w:rPr>
                <w:rFonts w:ascii="Times New Roman" w:eastAsia="Times New Roman" w:hAnsi="Times New Roman" w:cs="Times New Roman"/>
                <w:sz w:val="24"/>
                <w:szCs w:val="24"/>
                <w:u w:val="single"/>
              </w:rPr>
              <w:t xml:space="preserve"> guidelines</w:t>
            </w:r>
            <w:r w:rsidRPr="00ED3052">
              <w:rPr>
                <w:rFonts w:ascii="Times New Roman" w:eastAsia="Times New Roman" w:hAnsi="Times New Roman" w:cs="Times New Roman"/>
                <w:sz w:val="24"/>
                <w:szCs w:val="24"/>
              </w:rPr>
              <w:t xml:space="preserve"> for instructional programs related to Internet safety.</w:t>
            </w:r>
          </w:p>
        </w:tc>
        <w:tc>
          <w:tcPr>
            <w:tcW w:w="1147" w:type="pct"/>
            <w:tcBorders>
              <w:bottom w:val="single" w:sz="4" w:space="0" w:color="auto"/>
            </w:tcBorders>
          </w:tcPr>
          <w:p w14:paraId="78312ED5" w14:textId="77777777" w:rsidR="008B21B2" w:rsidRPr="009C4A1C" w:rsidRDefault="008B21B2" w:rsidP="00C62964">
            <w:pPr>
              <w:rPr>
                <w:rFonts w:ascii="Times New Roman" w:eastAsia="Times New Roman" w:hAnsi="Times New Roman" w:cs="Times New Roman"/>
                <w:sz w:val="24"/>
                <w:szCs w:val="24"/>
              </w:rPr>
            </w:pPr>
          </w:p>
        </w:tc>
        <w:tc>
          <w:tcPr>
            <w:tcW w:w="476" w:type="pct"/>
            <w:tcBorders>
              <w:bottom w:val="single" w:sz="4" w:space="0" w:color="auto"/>
            </w:tcBorders>
          </w:tcPr>
          <w:p w14:paraId="11DEA8DA" w14:textId="77777777" w:rsidR="008B21B2" w:rsidRPr="009C4A1C" w:rsidRDefault="008B21B2" w:rsidP="00C62964">
            <w:pPr>
              <w:rPr>
                <w:rFonts w:ascii="Times New Roman" w:eastAsia="Times New Roman" w:hAnsi="Times New Roman" w:cs="Times New Roman"/>
                <w:sz w:val="24"/>
                <w:szCs w:val="24"/>
              </w:rPr>
            </w:pPr>
          </w:p>
        </w:tc>
        <w:tc>
          <w:tcPr>
            <w:tcW w:w="570" w:type="pct"/>
            <w:tcBorders>
              <w:bottom w:val="single" w:sz="4" w:space="0" w:color="auto"/>
            </w:tcBorders>
          </w:tcPr>
          <w:p w14:paraId="26007642" w14:textId="77777777" w:rsidR="008B21B2" w:rsidRPr="009C4A1C" w:rsidRDefault="008B21B2" w:rsidP="00C62964">
            <w:pPr>
              <w:rPr>
                <w:rFonts w:ascii="Times New Roman" w:eastAsia="Times New Roman" w:hAnsi="Times New Roman" w:cs="Times New Roman"/>
                <w:sz w:val="24"/>
                <w:szCs w:val="24"/>
              </w:rPr>
            </w:pPr>
          </w:p>
        </w:tc>
        <w:tc>
          <w:tcPr>
            <w:tcW w:w="468" w:type="pct"/>
            <w:tcBorders>
              <w:bottom w:val="single" w:sz="4" w:space="0" w:color="auto"/>
            </w:tcBorders>
          </w:tcPr>
          <w:p w14:paraId="7AC58B41" w14:textId="77777777" w:rsidR="008B21B2" w:rsidRPr="009C4A1C" w:rsidRDefault="008B21B2" w:rsidP="00C62964">
            <w:pPr>
              <w:rPr>
                <w:rFonts w:ascii="Times New Roman" w:eastAsia="Times New Roman" w:hAnsi="Times New Roman" w:cs="Times New Roman"/>
                <w:sz w:val="24"/>
                <w:szCs w:val="24"/>
              </w:rPr>
            </w:pPr>
          </w:p>
        </w:tc>
      </w:tr>
      <w:tr w:rsidR="008B21B2" w:rsidRPr="009C4A1C" w14:paraId="69CE60D2" w14:textId="77777777" w:rsidTr="008B21B2">
        <w:tc>
          <w:tcPr>
            <w:tcW w:w="214" w:type="pct"/>
            <w:shd w:val="clear" w:color="auto" w:fill="AEAAAA" w:themeFill="background2" w:themeFillShade="BF"/>
          </w:tcPr>
          <w:p w14:paraId="422AC736" w14:textId="77777777" w:rsidR="008B21B2" w:rsidRPr="009C4A1C" w:rsidRDefault="008B21B2" w:rsidP="00C62964">
            <w:pPr>
              <w:pStyle w:val="Heading2"/>
              <w:spacing w:before="0" w:beforeAutospacing="0" w:after="0" w:afterAutospacing="0"/>
              <w:rPr>
                <w:sz w:val="24"/>
                <w:szCs w:val="24"/>
              </w:rPr>
            </w:pPr>
          </w:p>
        </w:tc>
        <w:tc>
          <w:tcPr>
            <w:tcW w:w="753" w:type="pct"/>
            <w:shd w:val="clear" w:color="auto" w:fill="AEAAAA" w:themeFill="background2" w:themeFillShade="BF"/>
            <w:tcMar>
              <w:top w:w="43" w:type="dxa"/>
              <w:left w:w="115" w:type="dxa"/>
              <w:bottom w:w="43" w:type="dxa"/>
              <w:right w:w="115" w:type="dxa"/>
            </w:tcMar>
          </w:tcPr>
          <w:p w14:paraId="7E2931BD" w14:textId="77777777" w:rsidR="008B21B2" w:rsidRPr="009C4A1C" w:rsidRDefault="008B21B2" w:rsidP="00C62964">
            <w:pPr>
              <w:pStyle w:val="Heading2"/>
              <w:spacing w:before="0" w:beforeAutospacing="0" w:after="0" w:afterAutospacing="0"/>
              <w:rPr>
                <w:sz w:val="24"/>
                <w:szCs w:val="24"/>
              </w:rPr>
            </w:pPr>
            <w:bookmarkStart w:id="6" w:name="_Toc67297993"/>
            <w:r w:rsidRPr="009C4A1C">
              <w:rPr>
                <w:sz w:val="24"/>
                <w:szCs w:val="24"/>
              </w:rPr>
              <w:t>Exploring Work-Based Learning</w:t>
            </w:r>
          </w:p>
        </w:tc>
        <w:tc>
          <w:tcPr>
            <w:tcW w:w="1373" w:type="pct"/>
            <w:shd w:val="clear" w:color="auto" w:fill="AEAAAA" w:themeFill="background2" w:themeFillShade="BF"/>
          </w:tcPr>
          <w:p w14:paraId="0D6618AC" w14:textId="77777777" w:rsidR="008B21B2" w:rsidRPr="009C4A1C" w:rsidRDefault="008B21B2" w:rsidP="00C62964">
            <w:pPr>
              <w:pStyle w:val="Heading2"/>
              <w:spacing w:before="0" w:beforeAutospacing="0" w:after="0" w:afterAutospacing="0"/>
              <w:rPr>
                <w:sz w:val="24"/>
                <w:szCs w:val="24"/>
              </w:rPr>
            </w:pPr>
          </w:p>
        </w:tc>
        <w:tc>
          <w:tcPr>
            <w:tcW w:w="1147" w:type="pct"/>
            <w:shd w:val="clear" w:color="auto" w:fill="AEAAAA" w:themeFill="background2" w:themeFillShade="BF"/>
          </w:tcPr>
          <w:p w14:paraId="20CD3F73" w14:textId="77777777" w:rsidR="008B21B2" w:rsidRPr="009C4A1C" w:rsidRDefault="008B21B2" w:rsidP="00C62964">
            <w:pPr>
              <w:pStyle w:val="Heading2"/>
              <w:spacing w:before="0" w:beforeAutospacing="0" w:after="0" w:afterAutospacing="0"/>
              <w:rPr>
                <w:sz w:val="24"/>
                <w:szCs w:val="24"/>
              </w:rPr>
            </w:pPr>
          </w:p>
        </w:tc>
        <w:bookmarkEnd w:id="6"/>
        <w:tc>
          <w:tcPr>
            <w:tcW w:w="476" w:type="pct"/>
            <w:shd w:val="clear" w:color="auto" w:fill="AEAAAA" w:themeFill="background2" w:themeFillShade="BF"/>
          </w:tcPr>
          <w:p w14:paraId="7D07E4C2" w14:textId="77777777" w:rsidR="008B21B2" w:rsidRPr="009C4A1C" w:rsidRDefault="008B21B2" w:rsidP="00C62964">
            <w:pPr>
              <w:pStyle w:val="Heading2"/>
              <w:spacing w:before="0" w:beforeAutospacing="0" w:after="0" w:afterAutospacing="0"/>
              <w:rPr>
                <w:sz w:val="24"/>
                <w:szCs w:val="24"/>
              </w:rPr>
            </w:pPr>
          </w:p>
        </w:tc>
        <w:tc>
          <w:tcPr>
            <w:tcW w:w="570" w:type="pct"/>
            <w:shd w:val="clear" w:color="auto" w:fill="AEAAAA" w:themeFill="background2" w:themeFillShade="BF"/>
          </w:tcPr>
          <w:p w14:paraId="32DFD958" w14:textId="77777777" w:rsidR="008B21B2" w:rsidRPr="009C4A1C" w:rsidRDefault="008B21B2" w:rsidP="00C62964">
            <w:pPr>
              <w:pStyle w:val="Heading2"/>
              <w:spacing w:before="0" w:beforeAutospacing="0" w:after="0" w:afterAutospacing="0"/>
              <w:rPr>
                <w:sz w:val="24"/>
                <w:szCs w:val="24"/>
              </w:rPr>
            </w:pPr>
          </w:p>
        </w:tc>
        <w:tc>
          <w:tcPr>
            <w:tcW w:w="468" w:type="pct"/>
            <w:shd w:val="clear" w:color="auto" w:fill="AEAAAA" w:themeFill="background2" w:themeFillShade="BF"/>
          </w:tcPr>
          <w:p w14:paraId="50A1C9FA" w14:textId="77777777" w:rsidR="008B21B2" w:rsidRPr="009C4A1C" w:rsidRDefault="008B21B2" w:rsidP="00C62964">
            <w:pPr>
              <w:pStyle w:val="Heading2"/>
              <w:spacing w:before="0" w:beforeAutospacing="0" w:after="0" w:afterAutospacing="0"/>
              <w:rPr>
                <w:sz w:val="24"/>
                <w:szCs w:val="24"/>
              </w:rPr>
            </w:pPr>
          </w:p>
        </w:tc>
      </w:tr>
      <w:tr w:rsidR="008B21B2" w:rsidRPr="009C4A1C" w14:paraId="338DFC90" w14:textId="77777777" w:rsidTr="008B21B2">
        <w:tc>
          <w:tcPr>
            <w:tcW w:w="214" w:type="pct"/>
          </w:tcPr>
          <w:p w14:paraId="2D6552CC"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35</w:t>
            </w:r>
          </w:p>
        </w:tc>
        <w:tc>
          <w:tcPr>
            <w:tcW w:w="753" w:type="pct"/>
            <w:tcMar>
              <w:top w:w="43" w:type="dxa"/>
              <w:left w:w="115" w:type="dxa"/>
              <w:bottom w:w="43" w:type="dxa"/>
              <w:right w:w="115" w:type="dxa"/>
            </w:tcMar>
          </w:tcPr>
          <w:p w14:paraId="23263547"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types of work-based learning</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(WBL) opportunities.</w:t>
            </w:r>
          </w:p>
        </w:tc>
        <w:tc>
          <w:tcPr>
            <w:tcW w:w="1373" w:type="pct"/>
          </w:tcPr>
          <w:p w14:paraId="0BD69E1E" w14:textId="77777777" w:rsidR="008B21B2" w:rsidRPr="00ED3052" w:rsidRDefault="008B21B2" w:rsidP="00C62964">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includes</w:t>
            </w:r>
          </w:p>
          <w:p w14:paraId="437C96A7"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job shadowing</w:t>
            </w:r>
          </w:p>
          <w:p w14:paraId="1DAC4F86"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mentorship</w:t>
            </w:r>
          </w:p>
          <w:p w14:paraId="76738CC3"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externship</w:t>
            </w:r>
          </w:p>
          <w:p w14:paraId="49EC00D0"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school-based enterprise</w:t>
            </w:r>
          </w:p>
          <w:p w14:paraId="7DE7FBA8"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entrepreneurship</w:t>
            </w:r>
          </w:p>
          <w:p w14:paraId="47AE62E7"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internship</w:t>
            </w:r>
          </w:p>
          <w:p w14:paraId="08150FF6"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service learning</w:t>
            </w:r>
          </w:p>
          <w:p w14:paraId="2B121441"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clinical experience</w:t>
            </w:r>
          </w:p>
          <w:p w14:paraId="6F9FCAD1"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cooperative education</w:t>
            </w:r>
          </w:p>
          <w:p w14:paraId="60349F85"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Youth Registered Apprenticeship</w:t>
            </w:r>
          </w:p>
          <w:p w14:paraId="5DD8AB39" w14:textId="77777777" w:rsidR="008B21B2" w:rsidRPr="00ED3052"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Registered Apprenticeship</w:t>
            </w:r>
          </w:p>
          <w:p w14:paraId="5C2D97DA"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Supervised Agricultural Experience.</w:t>
            </w:r>
          </w:p>
        </w:tc>
        <w:tc>
          <w:tcPr>
            <w:tcW w:w="1147" w:type="pct"/>
          </w:tcPr>
          <w:p w14:paraId="5C27607C"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work-based learning?</w:t>
            </w:r>
          </w:p>
          <w:p w14:paraId="6DAD4A2A"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work-based learning help an individual identify a career choice?</w:t>
            </w:r>
          </w:p>
          <w:p w14:paraId="2C031449"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will being an active listener help an individual in a work-based learning situation?</w:t>
            </w:r>
          </w:p>
          <w:p w14:paraId="0D2E0512"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participation in a work-based learning situation improve leadership skills? Teamwork skills?</w:t>
            </w:r>
          </w:p>
          <w:p w14:paraId="39854121"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importance of teamwork in a work-based learning situation?</w:t>
            </w:r>
          </w:p>
          <w:p w14:paraId="482074AA" w14:textId="77777777" w:rsidR="008B21B2" w:rsidRPr="00ED3052"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time management important in work-based learning?</w:t>
            </w:r>
          </w:p>
          <w:p w14:paraId="20288A42"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consequences may result if a person fails to meet deadlines?</w:t>
            </w:r>
          </w:p>
        </w:tc>
        <w:tc>
          <w:tcPr>
            <w:tcW w:w="476" w:type="pct"/>
          </w:tcPr>
          <w:p w14:paraId="4E4CBA0D" w14:textId="77777777" w:rsidR="008B21B2" w:rsidRPr="009C4A1C" w:rsidRDefault="008B21B2" w:rsidP="00C62964">
            <w:pPr>
              <w:rPr>
                <w:rFonts w:ascii="Times New Roman" w:eastAsia="Times New Roman" w:hAnsi="Times New Roman" w:cs="Times New Roman"/>
                <w:sz w:val="24"/>
                <w:szCs w:val="24"/>
              </w:rPr>
            </w:pPr>
          </w:p>
        </w:tc>
        <w:tc>
          <w:tcPr>
            <w:tcW w:w="570" w:type="pct"/>
          </w:tcPr>
          <w:p w14:paraId="708A67C6" w14:textId="77777777" w:rsidR="008B21B2" w:rsidRPr="009C4A1C" w:rsidRDefault="008B21B2" w:rsidP="00C62964">
            <w:pPr>
              <w:rPr>
                <w:rFonts w:ascii="Times New Roman" w:eastAsia="Times New Roman" w:hAnsi="Times New Roman" w:cs="Times New Roman"/>
                <w:sz w:val="24"/>
                <w:szCs w:val="24"/>
              </w:rPr>
            </w:pPr>
          </w:p>
        </w:tc>
        <w:tc>
          <w:tcPr>
            <w:tcW w:w="468" w:type="pct"/>
          </w:tcPr>
          <w:p w14:paraId="08BC1C15" w14:textId="77777777" w:rsidR="008B21B2" w:rsidRPr="009C4A1C" w:rsidRDefault="008B21B2" w:rsidP="00C62964">
            <w:pPr>
              <w:rPr>
                <w:rFonts w:ascii="Times New Roman" w:eastAsia="Times New Roman" w:hAnsi="Times New Roman" w:cs="Times New Roman"/>
                <w:sz w:val="24"/>
                <w:szCs w:val="24"/>
              </w:rPr>
            </w:pPr>
          </w:p>
        </w:tc>
      </w:tr>
      <w:tr w:rsidR="008B21B2" w:rsidRPr="009C4A1C" w14:paraId="0025D2CF" w14:textId="77777777" w:rsidTr="008B21B2">
        <w:tc>
          <w:tcPr>
            <w:tcW w:w="214" w:type="pct"/>
          </w:tcPr>
          <w:p w14:paraId="691EFD39"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36</w:t>
            </w:r>
          </w:p>
        </w:tc>
        <w:tc>
          <w:tcPr>
            <w:tcW w:w="753" w:type="pct"/>
            <w:tcMar>
              <w:top w:w="43" w:type="dxa"/>
              <w:left w:w="115" w:type="dxa"/>
              <w:bottom w:w="43" w:type="dxa"/>
              <w:right w:w="115" w:type="dxa"/>
            </w:tcMar>
          </w:tcPr>
          <w:p w14:paraId="64E55689" w14:textId="77777777" w:rsidR="008B21B2" w:rsidRPr="009C4A1C" w:rsidRDefault="008B21B2" w:rsidP="00C6296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9C4A1C">
              <w:rPr>
                <w:rFonts w:ascii="Times New Roman" w:eastAsia="Times New Roman" w:hAnsi="Times New Roman" w:cs="Times New Roman"/>
                <w:sz w:val="24"/>
                <w:szCs w:val="24"/>
              </w:rPr>
              <w:t>Reflect on lessons learned during the WBL experience.</w:t>
            </w:r>
          </w:p>
        </w:tc>
        <w:tc>
          <w:tcPr>
            <w:tcW w:w="1373" w:type="pct"/>
          </w:tcPr>
          <w:p w14:paraId="4D35B603" w14:textId="77777777" w:rsidR="008B21B2" w:rsidRPr="009C4A1C" w:rsidRDefault="008B21B2" w:rsidP="00C62964">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Reflection includes</w:t>
            </w:r>
          </w:p>
          <w:p w14:paraId="20946EAD"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workplace procedures</w:t>
            </w:r>
          </w:p>
          <w:p w14:paraId="7966B7AA"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application of course competencies to WBL experience</w:t>
            </w:r>
          </w:p>
          <w:p w14:paraId="74A0E645"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new knowledge gained through the WBL experience.</w:t>
            </w:r>
          </w:p>
        </w:tc>
        <w:tc>
          <w:tcPr>
            <w:tcW w:w="1147" w:type="pct"/>
          </w:tcPr>
          <w:p w14:paraId="5BAEEC76"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practices that will help in the reflection process?</w:t>
            </w:r>
          </w:p>
          <w:p w14:paraId="60B24D65"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necessary skills to pursue a career in the related area?</w:t>
            </w:r>
          </w:p>
          <w:p w14:paraId="3350166D"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reflect on the WBL experience?</w:t>
            </w:r>
          </w:p>
          <w:p w14:paraId="22791B4E"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cooperation vital to being successful during a WBL experience?</w:t>
            </w:r>
          </w:p>
          <w:p w14:paraId="1B1952A9"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other opportunities may exist for a person who excels during a WBL experience?</w:t>
            </w:r>
          </w:p>
          <w:p w14:paraId="3584D046"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How can the skills gained during a WBL experience benefit a student after graduation?</w:t>
            </w:r>
          </w:p>
        </w:tc>
        <w:tc>
          <w:tcPr>
            <w:tcW w:w="476" w:type="pct"/>
          </w:tcPr>
          <w:p w14:paraId="4336CDB8" w14:textId="77777777" w:rsidR="008B21B2" w:rsidRPr="009C4A1C" w:rsidRDefault="008B21B2" w:rsidP="00C62964">
            <w:pPr>
              <w:rPr>
                <w:rFonts w:ascii="Times New Roman" w:eastAsia="Times New Roman" w:hAnsi="Times New Roman" w:cs="Times New Roman"/>
                <w:sz w:val="24"/>
                <w:szCs w:val="24"/>
              </w:rPr>
            </w:pPr>
          </w:p>
        </w:tc>
        <w:tc>
          <w:tcPr>
            <w:tcW w:w="570" w:type="pct"/>
          </w:tcPr>
          <w:p w14:paraId="287EDFD7" w14:textId="77777777" w:rsidR="008B21B2" w:rsidRPr="009C4A1C" w:rsidRDefault="008B21B2" w:rsidP="00C62964">
            <w:pPr>
              <w:rPr>
                <w:rFonts w:ascii="Times New Roman" w:eastAsia="Times New Roman" w:hAnsi="Times New Roman" w:cs="Times New Roman"/>
                <w:sz w:val="24"/>
                <w:szCs w:val="24"/>
              </w:rPr>
            </w:pPr>
          </w:p>
        </w:tc>
        <w:tc>
          <w:tcPr>
            <w:tcW w:w="468" w:type="pct"/>
          </w:tcPr>
          <w:p w14:paraId="265E0656" w14:textId="77777777" w:rsidR="008B21B2" w:rsidRPr="009C4A1C" w:rsidRDefault="008B21B2" w:rsidP="00C62964">
            <w:pPr>
              <w:rPr>
                <w:rFonts w:ascii="Times New Roman" w:eastAsia="Times New Roman" w:hAnsi="Times New Roman" w:cs="Times New Roman"/>
                <w:sz w:val="24"/>
                <w:szCs w:val="24"/>
              </w:rPr>
            </w:pPr>
          </w:p>
        </w:tc>
      </w:tr>
      <w:tr w:rsidR="008B21B2" w:rsidRPr="009C4A1C" w14:paraId="0B4A0229" w14:textId="77777777" w:rsidTr="008B21B2">
        <w:tc>
          <w:tcPr>
            <w:tcW w:w="214" w:type="pct"/>
          </w:tcPr>
          <w:p w14:paraId="46150034"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37</w:t>
            </w:r>
          </w:p>
        </w:tc>
        <w:tc>
          <w:tcPr>
            <w:tcW w:w="753" w:type="pct"/>
            <w:tcMar>
              <w:top w:w="43" w:type="dxa"/>
              <w:left w:w="115" w:type="dxa"/>
              <w:bottom w:w="43" w:type="dxa"/>
              <w:right w:w="115" w:type="dxa"/>
            </w:tcMar>
          </w:tcPr>
          <w:p w14:paraId="2EB59CCA"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Explore career opportunities related to the WBL experience.</w:t>
            </w:r>
          </w:p>
        </w:tc>
        <w:tc>
          <w:tcPr>
            <w:tcW w:w="1373" w:type="pct"/>
          </w:tcPr>
          <w:p w14:paraId="084CC7B4" w14:textId="77777777" w:rsidR="008B21B2" w:rsidRPr="009C4A1C" w:rsidRDefault="008B21B2" w:rsidP="00C62964">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Exploration includes</w:t>
            </w:r>
          </w:p>
          <w:p w14:paraId="04960176"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listing possible careers related to this course</w:t>
            </w:r>
          </w:p>
          <w:p w14:paraId="09C2C0C5"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describing each career</w:t>
            </w:r>
          </w:p>
          <w:p w14:paraId="0F6A0230"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determining the education and experience required</w:t>
            </w:r>
          </w:p>
          <w:p w14:paraId="70E29CE3"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exploring job opportunities, salaries, and benefits.</w:t>
            </w:r>
          </w:p>
        </w:tc>
        <w:tc>
          <w:tcPr>
            <w:tcW w:w="1147" w:type="pct"/>
          </w:tcPr>
          <w:p w14:paraId="40A9AC2C"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local career opportunities in each of the career pathways?</w:t>
            </w:r>
          </w:p>
          <w:p w14:paraId="483EE9A1"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level of education is required for different careers in each of the career pathways?</w:t>
            </w:r>
          </w:p>
          <w:p w14:paraId="30959091"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potential salaries and opportunities for advancement in different careers within the pathways?</w:t>
            </w:r>
          </w:p>
          <w:p w14:paraId="74D7E4A9"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careers are available through government agencies?</w:t>
            </w:r>
          </w:p>
          <w:p w14:paraId="196C2D5E"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would an individual begin to start his/her own business?</w:t>
            </w:r>
          </w:p>
          <w:p w14:paraId="6615404B"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is the career outlook for the pathways within the WBL experience?</w:t>
            </w:r>
          </w:p>
          <w:p w14:paraId="58507295"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careers within the WBL experience that interest you?</w:t>
            </w:r>
          </w:p>
        </w:tc>
        <w:tc>
          <w:tcPr>
            <w:tcW w:w="476" w:type="pct"/>
          </w:tcPr>
          <w:p w14:paraId="2148A934" w14:textId="77777777" w:rsidR="008B21B2" w:rsidRPr="009C4A1C" w:rsidRDefault="008B21B2" w:rsidP="00C62964">
            <w:pPr>
              <w:rPr>
                <w:rFonts w:ascii="Times New Roman" w:eastAsia="Times New Roman" w:hAnsi="Times New Roman" w:cs="Times New Roman"/>
                <w:sz w:val="24"/>
                <w:szCs w:val="24"/>
              </w:rPr>
            </w:pPr>
          </w:p>
        </w:tc>
        <w:tc>
          <w:tcPr>
            <w:tcW w:w="570" w:type="pct"/>
          </w:tcPr>
          <w:p w14:paraId="7B8FF904" w14:textId="77777777" w:rsidR="008B21B2" w:rsidRPr="009C4A1C" w:rsidRDefault="008B21B2" w:rsidP="00C62964">
            <w:pPr>
              <w:rPr>
                <w:rFonts w:ascii="Times New Roman" w:eastAsia="Times New Roman" w:hAnsi="Times New Roman" w:cs="Times New Roman"/>
                <w:sz w:val="24"/>
                <w:szCs w:val="24"/>
              </w:rPr>
            </w:pPr>
          </w:p>
        </w:tc>
        <w:tc>
          <w:tcPr>
            <w:tcW w:w="468" w:type="pct"/>
          </w:tcPr>
          <w:p w14:paraId="5D511972" w14:textId="77777777" w:rsidR="008B21B2" w:rsidRPr="009C4A1C" w:rsidRDefault="008B21B2" w:rsidP="00C62964">
            <w:pPr>
              <w:rPr>
                <w:rFonts w:ascii="Times New Roman" w:eastAsia="Times New Roman" w:hAnsi="Times New Roman" w:cs="Times New Roman"/>
                <w:sz w:val="24"/>
                <w:szCs w:val="24"/>
              </w:rPr>
            </w:pPr>
          </w:p>
        </w:tc>
      </w:tr>
      <w:tr w:rsidR="008B21B2" w:rsidRPr="009C4A1C" w14:paraId="46B27E83" w14:textId="77777777" w:rsidTr="008B21B2">
        <w:tc>
          <w:tcPr>
            <w:tcW w:w="214" w:type="pct"/>
          </w:tcPr>
          <w:p w14:paraId="314186E8"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38</w:t>
            </w:r>
          </w:p>
        </w:tc>
        <w:tc>
          <w:tcPr>
            <w:tcW w:w="753" w:type="pct"/>
            <w:tcMar>
              <w:top w:w="43" w:type="dxa"/>
              <w:left w:w="115" w:type="dxa"/>
              <w:bottom w:w="43" w:type="dxa"/>
              <w:right w:w="115" w:type="dxa"/>
            </w:tcMar>
          </w:tcPr>
          <w:p w14:paraId="39E14BF9" w14:textId="77777777" w:rsidR="008B21B2" w:rsidRPr="009C4A1C" w:rsidRDefault="008B21B2" w:rsidP="00C6296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9C4A1C">
              <w:rPr>
                <w:rFonts w:ascii="Times New Roman" w:eastAsia="Times New Roman" w:hAnsi="Times New Roman" w:cs="Times New Roman"/>
                <w:sz w:val="24"/>
                <w:szCs w:val="24"/>
              </w:rPr>
              <w:t>Participate in a WBL experience, when appropriate.</w:t>
            </w:r>
          </w:p>
        </w:tc>
        <w:tc>
          <w:tcPr>
            <w:tcW w:w="1373" w:type="pct"/>
          </w:tcPr>
          <w:p w14:paraId="132C5332" w14:textId="77777777" w:rsidR="008B21B2" w:rsidRPr="009C4A1C" w:rsidRDefault="008B21B2" w:rsidP="00C62964">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Participation includes</w:t>
            </w:r>
          </w:p>
          <w:p w14:paraId="2680606F"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an emphasis on the relationship between course competencies and the WBL experience</w:t>
            </w:r>
          </w:p>
          <w:p w14:paraId="26004FCD"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adherence to workplace expectations during the WBL experience</w:t>
            </w:r>
          </w:p>
          <w:p w14:paraId="75023E44"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completion of the WBL experience.</w:t>
            </w:r>
          </w:p>
        </w:tc>
        <w:tc>
          <w:tcPr>
            <w:tcW w:w="1147" w:type="pct"/>
          </w:tcPr>
          <w:p w14:paraId="721BABE3"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Who can participate in a WBL experience?</w:t>
            </w:r>
          </w:p>
          <w:p w14:paraId="2A9E26F7"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Why is it important to keep the lines of communication open with the WBL experience participants?</w:t>
            </w:r>
          </w:p>
          <w:p w14:paraId="1049A32E"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role does active listening play in performing various tasks during the WBL experience?</w:t>
            </w:r>
          </w:p>
          <w:p w14:paraId="7405E031"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does participating in a WBL experience contribute to career development?</w:t>
            </w:r>
          </w:p>
          <w:p w14:paraId="2076B8C1"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can students do to balance time, work, and study during a WBL experience?</w:t>
            </w:r>
          </w:p>
          <w:p w14:paraId="059A8ED2"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consequences may result if a participant does not follow instructions during a WBL experience?</w:t>
            </w:r>
          </w:p>
        </w:tc>
        <w:tc>
          <w:tcPr>
            <w:tcW w:w="476" w:type="pct"/>
          </w:tcPr>
          <w:p w14:paraId="1565C570" w14:textId="77777777" w:rsidR="008B21B2" w:rsidRPr="009C4A1C" w:rsidRDefault="008B21B2" w:rsidP="00C62964">
            <w:pPr>
              <w:rPr>
                <w:rFonts w:ascii="Times New Roman" w:eastAsia="Times New Roman" w:hAnsi="Times New Roman" w:cs="Times New Roman"/>
                <w:sz w:val="24"/>
                <w:szCs w:val="24"/>
              </w:rPr>
            </w:pPr>
          </w:p>
        </w:tc>
        <w:tc>
          <w:tcPr>
            <w:tcW w:w="570" w:type="pct"/>
          </w:tcPr>
          <w:p w14:paraId="7C542789" w14:textId="77777777" w:rsidR="008B21B2" w:rsidRPr="009C4A1C" w:rsidRDefault="008B21B2" w:rsidP="00C62964">
            <w:pPr>
              <w:rPr>
                <w:rFonts w:ascii="Times New Roman" w:eastAsia="Times New Roman" w:hAnsi="Times New Roman" w:cs="Times New Roman"/>
                <w:sz w:val="24"/>
                <w:szCs w:val="24"/>
              </w:rPr>
            </w:pPr>
          </w:p>
        </w:tc>
        <w:tc>
          <w:tcPr>
            <w:tcW w:w="468" w:type="pct"/>
          </w:tcPr>
          <w:p w14:paraId="437DA868" w14:textId="77777777" w:rsidR="008B21B2" w:rsidRPr="009C4A1C" w:rsidRDefault="008B21B2" w:rsidP="00C62964">
            <w:pPr>
              <w:rPr>
                <w:rFonts w:ascii="Times New Roman" w:eastAsia="Times New Roman" w:hAnsi="Times New Roman" w:cs="Times New Roman"/>
                <w:sz w:val="24"/>
                <w:szCs w:val="24"/>
              </w:rPr>
            </w:pPr>
          </w:p>
        </w:tc>
      </w:tr>
      <w:tr w:rsidR="008B21B2" w:rsidRPr="009C4A1C" w14:paraId="11DFBCD3" w14:textId="77777777" w:rsidTr="008B21B2">
        <w:tc>
          <w:tcPr>
            <w:tcW w:w="214" w:type="pct"/>
            <w:shd w:val="clear" w:color="auto" w:fill="AEAAAA" w:themeFill="background2" w:themeFillShade="BF"/>
          </w:tcPr>
          <w:p w14:paraId="48AC5489" w14:textId="77777777" w:rsidR="008B21B2" w:rsidRPr="009C4A1C" w:rsidRDefault="008B21B2" w:rsidP="00C62964">
            <w:pPr>
              <w:rPr>
                <w:rFonts w:ascii="Times New Roman" w:eastAsia="Times New Roman" w:hAnsi="Times New Roman" w:cs="Times New Roman"/>
                <w:b/>
                <w:bCs/>
                <w:sz w:val="24"/>
                <w:szCs w:val="24"/>
              </w:rPr>
            </w:pPr>
          </w:p>
        </w:tc>
        <w:tc>
          <w:tcPr>
            <w:tcW w:w="753" w:type="pct"/>
            <w:shd w:val="clear" w:color="auto" w:fill="AEAAAA" w:themeFill="background2" w:themeFillShade="BF"/>
            <w:tcMar>
              <w:top w:w="43" w:type="dxa"/>
              <w:left w:w="115" w:type="dxa"/>
              <w:bottom w:w="43" w:type="dxa"/>
              <w:right w:w="115" w:type="dxa"/>
            </w:tcMar>
          </w:tcPr>
          <w:p w14:paraId="1633E9A8" w14:textId="77777777" w:rsidR="008B21B2" w:rsidRPr="009C4A1C" w:rsidRDefault="008B21B2" w:rsidP="00C62964">
            <w:pPr>
              <w:rPr>
                <w:rFonts w:ascii="Times New Roman" w:eastAsia="Times New Roman" w:hAnsi="Times New Roman" w:cs="Times New Roman"/>
                <w:b/>
                <w:bCs/>
                <w:sz w:val="24"/>
                <w:szCs w:val="24"/>
              </w:rPr>
            </w:pPr>
            <w:r w:rsidRPr="009C4A1C">
              <w:rPr>
                <w:rFonts w:ascii="Times New Roman" w:eastAsia="Times New Roman" w:hAnsi="Times New Roman" w:cs="Times New Roman"/>
                <w:b/>
                <w:bCs/>
                <w:sz w:val="24"/>
                <w:szCs w:val="24"/>
              </w:rPr>
              <w:t>Exploring Leadership Opportunities through FFA</w:t>
            </w:r>
          </w:p>
        </w:tc>
        <w:tc>
          <w:tcPr>
            <w:tcW w:w="1373" w:type="pct"/>
            <w:shd w:val="clear" w:color="auto" w:fill="AEAAAA" w:themeFill="background2" w:themeFillShade="BF"/>
          </w:tcPr>
          <w:p w14:paraId="60979C5C" w14:textId="77777777" w:rsidR="008B21B2" w:rsidRPr="009C4A1C" w:rsidRDefault="008B21B2" w:rsidP="00C62964">
            <w:pPr>
              <w:rPr>
                <w:rFonts w:ascii="Times New Roman" w:eastAsia="Times New Roman" w:hAnsi="Times New Roman" w:cs="Times New Roman"/>
                <w:b/>
                <w:bCs/>
                <w:sz w:val="24"/>
                <w:szCs w:val="24"/>
              </w:rPr>
            </w:pPr>
          </w:p>
        </w:tc>
        <w:tc>
          <w:tcPr>
            <w:tcW w:w="1147" w:type="pct"/>
            <w:shd w:val="clear" w:color="auto" w:fill="AEAAAA" w:themeFill="background2" w:themeFillShade="BF"/>
          </w:tcPr>
          <w:p w14:paraId="33565675" w14:textId="77777777" w:rsidR="008B21B2" w:rsidRPr="009C4A1C" w:rsidRDefault="008B21B2" w:rsidP="00C62964">
            <w:pPr>
              <w:rPr>
                <w:rFonts w:ascii="Times New Roman" w:eastAsia="Times New Roman" w:hAnsi="Times New Roman" w:cs="Times New Roman"/>
                <w:b/>
                <w:bCs/>
                <w:sz w:val="24"/>
                <w:szCs w:val="24"/>
              </w:rPr>
            </w:pPr>
          </w:p>
        </w:tc>
        <w:tc>
          <w:tcPr>
            <w:tcW w:w="476" w:type="pct"/>
            <w:shd w:val="clear" w:color="auto" w:fill="AEAAAA" w:themeFill="background2" w:themeFillShade="BF"/>
          </w:tcPr>
          <w:p w14:paraId="123F8299" w14:textId="77777777" w:rsidR="008B21B2" w:rsidRPr="009C4A1C" w:rsidRDefault="008B21B2" w:rsidP="00C62964">
            <w:pPr>
              <w:rPr>
                <w:rFonts w:ascii="Times New Roman" w:eastAsia="Times New Roman" w:hAnsi="Times New Roman" w:cs="Times New Roman"/>
                <w:b/>
                <w:bCs/>
                <w:sz w:val="24"/>
                <w:szCs w:val="24"/>
              </w:rPr>
            </w:pPr>
          </w:p>
        </w:tc>
        <w:tc>
          <w:tcPr>
            <w:tcW w:w="570" w:type="pct"/>
            <w:shd w:val="clear" w:color="auto" w:fill="AEAAAA" w:themeFill="background2" w:themeFillShade="BF"/>
          </w:tcPr>
          <w:p w14:paraId="2981F4FC" w14:textId="77777777" w:rsidR="008B21B2" w:rsidRPr="009C4A1C" w:rsidRDefault="008B21B2" w:rsidP="00C62964">
            <w:pPr>
              <w:rPr>
                <w:rFonts w:ascii="Times New Roman" w:eastAsia="Times New Roman" w:hAnsi="Times New Roman" w:cs="Times New Roman"/>
                <w:b/>
                <w:bCs/>
                <w:sz w:val="24"/>
                <w:szCs w:val="24"/>
              </w:rPr>
            </w:pPr>
          </w:p>
        </w:tc>
        <w:tc>
          <w:tcPr>
            <w:tcW w:w="468" w:type="pct"/>
            <w:shd w:val="clear" w:color="auto" w:fill="AEAAAA" w:themeFill="background2" w:themeFillShade="BF"/>
          </w:tcPr>
          <w:p w14:paraId="79A0335F" w14:textId="77777777" w:rsidR="008B21B2" w:rsidRPr="009C4A1C" w:rsidRDefault="008B21B2" w:rsidP="00C62964">
            <w:pPr>
              <w:rPr>
                <w:rFonts w:ascii="Times New Roman" w:eastAsia="Times New Roman" w:hAnsi="Times New Roman" w:cs="Times New Roman"/>
                <w:b/>
                <w:bCs/>
                <w:sz w:val="24"/>
                <w:szCs w:val="24"/>
              </w:rPr>
            </w:pPr>
          </w:p>
        </w:tc>
      </w:tr>
      <w:tr w:rsidR="008B21B2" w:rsidRPr="009C4A1C" w14:paraId="7E07384A" w14:textId="77777777" w:rsidTr="008B21B2">
        <w:tc>
          <w:tcPr>
            <w:tcW w:w="214" w:type="pct"/>
          </w:tcPr>
          <w:p w14:paraId="4F5BA120" w14:textId="77777777" w:rsidR="008B21B2" w:rsidRPr="009C4A1C" w:rsidRDefault="008B21B2" w:rsidP="00C62964">
            <w:pPr>
              <w:rPr>
                <w:rFonts w:ascii="Times New Roman" w:eastAsia="Times New Roman" w:hAnsi="Times New Roman" w:cs="Times New Roman"/>
                <w:bCs/>
                <w:sz w:val="24"/>
                <w:szCs w:val="24"/>
              </w:rPr>
            </w:pPr>
            <w:bookmarkStart w:id="7" w:name="Task_39"/>
            <w:r w:rsidRPr="009C4A1C">
              <w:rPr>
                <w:rFonts w:ascii="Times New Roman" w:eastAsia="Times New Roman" w:hAnsi="Times New Roman" w:cs="Times New Roman"/>
                <w:bCs/>
                <w:sz w:val="24"/>
                <w:szCs w:val="24"/>
              </w:rPr>
              <w:t>39</w:t>
            </w:r>
            <w:bookmarkEnd w:id="7"/>
          </w:p>
        </w:tc>
        <w:tc>
          <w:tcPr>
            <w:tcW w:w="753" w:type="pct"/>
            <w:tcMar>
              <w:top w:w="43" w:type="dxa"/>
              <w:left w:w="115" w:type="dxa"/>
              <w:bottom w:w="43" w:type="dxa"/>
              <w:right w:w="115" w:type="dxa"/>
            </w:tcMar>
          </w:tcPr>
          <w:p w14:paraId="0941247E"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bCs/>
                <w:sz w:val="24"/>
                <w:szCs w:val="24"/>
              </w:rPr>
              <w:t xml:space="preserve">Identify the role of supervised agricultural experiences (SAEs) in agricultural education. </w:t>
            </w:r>
          </w:p>
        </w:tc>
        <w:tc>
          <w:tcPr>
            <w:tcW w:w="1373" w:type="pct"/>
          </w:tcPr>
          <w:p w14:paraId="23219D6A" w14:textId="77777777" w:rsidR="008B21B2" w:rsidRPr="009C4A1C" w:rsidRDefault="008B21B2" w:rsidP="00C62964">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Identification should include</w:t>
            </w:r>
          </w:p>
          <w:p w14:paraId="5BA0A25B"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defining an SAE program as </w:t>
            </w:r>
            <w:r w:rsidRPr="009C4A1C">
              <w:rPr>
                <w:rFonts w:ascii="Times New Roman" w:eastAsia="Times New Roman" w:hAnsi="Times New Roman" w:cs="Times New Roman"/>
                <w:i/>
                <w:iCs/>
                <w:sz w:val="24"/>
                <w:szCs w:val="24"/>
              </w:rPr>
              <w:t xml:space="preserve">an opportunity for students to consider multiple careers and occupations in the agriculture, food, and natural resources (AFNR) industries, learn expected workplace behavior, develop specific skills within an industry, and apply academic and occupational </w:t>
            </w:r>
            <w:r w:rsidRPr="009C4A1C">
              <w:rPr>
                <w:rFonts w:ascii="Times New Roman" w:eastAsia="Times New Roman" w:hAnsi="Times New Roman" w:cs="Times New Roman"/>
                <w:i/>
                <w:iCs/>
                <w:sz w:val="24"/>
                <w:szCs w:val="24"/>
              </w:rPr>
              <w:lastRenderedPageBreak/>
              <w:t>skills in the workplace or a simulated workplace environment</w:t>
            </w:r>
          </w:p>
          <w:p w14:paraId="3C815566"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researching the Foundational SAE</w:t>
            </w:r>
          </w:p>
          <w:p w14:paraId="48B609D0" w14:textId="77777777" w:rsidR="008B21B2" w:rsidRPr="009C4A1C" w:rsidRDefault="008B21B2">
            <w:pPr>
              <w:numPr>
                <w:ilvl w:val="1"/>
                <w:numId w:val="150"/>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career exploration and planning</w:t>
            </w:r>
          </w:p>
          <w:p w14:paraId="0AA34FA6" w14:textId="77777777" w:rsidR="008B21B2" w:rsidRPr="009C4A1C" w:rsidRDefault="008B21B2">
            <w:pPr>
              <w:numPr>
                <w:ilvl w:val="1"/>
                <w:numId w:val="150"/>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personal financial planning and management</w:t>
            </w:r>
          </w:p>
          <w:p w14:paraId="36335A0A" w14:textId="77777777" w:rsidR="008B21B2" w:rsidRPr="009C4A1C" w:rsidRDefault="008B21B2">
            <w:pPr>
              <w:numPr>
                <w:ilvl w:val="1"/>
                <w:numId w:val="150"/>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workplace safety</w:t>
            </w:r>
          </w:p>
          <w:p w14:paraId="6B11F717" w14:textId="77777777" w:rsidR="008B21B2" w:rsidRPr="009C4A1C" w:rsidRDefault="008B21B2">
            <w:pPr>
              <w:numPr>
                <w:ilvl w:val="1"/>
                <w:numId w:val="150"/>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employability skills for college and career readiness</w:t>
            </w:r>
          </w:p>
          <w:p w14:paraId="2B4115CF" w14:textId="77777777" w:rsidR="008B21B2" w:rsidRPr="009C4A1C" w:rsidRDefault="008B21B2">
            <w:pPr>
              <w:numPr>
                <w:ilvl w:val="1"/>
                <w:numId w:val="150"/>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agricultural literacy</w:t>
            </w:r>
          </w:p>
          <w:p w14:paraId="7AEE61C4"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researching the Immersion SAE</w:t>
            </w:r>
          </w:p>
          <w:p w14:paraId="2629858E" w14:textId="77777777" w:rsidR="008B21B2" w:rsidRPr="009C4A1C" w:rsidRDefault="008B21B2">
            <w:pPr>
              <w:numPr>
                <w:ilvl w:val="1"/>
                <w:numId w:val="150"/>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entrepreneurship/ownership</w:t>
            </w:r>
          </w:p>
          <w:p w14:paraId="21F55B0D" w14:textId="77777777" w:rsidR="008B21B2" w:rsidRPr="009C4A1C" w:rsidRDefault="008B21B2">
            <w:pPr>
              <w:numPr>
                <w:ilvl w:val="1"/>
                <w:numId w:val="150"/>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placement/internships</w:t>
            </w:r>
          </w:p>
          <w:p w14:paraId="5CB2B99E" w14:textId="77777777" w:rsidR="008B21B2" w:rsidRPr="009C4A1C" w:rsidRDefault="008B21B2">
            <w:pPr>
              <w:numPr>
                <w:ilvl w:val="1"/>
                <w:numId w:val="150"/>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research (experimental, analytical, invention)</w:t>
            </w:r>
          </w:p>
          <w:p w14:paraId="4F87CF91" w14:textId="77777777" w:rsidR="008B21B2" w:rsidRPr="009C4A1C" w:rsidRDefault="008B21B2">
            <w:pPr>
              <w:numPr>
                <w:ilvl w:val="1"/>
                <w:numId w:val="150"/>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school business enterprises</w:t>
            </w:r>
          </w:p>
          <w:p w14:paraId="2832E078" w14:textId="77777777" w:rsidR="008B21B2" w:rsidRPr="009C4A1C" w:rsidRDefault="008B21B2">
            <w:pPr>
              <w:numPr>
                <w:ilvl w:val="1"/>
                <w:numId w:val="150"/>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service learning</w:t>
            </w:r>
          </w:p>
          <w:p w14:paraId="42DA198F"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developing a plan to participate in an SAE, based on personal and career goals</w:t>
            </w:r>
          </w:p>
          <w:p w14:paraId="4413651B"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researching available awards and degrees, based on SAE participation.</w:t>
            </w:r>
          </w:p>
        </w:tc>
        <w:tc>
          <w:tcPr>
            <w:tcW w:w="1147" w:type="pct"/>
          </w:tcPr>
          <w:p w14:paraId="371A94B3"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What are examples of SAEs related to this course and in the AFNR industries?</w:t>
            </w:r>
          </w:p>
          <w:p w14:paraId="11C77358"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Where can a copy of the Virginia SAE Record Book be found?</w:t>
            </w:r>
          </w:p>
          <w:p w14:paraId="2BA0A20E"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is an Immersion SAE?</w:t>
            </w:r>
          </w:p>
          <w:p w14:paraId="4C75B792"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How does a placement/internship SAE differ from an </w:t>
            </w:r>
            <w:r w:rsidRPr="009C4A1C">
              <w:rPr>
                <w:rFonts w:ascii="Times New Roman" w:eastAsia="Times New Roman" w:hAnsi="Times New Roman" w:cs="Times New Roman"/>
                <w:sz w:val="24"/>
                <w:szCs w:val="24"/>
              </w:rPr>
              <w:lastRenderedPageBreak/>
              <w:t>ownership/entrepreneurship SAE?</w:t>
            </w:r>
          </w:p>
          <w:p w14:paraId="5B1036A0"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does an SAE provide relevant work experience and contribute to the development of critical thinking skills?</w:t>
            </w:r>
          </w:p>
          <w:p w14:paraId="180C891F"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is the SAE an extended individualized instructional component of a student’s Career Plan of Study?</w:t>
            </w:r>
          </w:p>
          <w:p w14:paraId="33F51A71"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can an SAE be used to provide evidence of student growth and participation in authentic, work-related tasks?</w:t>
            </w:r>
          </w:p>
          <w:p w14:paraId="5D043305"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four types of SAEs?</w:t>
            </w:r>
          </w:p>
          <w:p w14:paraId="05263C15"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advantages of participating in work-based learning experiences and projects?</w:t>
            </w:r>
          </w:p>
          <w:p w14:paraId="26DBAF5F"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does one choose an appropriate SAE in which to participate?</w:t>
            </w:r>
          </w:p>
        </w:tc>
        <w:tc>
          <w:tcPr>
            <w:tcW w:w="476" w:type="pct"/>
          </w:tcPr>
          <w:p w14:paraId="54E39CC3" w14:textId="77777777" w:rsidR="008B21B2" w:rsidRPr="009C4A1C" w:rsidRDefault="008B21B2" w:rsidP="00C62964">
            <w:pPr>
              <w:rPr>
                <w:rFonts w:ascii="Times New Roman" w:eastAsia="Times New Roman" w:hAnsi="Times New Roman" w:cs="Times New Roman"/>
                <w:sz w:val="24"/>
                <w:szCs w:val="24"/>
              </w:rPr>
            </w:pPr>
            <w:r w:rsidRPr="00F5184E">
              <w:rPr>
                <w:rFonts w:ascii="Times New Roman" w:eastAsia="Times New Roman" w:hAnsi="Times New Roman" w:cs="Times New Roman"/>
                <w:b/>
                <w:sz w:val="24"/>
                <w:szCs w:val="24"/>
              </w:rPr>
              <w:lastRenderedPageBreak/>
              <w:t>English:</w:t>
            </w:r>
            <w:r w:rsidRPr="00F5184E">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9.RV, 9.DSR, 10.RV, 10.DSR, </w:t>
            </w:r>
            <w:r w:rsidRPr="00F5184E">
              <w:rPr>
                <w:rFonts w:ascii="Times New Roman" w:eastAsia="Times New Roman" w:hAnsi="Times New Roman" w:cs="Times New Roman"/>
                <w:bCs/>
                <w:sz w:val="24"/>
                <w:szCs w:val="24"/>
              </w:rPr>
              <w:t>11.RV, 11.DSR, 11.RI, 12.RV, 12.DSR, 12.RI</w:t>
            </w:r>
          </w:p>
        </w:tc>
        <w:tc>
          <w:tcPr>
            <w:tcW w:w="570" w:type="pct"/>
          </w:tcPr>
          <w:p w14:paraId="3B01C918" w14:textId="77777777" w:rsidR="008B21B2" w:rsidRPr="009C4A1C" w:rsidRDefault="008B21B2" w:rsidP="00C62964">
            <w:pPr>
              <w:rPr>
                <w:rFonts w:ascii="Times New Roman" w:eastAsia="Times New Roman" w:hAnsi="Times New Roman" w:cs="Times New Roman"/>
                <w:bCs/>
                <w:sz w:val="24"/>
                <w:szCs w:val="24"/>
              </w:rPr>
            </w:pPr>
          </w:p>
        </w:tc>
        <w:tc>
          <w:tcPr>
            <w:tcW w:w="468" w:type="pct"/>
          </w:tcPr>
          <w:p w14:paraId="4E8C78E8" w14:textId="77777777" w:rsidR="008B21B2" w:rsidRPr="009C4A1C" w:rsidRDefault="008B21B2" w:rsidP="00C62964">
            <w:pPr>
              <w:rPr>
                <w:rFonts w:ascii="Times New Roman" w:eastAsia="Times New Roman" w:hAnsi="Times New Roman" w:cs="Times New Roman"/>
                <w:bCs/>
                <w:sz w:val="24"/>
                <w:szCs w:val="24"/>
              </w:rPr>
            </w:pPr>
          </w:p>
        </w:tc>
      </w:tr>
      <w:tr w:rsidR="008B21B2" w:rsidRPr="009C4A1C" w14:paraId="4C578CDF" w14:textId="77777777" w:rsidTr="008B21B2">
        <w:tc>
          <w:tcPr>
            <w:tcW w:w="214" w:type="pct"/>
          </w:tcPr>
          <w:p w14:paraId="7607712E" w14:textId="77777777" w:rsidR="008B21B2" w:rsidRPr="009C4A1C" w:rsidRDefault="008B21B2" w:rsidP="00C62964">
            <w:pPr>
              <w:rPr>
                <w:rFonts w:ascii="Times New Roman" w:eastAsia="Times New Roman" w:hAnsi="Times New Roman" w:cs="Times New Roman"/>
                <w:bCs/>
                <w:sz w:val="24"/>
                <w:szCs w:val="24"/>
              </w:rPr>
            </w:pPr>
            <w:r w:rsidRPr="009C4A1C">
              <w:rPr>
                <w:rFonts w:ascii="Times New Roman" w:eastAsia="Times New Roman" w:hAnsi="Times New Roman" w:cs="Times New Roman"/>
                <w:bCs/>
                <w:sz w:val="24"/>
                <w:szCs w:val="24"/>
              </w:rPr>
              <w:t>40</w:t>
            </w:r>
          </w:p>
        </w:tc>
        <w:tc>
          <w:tcPr>
            <w:tcW w:w="753" w:type="pct"/>
            <w:tcMar>
              <w:top w:w="43" w:type="dxa"/>
              <w:left w:w="115" w:type="dxa"/>
              <w:bottom w:w="43" w:type="dxa"/>
              <w:right w:w="115" w:type="dxa"/>
            </w:tcMar>
          </w:tcPr>
          <w:p w14:paraId="168DED1F"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bCs/>
                <w:sz w:val="24"/>
                <w:szCs w:val="24"/>
              </w:rPr>
              <w:t xml:space="preserve">Participate in an SAE. </w:t>
            </w:r>
          </w:p>
        </w:tc>
        <w:tc>
          <w:tcPr>
            <w:tcW w:w="1373" w:type="pct"/>
          </w:tcPr>
          <w:p w14:paraId="5DCE7808" w14:textId="77777777" w:rsidR="008B21B2" w:rsidRPr="009C4A1C" w:rsidRDefault="008B21B2" w:rsidP="00C62964">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Participation should include</w:t>
            </w:r>
          </w:p>
          <w:p w14:paraId="54DFA678"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developing, completing, or continuing a plan to participate in an SAE as a work-based learning experience, based on personal and career goals</w:t>
            </w:r>
          </w:p>
          <w:p w14:paraId="23022216"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documenting experience, connections, positions held, and competencies attained, using the </w:t>
            </w:r>
            <w:r w:rsidRPr="009C4A1C">
              <w:rPr>
                <w:rFonts w:ascii="Times New Roman" w:eastAsia="Times New Roman" w:hAnsi="Times New Roman" w:cs="Times New Roman"/>
                <w:i/>
                <w:iCs/>
                <w:sz w:val="24"/>
                <w:szCs w:val="24"/>
              </w:rPr>
              <w:t>Virginia SAE Record Book</w:t>
            </w:r>
          </w:p>
          <w:p w14:paraId="23E26D53"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researching available awards and degrees, based on SAE participation.</w:t>
            </w:r>
          </w:p>
        </w:tc>
        <w:tc>
          <w:tcPr>
            <w:tcW w:w="1147" w:type="pct"/>
          </w:tcPr>
          <w:p w14:paraId="4088DFFF"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What are the advantages of participating in work-based learning experiences and projects?</w:t>
            </w:r>
          </w:p>
          <w:p w14:paraId="5E06011E"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 SAEs help prepare students for the workforce?</w:t>
            </w:r>
          </w:p>
          <w:p w14:paraId="2765C0AE"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What are some examples of SAEs in AFNR?</w:t>
            </w:r>
          </w:p>
        </w:tc>
        <w:tc>
          <w:tcPr>
            <w:tcW w:w="476" w:type="pct"/>
          </w:tcPr>
          <w:p w14:paraId="059D9274" w14:textId="77777777" w:rsidR="008B21B2" w:rsidRPr="009C4A1C" w:rsidRDefault="008B21B2" w:rsidP="00C62964">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English:</w:t>
            </w:r>
            <w:r>
              <w:rPr>
                <w:rFonts w:ascii="Times New Roman" w:eastAsia="Times New Roman" w:hAnsi="Times New Roman" w:cs="Times New Roman"/>
                <w:sz w:val="24"/>
                <w:szCs w:val="24"/>
              </w:rPr>
              <w:t xml:space="preserve"> 9.DSR, 9.RI, 9.R, 10.DSR, 10.RI, 10.R, </w:t>
            </w:r>
            <w:r w:rsidRPr="00EF70C5">
              <w:rPr>
                <w:rFonts w:ascii="Times New Roman" w:eastAsia="Times New Roman" w:hAnsi="Times New Roman" w:cs="Times New Roman"/>
                <w:sz w:val="24"/>
                <w:szCs w:val="24"/>
              </w:rPr>
              <w:t>11.DSR</w:t>
            </w:r>
            <w:r>
              <w:rPr>
                <w:rFonts w:ascii="Times New Roman" w:eastAsia="Times New Roman" w:hAnsi="Times New Roman" w:cs="Times New Roman"/>
                <w:sz w:val="24"/>
                <w:szCs w:val="24"/>
              </w:rPr>
              <w:t>,</w:t>
            </w:r>
            <w:r w:rsidRPr="00EF70C5">
              <w:rPr>
                <w:rFonts w:ascii="Times New Roman" w:eastAsia="Times New Roman" w:hAnsi="Times New Roman" w:cs="Times New Roman"/>
                <w:sz w:val="24"/>
                <w:szCs w:val="24"/>
              </w:rPr>
              <w:t xml:space="preserve"> 11.RI</w:t>
            </w:r>
            <w:r>
              <w:rPr>
                <w:rFonts w:ascii="Times New Roman" w:eastAsia="Times New Roman" w:hAnsi="Times New Roman" w:cs="Times New Roman"/>
                <w:sz w:val="24"/>
                <w:szCs w:val="24"/>
              </w:rPr>
              <w:t xml:space="preserve">, </w:t>
            </w:r>
            <w:r w:rsidRPr="00EF70C5">
              <w:rPr>
                <w:rFonts w:ascii="Times New Roman" w:eastAsia="Times New Roman" w:hAnsi="Times New Roman" w:cs="Times New Roman"/>
                <w:sz w:val="24"/>
                <w:szCs w:val="24"/>
              </w:rPr>
              <w:t>11.R</w:t>
            </w:r>
            <w:r>
              <w:rPr>
                <w:rFonts w:ascii="Times New Roman" w:eastAsia="Times New Roman" w:hAnsi="Times New Roman" w:cs="Times New Roman"/>
                <w:sz w:val="24"/>
                <w:szCs w:val="24"/>
              </w:rPr>
              <w:t xml:space="preserve">, </w:t>
            </w:r>
            <w:r w:rsidRPr="00EF70C5">
              <w:rPr>
                <w:rFonts w:ascii="Times New Roman" w:eastAsia="Times New Roman" w:hAnsi="Times New Roman" w:cs="Times New Roman"/>
                <w:sz w:val="24"/>
                <w:szCs w:val="24"/>
              </w:rPr>
              <w:lastRenderedPageBreak/>
              <w:t>1</w:t>
            </w:r>
            <w:r>
              <w:rPr>
                <w:rFonts w:ascii="Times New Roman" w:eastAsia="Times New Roman" w:hAnsi="Times New Roman" w:cs="Times New Roman"/>
                <w:sz w:val="24"/>
                <w:szCs w:val="24"/>
              </w:rPr>
              <w:t>2</w:t>
            </w:r>
            <w:r w:rsidRPr="00EF70C5">
              <w:rPr>
                <w:rFonts w:ascii="Times New Roman" w:eastAsia="Times New Roman" w:hAnsi="Times New Roman" w:cs="Times New Roman"/>
                <w:sz w:val="24"/>
                <w:szCs w:val="24"/>
              </w:rPr>
              <w:t>.DSR</w:t>
            </w:r>
            <w:r>
              <w:rPr>
                <w:rFonts w:ascii="Times New Roman" w:eastAsia="Times New Roman" w:hAnsi="Times New Roman" w:cs="Times New Roman"/>
                <w:sz w:val="24"/>
                <w:szCs w:val="24"/>
              </w:rPr>
              <w:t>,</w:t>
            </w:r>
            <w:r w:rsidRPr="00EF70C5">
              <w:rPr>
                <w:rFonts w:ascii="Times New Roman" w:eastAsia="Times New Roman" w:hAnsi="Times New Roman" w:cs="Times New Roman"/>
                <w:sz w:val="24"/>
                <w:szCs w:val="24"/>
              </w:rPr>
              <w:t xml:space="preserve"> 1</w:t>
            </w:r>
            <w:r>
              <w:rPr>
                <w:rFonts w:ascii="Times New Roman" w:eastAsia="Times New Roman" w:hAnsi="Times New Roman" w:cs="Times New Roman"/>
                <w:sz w:val="24"/>
                <w:szCs w:val="24"/>
              </w:rPr>
              <w:t>2</w:t>
            </w:r>
            <w:r w:rsidRPr="00EF70C5">
              <w:rPr>
                <w:rFonts w:ascii="Times New Roman" w:eastAsia="Times New Roman" w:hAnsi="Times New Roman" w:cs="Times New Roman"/>
                <w:sz w:val="24"/>
                <w:szCs w:val="24"/>
              </w:rPr>
              <w:t>.RI</w:t>
            </w:r>
            <w:r>
              <w:rPr>
                <w:rFonts w:ascii="Times New Roman" w:eastAsia="Times New Roman" w:hAnsi="Times New Roman" w:cs="Times New Roman"/>
                <w:sz w:val="24"/>
                <w:szCs w:val="24"/>
              </w:rPr>
              <w:t xml:space="preserve">, </w:t>
            </w:r>
            <w:r w:rsidRPr="00EF70C5">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Pr="00EF70C5">
              <w:rPr>
                <w:rFonts w:ascii="Times New Roman" w:eastAsia="Times New Roman" w:hAnsi="Times New Roman" w:cs="Times New Roman"/>
                <w:sz w:val="24"/>
                <w:szCs w:val="24"/>
              </w:rPr>
              <w:t>.R</w:t>
            </w:r>
          </w:p>
        </w:tc>
        <w:tc>
          <w:tcPr>
            <w:tcW w:w="570" w:type="pct"/>
          </w:tcPr>
          <w:p w14:paraId="09082B4F" w14:textId="77777777" w:rsidR="008B21B2" w:rsidRPr="009C4A1C" w:rsidRDefault="008B21B2" w:rsidP="00C62964">
            <w:pPr>
              <w:rPr>
                <w:rFonts w:ascii="Times New Roman" w:eastAsia="Times New Roman" w:hAnsi="Times New Roman" w:cs="Times New Roman"/>
                <w:bCs/>
                <w:sz w:val="24"/>
                <w:szCs w:val="24"/>
              </w:rPr>
            </w:pPr>
          </w:p>
        </w:tc>
        <w:tc>
          <w:tcPr>
            <w:tcW w:w="468" w:type="pct"/>
          </w:tcPr>
          <w:p w14:paraId="19722DE6" w14:textId="77777777" w:rsidR="008B21B2" w:rsidRPr="009C4A1C" w:rsidRDefault="008B21B2" w:rsidP="00C62964">
            <w:pPr>
              <w:rPr>
                <w:rFonts w:ascii="Times New Roman" w:eastAsia="Times New Roman" w:hAnsi="Times New Roman" w:cs="Times New Roman"/>
                <w:bCs/>
                <w:sz w:val="24"/>
                <w:szCs w:val="24"/>
              </w:rPr>
            </w:pPr>
          </w:p>
        </w:tc>
      </w:tr>
      <w:tr w:rsidR="008B21B2" w:rsidRPr="009C4A1C" w14:paraId="30CCE25D" w14:textId="77777777" w:rsidTr="008B21B2">
        <w:tc>
          <w:tcPr>
            <w:tcW w:w="214" w:type="pct"/>
          </w:tcPr>
          <w:p w14:paraId="55C42951"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41</w:t>
            </w:r>
          </w:p>
        </w:tc>
        <w:tc>
          <w:tcPr>
            <w:tcW w:w="753" w:type="pct"/>
            <w:tcMar>
              <w:top w:w="43" w:type="dxa"/>
              <w:left w:w="115" w:type="dxa"/>
              <w:bottom w:w="43" w:type="dxa"/>
              <w:right w:w="115" w:type="dxa"/>
            </w:tcMar>
          </w:tcPr>
          <w:p w14:paraId="6171EE40"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Identify the benefits and responsibilities of FFA membership. </w:t>
            </w:r>
          </w:p>
        </w:tc>
        <w:tc>
          <w:tcPr>
            <w:tcW w:w="1373" w:type="pct"/>
          </w:tcPr>
          <w:p w14:paraId="6ACE07AE" w14:textId="77777777" w:rsidR="008B21B2" w:rsidRPr="009C4A1C" w:rsidRDefault="008B21B2" w:rsidP="00C62964">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Identification should include</w:t>
            </w:r>
          </w:p>
          <w:p w14:paraId="7D0996C4"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benefits</w:t>
            </w:r>
          </w:p>
          <w:p w14:paraId="73E9E771" w14:textId="77777777" w:rsidR="008B21B2" w:rsidRPr="009C4A1C" w:rsidRDefault="008B21B2">
            <w:pPr>
              <w:numPr>
                <w:ilvl w:val="1"/>
                <w:numId w:val="150"/>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listing opportunities to participate in community improvement projects and career development events (CDEs) and leadership development events (LDEs)</w:t>
            </w:r>
          </w:p>
          <w:p w14:paraId="6F60DF32" w14:textId="77777777" w:rsidR="008B21B2" w:rsidRPr="009C4A1C" w:rsidRDefault="008B21B2">
            <w:pPr>
              <w:numPr>
                <w:ilvl w:val="1"/>
                <w:numId w:val="150"/>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exploring leadership development opportunities</w:t>
            </w:r>
          </w:p>
          <w:p w14:paraId="725F78D2"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responsibilities</w:t>
            </w:r>
          </w:p>
          <w:p w14:paraId="53AB13A3" w14:textId="77777777" w:rsidR="008B21B2" w:rsidRPr="009C4A1C" w:rsidRDefault="008B21B2">
            <w:pPr>
              <w:numPr>
                <w:ilvl w:val="1"/>
                <w:numId w:val="150"/>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researching the responsibilities of FFA officers, committees, and members</w:t>
            </w:r>
          </w:p>
          <w:p w14:paraId="651D3E16" w14:textId="77777777" w:rsidR="008B21B2" w:rsidRPr="009C4A1C" w:rsidRDefault="008B21B2">
            <w:pPr>
              <w:numPr>
                <w:ilvl w:val="1"/>
                <w:numId w:val="150"/>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locating resources that guide participation in FFA activities</w:t>
            </w:r>
          </w:p>
          <w:p w14:paraId="2DE3C515" w14:textId="77777777" w:rsidR="008B21B2" w:rsidRPr="009C4A1C" w:rsidRDefault="008B21B2">
            <w:pPr>
              <w:numPr>
                <w:ilvl w:val="1"/>
                <w:numId w:val="150"/>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explaining the FFA Creed, Motto, Salute, and mission statement</w:t>
            </w:r>
          </w:p>
          <w:p w14:paraId="160C9079" w14:textId="77777777" w:rsidR="008B21B2" w:rsidRPr="009C4A1C" w:rsidRDefault="008B21B2">
            <w:pPr>
              <w:numPr>
                <w:ilvl w:val="1"/>
                <w:numId w:val="150"/>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explaining the meaning of the FFA emblem, colors, and symbols</w:t>
            </w:r>
          </w:p>
          <w:p w14:paraId="7B0F1D43" w14:textId="77777777" w:rsidR="008B21B2" w:rsidRPr="009C4A1C" w:rsidRDefault="008B21B2">
            <w:pPr>
              <w:numPr>
                <w:ilvl w:val="1"/>
                <w:numId w:val="150"/>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explaining significant events and the history of the organization.</w:t>
            </w:r>
          </w:p>
        </w:tc>
        <w:tc>
          <w:tcPr>
            <w:tcW w:w="1147" w:type="pct"/>
          </w:tcPr>
          <w:p w14:paraId="0DE29319"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does one become an FFA member?</w:t>
            </w:r>
          </w:p>
          <w:p w14:paraId="4831CE05"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is the FFA’s mission and how does it accomplish its mission?</w:t>
            </w:r>
          </w:p>
          <w:p w14:paraId="39B9688A"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benefits and responsibilities of FFA membership?</w:t>
            </w:r>
          </w:p>
          <w:p w14:paraId="18EC3DFE"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five FFA activities are available through the local chapter?</w:t>
            </w:r>
          </w:p>
          <w:p w14:paraId="3A12F42B"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significant events in FFA history? How have these events shaped membership over time?</w:t>
            </w:r>
          </w:p>
          <w:p w14:paraId="042DE69F"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is the FFA program of activities (POA), and how is it used?</w:t>
            </w:r>
          </w:p>
        </w:tc>
        <w:tc>
          <w:tcPr>
            <w:tcW w:w="476" w:type="pct"/>
          </w:tcPr>
          <w:p w14:paraId="6FF522CC" w14:textId="77777777" w:rsidR="008B21B2" w:rsidRPr="009C4A1C" w:rsidRDefault="008B21B2" w:rsidP="00C62964">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9</w:t>
            </w:r>
            <w:r w:rsidRPr="00EF70C5">
              <w:rPr>
                <w:rFonts w:ascii="Times New Roman" w:eastAsia="Times New Roman" w:hAnsi="Times New Roman" w:cs="Times New Roman"/>
                <w:sz w:val="24"/>
                <w:szCs w:val="24"/>
              </w:rPr>
              <w:t>.DSR</w:t>
            </w:r>
            <w:r>
              <w:rPr>
                <w:rFonts w:ascii="Times New Roman" w:eastAsia="Times New Roman" w:hAnsi="Times New Roman" w:cs="Times New Roman"/>
                <w:sz w:val="24"/>
                <w:szCs w:val="24"/>
              </w:rPr>
              <w:t>,</w:t>
            </w:r>
            <w:r w:rsidRPr="00EF70C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w:t>
            </w:r>
            <w:r w:rsidRPr="00EF70C5">
              <w:rPr>
                <w:rFonts w:ascii="Times New Roman" w:eastAsia="Times New Roman" w:hAnsi="Times New Roman" w:cs="Times New Roman"/>
                <w:sz w:val="24"/>
                <w:szCs w:val="24"/>
              </w:rPr>
              <w:t>.RI</w:t>
            </w:r>
            <w:r>
              <w:rPr>
                <w:rFonts w:ascii="Times New Roman" w:eastAsia="Times New Roman" w:hAnsi="Times New Roman" w:cs="Times New Roman"/>
                <w:sz w:val="24"/>
                <w:szCs w:val="24"/>
              </w:rPr>
              <w:t>, 9</w:t>
            </w:r>
            <w:r w:rsidRPr="00EF70C5">
              <w:rPr>
                <w:rFonts w:ascii="Times New Roman" w:eastAsia="Times New Roman" w:hAnsi="Times New Roman" w:cs="Times New Roman"/>
                <w:sz w:val="24"/>
                <w:szCs w:val="24"/>
              </w:rPr>
              <w:t>.R</w:t>
            </w:r>
            <w:r>
              <w:rPr>
                <w:rFonts w:ascii="Times New Roman" w:eastAsia="Times New Roman" w:hAnsi="Times New Roman" w:cs="Times New Roman"/>
                <w:sz w:val="24"/>
                <w:szCs w:val="24"/>
              </w:rPr>
              <w:t>,</w:t>
            </w:r>
            <w:r w:rsidRPr="00EF70C5">
              <w:rPr>
                <w:rFonts w:ascii="Times New Roman" w:eastAsia="Times New Roman" w:hAnsi="Times New Roman" w:cs="Times New Roman"/>
                <w:sz w:val="24"/>
                <w:szCs w:val="24"/>
              </w:rPr>
              <w:t xml:space="preserve"> 1</w:t>
            </w:r>
            <w:r>
              <w:rPr>
                <w:rFonts w:ascii="Times New Roman" w:eastAsia="Times New Roman" w:hAnsi="Times New Roman" w:cs="Times New Roman"/>
                <w:sz w:val="24"/>
                <w:szCs w:val="24"/>
              </w:rPr>
              <w:t>0</w:t>
            </w:r>
            <w:r w:rsidRPr="00EF70C5">
              <w:rPr>
                <w:rFonts w:ascii="Times New Roman" w:eastAsia="Times New Roman" w:hAnsi="Times New Roman" w:cs="Times New Roman"/>
                <w:sz w:val="24"/>
                <w:szCs w:val="24"/>
              </w:rPr>
              <w:t>.DSR</w:t>
            </w:r>
            <w:r>
              <w:rPr>
                <w:rFonts w:ascii="Times New Roman" w:eastAsia="Times New Roman" w:hAnsi="Times New Roman" w:cs="Times New Roman"/>
                <w:sz w:val="24"/>
                <w:szCs w:val="24"/>
              </w:rPr>
              <w:t>,</w:t>
            </w:r>
            <w:r w:rsidRPr="00EF70C5">
              <w:rPr>
                <w:rFonts w:ascii="Times New Roman" w:eastAsia="Times New Roman" w:hAnsi="Times New Roman" w:cs="Times New Roman"/>
                <w:sz w:val="24"/>
                <w:szCs w:val="24"/>
              </w:rPr>
              <w:t xml:space="preserve"> 1</w:t>
            </w:r>
            <w:r>
              <w:rPr>
                <w:rFonts w:ascii="Times New Roman" w:eastAsia="Times New Roman" w:hAnsi="Times New Roman" w:cs="Times New Roman"/>
                <w:sz w:val="24"/>
                <w:szCs w:val="24"/>
              </w:rPr>
              <w:t>0</w:t>
            </w:r>
            <w:r w:rsidRPr="00EF70C5">
              <w:rPr>
                <w:rFonts w:ascii="Times New Roman" w:eastAsia="Times New Roman" w:hAnsi="Times New Roman" w:cs="Times New Roman"/>
                <w:sz w:val="24"/>
                <w:szCs w:val="24"/>
              </w:rPr>
              <w:t>.RI</w:t>
            </w:r>
            <w:r>
              <w:rPr>
                <w:rFonts w:ascii="Times New Roman" w:eastAsia="Times New Roman" w:hAnsi="Times New Roman" w:cs="Times New Roman"/>
                <w:sz w:val="24"/>
                <w:szCs w:val="24"/>
              </w:rPr>
              <w:t xml:space="preserve">, </w:t>
            </w:r>
            <w:r w:rsidRPr="00EF70C5">
              <w:rPr>
                <w:rFonts w:ascii="Times New Roman" w:eastAsia="Times New Roman" w:hAnsi="Times New Roman" w:cs="Times New Roman"/>
                <w:sz w:val="24"/>
                <w:szCs w:val="24"/>
              </w:rPr>
              <w:t>1</w:t>
            </w:r>
            <w:r>
              <w:rPr>
                <w:rFonts w:ascii="Times New Roman" w:eastAsia="Times New Roman" w:hAnsi="Times New Roman" w:cs="Times New Roman"/>
                <w:sz w:val="24"/>
                <w:szCs w:val="24"/>
              </w:rPr>
              <w:t>0</w:t>
            </w:r>
            <w:r w:rsidRPr="00EF70C5">
              <w:rPr>
                <w:rFonts w:ascii="Times New Roman" w:eastAsia="Times New Roman" w:hAnsi="Times New Roman" w:cs="Times New Roman"/>
                <w:sz w:val="24"/>
                <w:szCs w:val="24"/>
              </w:rPr>
              <w:t>.R</w:t>
            </w:r>
            <w:r>
              <w:rPr>
                <w:rFonts w:ascii="Times New Roman" w:eastAsia="Times New Roman" w:hAnsi="Times New Roman" w:cs="Times New Roman"/>
                <w:sz w:val="24"/>
                <w:szCs w:val="24"/>
              </w:rPr>
              <w:t xml:space="preserve">, </w:t>
            </w:r>
            <w:r w:rsidRPr="00EF70C5">
              <w:rPr>
                <w:rFonts w:ascii="Times New Roman" w:eastAsia="Times New Roman" w:hAnsi="Times New Roman" w:cs="Times New Roman"/>
                <w:sz w:val="24"/>
                <w:szCs w:val="24"/>
              </w:rPr>
              <w:t>11.DSR</w:t>
            </w:r>
            <w:r>
              <w:rPr>
                <w:rFonts w:ascii="Times New Roman" w:eastAsia="Times New Roman" w:hAnsi="Times New Roman" w:cs="Times New Roman"/>
                <w:sz w:val="24"/>
                <w:szCs w:val="24"/>
              </w:rPr>
              <w:t>,</w:t>
            </w:r>
            <w:r w:rsidRPr="00EF70C5">
              <w:rPr>
                <w:rFonts w:ascii="Times New Roman" w:eastAsia="Times New Roman" w:hAnsi="Times New Roman" w:cs="Times New Roman"/>
                <w:sz w:val="24"/>
                <w:szCs w:val="24"/>
              </w:rPr>
              <w:t xml:space="preserve"> 11.RI</w:t>
            </w:r>
            <w:r>
              <w:rPr>
                <w:rFonts w:ascii="Times New Roman" w:eastAsia="Times New Roman" w:hAnsi="Times New Roman" w:cs="Times New Roman"/>
                <w:sz w:val="24"/>
                <w:szCs w:val="24"/>
              </w:rPr>
              <w:t xml:space="preserve">, </w:t>
            </w:r>
            <w:r w:rsidRPr="00EF70C5">
              <w:rPr>
                <w:rFonts w:ascii="Times New Roman" w:eastAsia="Times New Roman" w:hAnsi="Times New Roman" w:cs="Times New Roman"/>
                <w:sz w:val="24"/>
                <w:szCs w:val="24"/>
              </w:rPr>
              <w:t>11.R</w:t>
            </w:r>
            <w:r>
              <w:rPr>
                <w:rFonts w:ascii="Times New Roman" w:eastAsia="Times New Roman" w:hAnsi="Times New Roman" w:cs="Times New Roman"/>
                <w:sz w:val="24"/>
                <w:szCs w:val="24"/>
              </w:rPr>
              <w:t xml:space="preserve">, </w:t>
            </w:r>
            <w:r w:rsidRPr="00EF70C5">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Pr="00EF70C5">
              <w:rPr>
                <w:rFonts w:ascii="Times New Roman" w:eastAsia="Times New Roman" w:hAnsi="Times New Roman" w:cs="Times New Roman"/>
                <w:sz w:val="24"/>
                <w:szCs w:val="24"/>
              </w:rPr>
              <w:t>.DSR</w:t>
            </w:r>
            <w:r>
              <w:rPr>
                <w:rFonts w:ascii="Times New Roman" w:eastAsia="Times New Roman" w:hAnsi="Times New Roman" w:cs="Times New Roman"/>
                <w:sz w:val="24"/>
                <w:szCs w:val="24"/>
              </w:rPr>
              <w:t>,</w:t>
            </w:r>
            <w:r w:rsidRPr="00EF70C5">
              <w:rPr>
                <w:rFonts w:ascii="Times New Roman" w:eastAsia="Times New Roman" w:hAnsi="Times New Roman" w:cs="Times New Roman"/>
                <w:sz w:val="24"/>
                <w:szCs w:val="24"/>
              </w:rPr>
              <w:t xml:space="preserve"> 1</w:t>
            </w:r>
            <w:r>
              <w:rPr>
                <w:rFonts w:ascii="Times New Roman" w:eastAsia="Times New Roman" w:hAnsi="Times New Roman" w:cs="Times New Roman"/>
                <w:sz w:val="24"/>
                <w:szCs w:val="24"/>
              </w:rPr>
              <w:t>2</w:t>
            </w:r>
            <w:r w:rsidRPr="00EF70C5">
              <w:rPr>
                <w:rFonts w:ascii="Times New Roman" w:eastAsia="Times New Roman" w:hAnsi="Times New Roman" w:cs="Times New Roman"/>
                <w:sz w:val="24"/>
                <w:szCs w:val="24"/>
              </w:rPr>
              <w:t>.RI</w:t>
            </w:r>
            <w:r>
              <w:rPr>
                <w:rFonts w:ascii="Times New Roman" w:eastAsia="Times New Roman" w:hAnsi="Times New Roman" w:cs="Times New Roman"/>
                <w:sz w:val="24"/>
                <w:szCs w:val="24"/>
              </w:rPr>
              <w:t xml:space="preserve">, </w:t>
            </w:r>
            <w:r w:rsidRPr="00EF70C5">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Pr="00EF70C5">
              <w:rPr>
                <w:rFonts w:ascii="Times New Roman" w:eastAsia="Times New Roman" w:hAnsi="Times New Roman" w:cs="Times New Roman"/>
                <w:sz w:val="24"/>
                <w:szCs w:val="24"/>
              </w:rPr>
              <w:t>.R</w:t>
            </w:r>
          </w:p>
        </w:tc>
        <w:tc>
          <w:tcPr>
            <w:tcW w:w="570" w:type="pct"/>
          </w:tcPr>
          <w:p w14:paraId="2A44DF6D" w14:textId="77777777" w:rsidR="008B21B2" w:rsidRPr="009C4A1C" w:rsidRDefault="008B21B2" w:rsidP="00C62964">
            <w:pPr>
              <w:rPr>
                <w:rFonts w:ascii="Times New Roman" w:eastAsia="Times New Roman" w:hAnsi="Times New Roman" w:cs="Times New Roman"/>
                <w:sz w:val="24"/>
                <w:szCs w:val="24"/>
              </w:rPr>
            </w:pPr>
          </w:p>
        </w:tc>
        <w:tc>
          <w:tcPr>
            <w:tcW w:w="468" w:type="pct"/>
          </w:tcPr>
          <w:p w14:paraId="2F3C210E" w14:textId="77777777" w:rsidR="008B21B2" w:rsidRPr="009C4A1C" w:rsidRDefault="008B21B2" w:rsidP="00C62964">
            <w:pPr>
              <w:rPr>
                <w:rFonts w:ascii="Times New Roman" w:eastAsia="Times New Roman" w:hAnsi="Times New Roman" w:cs="Times New Roman"/>
                <w:sz w:val="24"/>
                <w:szCs w:val="24"/>
              </w:rPr>
            </w:pPr>
          </w:p>
        </w:tc>
      </w:tr>
      <w:tr w:rsidR="008B21B2" w:rsidRPr="009C4A1C" w14:paraId="67054E01" w14:textId="77777777" w:rsidTr="008B21B2">
        <w:tc>
          <w:tcPr>
            <w:tcW w:w="214" w:type="pct"/>
          </w:tcPr>
          <w:p w14:paraId="3F14E02E"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42</w:t>
            </w:r>
          </w:p>
        </w:tc>
        <w:tc>
          <w:tcPr>
            <w:tcW w:w="753" w:type="pct"/>
            <w:tcMar>
              <w:top w:w="43" w:type="dxa"/>
              <w:left w:w="115" w:type="dxa"/>
              <w:bottom w:w="43" w:type="dxa"/>
              <w:right w:w="115" w:type="dxa"/>
            </w:tcMar>
          </w:tcPr>
          <w:p w14:paraId="1EE908C0"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Describe leadership characteristics and opportunities as they relate to agriculture and FFA. </w:t>
            </w:r>
          </w:p>
        </w:tc>
        <w:tc>
          <w:tcPr>
            <w:tcW w:w="1373" w:type="pct"/>
          </w:tcPr>
          <w:p w14:paraId="6D015E87" w14:textId="77777777" w:rsidR="008B21B2" w:rsidRPr="009C4A1C" w:rsidRDefault="008B21B2" w:rsidP="00C62964">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Description should include</w:t>
            </w:r>
          </w:p>
          <w:p w14:paraId="68944465"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examples of successful leaders</w:t>
            </w:r>
          </w:p>
          <w:p w14:paraId="1B10D180"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types of leadership</w:t>
            </w:r>
          </w:p>
          <w:p w14:paraId="6F41EA2C" w14:textId="77777777" w:rsidR="008B21B2" w:rsidRPr="009C4A1C" w:rsidRDefault="008B21B2">
            <w:pPr>
              <w:numPr>
                <w:ilvl w:val="1"/>
                <w:numId w:val="150"/>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autocratic</w:t>
            </w:r>
          </w:p>
          <w:p w14:paraId="4EC18F8C" w14:textId="77777777" w:rsidR="008B21B2" w:rsidRPr="009C4A1C" w:rsidRDefault="008B21B2">
            <w:pPr>
              <w:numPr>
                <w:ilvl w:val="1"/>
                <w:numId w:val="150"/>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participative</w:t>
            </w:r>
          </w:p>
          <w:p w14:paraId="72ACC78C" w14:textId="77777777" w:rsidR="008B21B2" w:rsidRPr="009C4A1C" w:rsidRDefault="008B21B2">
            <w:pPr>
              <w:numPr>
                <w:ilvl w:val="1"/>
                <w:numId w:val="150"/>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laissez-faire</w:t>
            </w:r>
          </w:p>
          <w:p w14:paraId="69702FF5" w14:textId="77777777" w:rsidR="008B21B2" w:rsidRPr="009C4A1C" w:rsidRDefault="008B21B2">
            <w:pPr>
              <w:numPr>
                <w:ilvl w:val="1"/>
                <w:numId w:val="150"/>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servant</w:t>
            </w:r>
          </w:p>
          <w:p w14:paraId="0FECABA4" w14:textId="77777777" w:rsidR="008B21B2" w:rsidRPr="009C4A1C" w:rsidRDefault="008B21B2">
            <w:pPr>
              <w:numPr>
                <w:ilvl w:val="1"/>
                <w:numId w:val="150"/>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followership</w:t>
            </w:r>
          </w:p>
          <w:p w14:paraId="058159B2"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positive leadership qualities and traits of successful leaders</w:t>
            </w:r>
          </w:p>
          <w:p w14:paraId="4E5AAE19"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opportunities for participating in leadership activities in FFA</w:t>
            </w:r>
          </w:p>
          <w:p w14:paraId="07D5C3E9"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demonstrating methods for conducting an effective meeting.</w:t>
            </w:r>
          </w:p>
        </w:tc>
        <w:tc>
          <w:tcPr>
            <w:tcW w:w="1147" w:type="pct"/>
          </w:tcPr>
          <w:p w14:paraId="2EC9786B"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Who are some successful leaders in the agriculture industry?</w:t>
            </w:r>
          </w:p>
          <w:p w14:paraId="021D723F"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qualities make a successful leader?</w:t>
            </w:r>
          </w:p>
          <w:p w14:paraId="3EB49867"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leadership traits?</w:t>
            </w:r>
          </w:p>
          <w:p w14:paraId="31478622"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is the difference between positive and negative leadership?</w:t>
            </w:r>
          </w:p>
        </w:tc>
        <w:tc>
          <w:tcPr>
            <w:tcW w:w="476" w:type="pct"/>
          </w:tcPr>
          <w:p w14:paraId="1FF1813F" w14:textId="77777777" w:rsidR="008B21B2" w:rsidRDefault="008B21B2" w:rsidP="00C62964">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b/>
                <w:bCs/>
                <w:sz w:val="24"/>
                <w:szCs w:val="24"/>
              </w:rPr>
              <w:t>English:</w:t>
            </w:r>
            <w:r>
              <w:rPr>
                <w:rFonts w:ascii="Times New Roman" w:eastAsia="Times New Roman" w:hAnsi="Times New Roman" w:cs="Times New Roman"/>
                <w:sz w:val="24"/>
                <w:szCs w:val="24"/>
              </w:rPr>
              <w:t xml:space="preserve"> 9.DSR, 9.RI, 10.DSR, 10.RI, </w:t>
            </w:r>
            <w:r w:rsidRPr="00EF70C5">
              <w:rPr>
                <w:rFonts w:ascii="Times New Roman" w:eastAsia="Times New Roman" w:hAnsi="Times New Roman" w:cs="Times New Roman"/>
                <w:sz w:val="24"/>
                <w:szCs w:val="24"/>
              </w:rPr>
              <w:t>11.DSR</w:t>
            </w:r>
            <w:r>
              <w:rPr>
                <w:rFonts w:ascii="Times New Roman" w:eastAsia="Times New Roman" w:hAnsi="Times New Roman" w:cs="Times New Roman"/>
                <w:sz w:val="24"/>
                <w:szCs w:val="24"/>
              </w:rPr>
              <w:t>,</w:t>
            </w:r>
            <w:r w:rsidRPr="00EF70C5">
              <w:rPr>
                <w:rFonts w:ascii="Times New Roman" w:eastAsia="Times New Roman" w:hAnsi="Times New Roman" w:cs="Times New Roman"/>
                <w:sz w:val="24"/>
                <w:szCs w:val="24"/>
              </w:rPr>
              <w:t xml:space="preserve"> 11.RI</w:t>
            </w:r>
            <w:r>
              <w:rPr>
                <w:rFonts w:ascii="Times New Roman" w:eastAsia="Times New Roman" w:hAnsi="Times New Roman" w:cs="Times New Roman"/>
                <w:sz w:val="24"/>
                <w:szCs w:val="24"/>
              </w:rPr>
              <w:t xml:space="preserve">, </w:t>
            </w:r>
            <w:r w:rsidRPr="00EF70C5">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Pr="00EF70C5">
              <w:rPr>
                <w:rFonts w:ascii="Times New Roman" w:eastAsia="Times New Roman" w:hAnsi="Times New Roman" w:cs="Times New Roman"/>
                <w:sz w:val="24"/>
                <w:szCs w:val="24"/>
              </w:rPr>
              <w:t>.DSR</w:t>
            </w:r>
            <w:r>
              <w:rPr>
                <w:rFonts w:ascii="Times New Roman" w:eastAsia="Times New Roman" w:hAnsi="Times New Roman" w:cs="Times New Roman"/>
                <w:sz w:val="24"/>
                <w:szCs w:val="24"/>
              </w:rPr>
              <w:t>,</w:t>
            </w:r>
            <w:r w:rsidRPr="00EF70C5">
              <w:rPr>
                <w:rFonts w:ascii="Times New Roman" w:eastAsia="Times New Roman" w:hAnsi="Times New Roman" w:cs="Times New Roman"/>
                <w:sz w:val="24"/>
                <w:szCs w:val="24"/>
              </w:rPr>
              <w:t xml:space="preserve"> 1</w:t>
            </w:r>
            <w:r>
              <w:rPr>
                <w:rFonts w:ascii="Times New Roman" w:eastAsia="Times New Roman" w:hAnsi="Times New Roman" w:cs="Times New Roman"/>
                <w:sz w:val="24"/>
                <w:szCs w:val="24"/>
              </w:rPr>
              <w:t>2</w:t>
            </w:r>
            <w:r w:rsidRPr="00EF70C5">
              <w:rPr>
                <w:rFonts w:ascii="Times New Roman" w:eastAsia="Times New Roman" w:hAnsi="Times New Roman" w:cs="Times New Roman"/>
                <w:sz w:val="24"/>
                <w:szCs w:val="24"/>
              </w:rPr>
              <w:t>.RI</w:t>
            </w:r>
          </w:p>
          <w:p w14:paraId="0EF81EE3" w14:textId="77777777" w:rsidR="008B21B2" w:rsidRPr="009C4A1C" w:rsidRDefault="008B21B2" w:rsidP="00C62964">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5FC5AB80" w14:textId="77777777" w:rsidR="008B21B2" w:rsidRPr="009C4A1C" w:rsidRDefault="008B21B2" w:rsidP="00C62964">
            <w:pPr>
              <w:rPr>
                <w:rFonts w:ascii="Times New Roman" w:eastAsia="Times New Roman" w:hAnsi="Times New Roman" w:cs="Times New Roman"/>
                <w:sz w:val="24"/>
                <w:szCs w:val="24"/>
              </w:rPr>
            </w:pPr>
          </w:p>
        </w:tc>
        <w:tc>
          <w:tcPr>
            <w:tcW w:w="570" w:type="pct"/>
          </w:tcPr>
          <w:p w14:paraId="3D5140D1" w14:textId="77777777" w:rsidR="008B21B2" w:rsidRPr="009C4A1C" w:rsidRDefault="008B21B2" w:rsidP="00C62964">
            <w:pPr>
              <w:rPr>
                <w:rFonts w:ascii="Times New Roman" w:eastAsia="Times New Roman" w:hAnsi="Times New Roman" w:cs="Times New Roman"/>
                <w:sz w:val="24"/>
                <w:szCs w:val="24"/>
              </w:rPr>
            </w:pPr>
          </w:p>
        </w:tc>
        <w:tc>
          <w:tcPr>
            <w:tcW w:w="468" w:type="pct"/>
          </w:tcPr>
          <w:p w14:paraId="71305A4E" w14:textId="77777777" w:rsidR="008B21B2" w:rsidRPr="009C4A1C" w:rsidRDefault="008B21B2" w:rsidP="00C62964">
            <w:pPr>
              <w:rPr>
                <w:rFonts w:ascii="Times New Roman" w:eastAsia="Times New Roman" w:hAnsi="Times New Roman" w:cs="Times New Roman"/>
                <w:sz w:val="24"/>
                <w:szCs w:val="24"/>
              </w:rPr>
            </w:pPr>
          </w:p>
        </w:tc>
      </w:tr>
      <w:tr w:rsidR="008B21B2" w:rsidRPr="009C4A1C" w14:paraId="737F1852" w14:textId="77777777" w:rsidTr="008B21B2">
        <w:tc>
          <w:tcPr>
            <w:tcW w:w="214" w:type="pct"/>
          </w:tcPr>
          <w:p w14:paraId="518E7D50" w14:textId="77777777" w:rsidR="008B21B2" w:rsidRPr="009C4A1C" w:rsidRDefault="008B21B2" w:rsidP="00C62964">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43</w:t>
            </w:r>
          </w:p>
        </w:tc>
        <w:tc>
          <w:tcPr>
            <w:tcW w:w="753" w:type="pct"/>
            <w:tcMar>
              <w:top w:w="43" w:type="dxa"/>
              <w:left w:w="115" w:type="dxa"/>
              <w:bottom w:w="43" w:type="dxa"/>
              <w:right w:w="115" w:type="dxa"/>
            </w:tcMar>
          </w:tcPr>
          <w:p w14:paraId="626A570D" w14:textId="77777777" w:rsidR="008B21B2" w:rsidRPr="009C4A1C" w:rsidRDefault="008B21B2" w:rsidP="00C62964">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9C4A1C">
              <w:rPr>
                <w:rFonts w:ascii="Times New Roman" w:eastAsia="Times New Roman" w:hAnsi="Times New Roman" w:cs="Times New Roman"/>
                <w:sz w:val="24"/>
                <w:szCs w:val="24"/>
              </w:rPr>
              <w:t xml:space="preserve">Apply for an FFA degree and/or an agricultural proficiency award. </w:t>
            </w:r>
          </w:p>
        </w:tc>
        <w:tc>
          <w:tcPr>
            <w:tcW w:w="1373" w:type="pct"/>
          </w:tcPr>
          <w:p w14:paraId="249A8AA1" w14:textId="77777777" w:rsidR="008B21B2" w:rsidRPr="009C4A1C" w:rsidRDefault="008B21B2" w:rsidP="00C62964">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Application should include</w:t>
            </w:r>
          </w:p>
          <w:p w14:paraId="57C51475"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identifying types of FFA degrees</w:t>
            </w:r>
          </w:p>
          <w:p w14:paraId="3EAEC1C4" w14:textId="77777777" w:rsidR="008B21B2" w:rsidRPr="009C4A1C" w:rsidRDefault="008B21B2">
            <w:pPr>
              <w:numPr>
                <w:ilvl w:val="1"/>
                <w:numId w:val="150"/>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Greenhand</w:t>
            </w:r>
          </w:p>
          <w:p w14:paraId="514C604E" w14:textId="77777777" w:rsidR="008B21B2" w:rsidRPr="009C4A1C" w:rsidRDefault="008B21B2">
            <w:pPr>
              <w:numPr>
                <w:ilvl w:val="1"/>
                <w:numId w:val="150"/>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Chapter</w:t>
            </w:r>
          </w:p>
          <w:p w14:paraId="7A1783F2" w14:textId="77777777" w:rsidR="008B21B2" w:rsidRPr="009C4A1C" w:rsidRDefault="008B21B2">
            <w:pPr>
              <w:numPr>
                <w:ilvl w:val="1"/>
                <w:numId w:val="150"/>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State</w:t>
            </w:r>
          </w:p>
          <w:p w14:paraId="732DE587" w14:textId="77777777" w:rsidR="008B21B2" w:rsidRPr="009C4A1C" w:rsidRDefault="008B21B2">
            <w:pPr>
              <w:numPr>
                <w:ilvl w:val="1"/>
                <w:numId w:val="150"/>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American</w:t>
            </w:r>
          </w:p>
          <w:p w14:paraId="42CB6DBE"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identifying proficiency award areas</w:t>
            </w:r>
          </w:p>
          <w:p w14:paraId="113DFC0D" w14:textId="77777777" w:rsidR="008B21B2" w:rsidRPr="009C4A1C" w:rsidRDefault="008B21B2">
            <w:pPr>
              <w:numPr>
                <w:ilvl w:val="1"/>
                <w:numId w:val="150"/>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entrepreneurship</w:t>
            </w:r>
          </w:p>
          <w:p w14:paraId="11FB3307" w14:textId="77777777" w:rsidR="008B21B2" w:rsidRPr="009C4A1C" w:rsidRDefault="008B21B2">
            <w:pPr>
              <w:numPr>
                <w:ilvl w:val="1"/>
                <w:numId w:val="150"/>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placement</w:t>
            </w:r>
          </w:p>
          <w:p w14:paraId="6CE13EC6" w14:textId="77777777" w:rsidR="008B21B2" w:rsidRPr="009C4A1C" w:rsidRDefault="008B21B2">
            <w:pPr>
              <w:numPr>
                <w:ilvl w:val="1"/>
                <w:numId w:val="150"/>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combined</w:t>
            </w:r>
          </w:p>
          <w:p w14:paraId="18322AB8" w14:textId="77777777" w:rsidR="008B21B2" w:rsidRPr="009C4A1C" w:rsidRDefault="008B21B2">
            <w:pPr>
              <w:numPr>
                <w:ilvl w:val="1"/>
                <w:numId w:val="150"/>
              </w:numPr>
              <w:shd w:val="clear" w:color="auto" w:fill="FFFFFF"/>
              <w:tabs>
                <w:tab w:val="clear" w:pos="1440"/>
                <w:tab w:val="num" w:pos="1195"/>
              </w:tabs>
              <w:ind w:left="1105"/>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agriscience research</w:t>
            </w:r>
          </w:p>
          <w:p w14:paraId="579D80D3"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exploring CDEs and LDEs related to this course</w:t>
            </w:r>
          </w:p>
          <w:p w14:paraId="50641065"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identifying all SAE criteria to be eligible for the award</w:t>
            </w:r>
          </w:p>
          <w:p w14:paraId="29D5C231"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identifying the type of award</w:t>
            </w:r>
          </w:p>
          <w:p w14:paraId="0887A0EE" w14:textId="77777777" w:rsidR="008B21B2" w:rsidRPr="009C4A1C" w:rsidRDefault="008B21B2">
            <w:pPr>
              <w:pStyle w:val="ListParagraph"/>
              <w:numPr>
                <w:ilvl w:val="0"/>
                <w:numId w:val="151"/>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applying for an FFA award.</w:t>
            </w:r>
          </w:p>
        </w:tc>
        <w:tc>
          <w:tcPr>
            <w:tcW w:w="1147" w:type="pct"/>
          </w:tcPr>
          <w:p w14:paraId="563576BE"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Where are the awards and their application criteria located?</w:t>
            </w:r>
          </w:p>
          <w:p w14:paraId="5C193E46"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benefits of winning an FFA award?</w:t>
            </w:r>
          </w:p>
          <w:p w14:paraId="4F76E8CF"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benefits and requirements of an FFA degree?</w:t>
            </w:r>
          </w:p>
          <w:p w14:paraId="1FCE1DD3"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FFA awards are available?</w:t>
            </w:r>
          </w:p>
          <w:p w14:paraId="415AEC36"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does the FFA degree program reward FFA members in all phases of leadership, skills, and occupational development?</w:t>
            </w:r>
          </w:p>
          <w:p w14:paraId="5824B52C"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What is the highest degree that can be conferred upon an FFA member at the national level?</w:t>
            </w:r>
          </w:p>
          <w:p w14:paraId="134745DC" w14:textId="77777777" w:rsidR="008B21B2" w:rsidRPr="009C4A1C" w:rsidRDefault="008B21B2">
            <w:pPr>
              <w:pStyle w:val="ListParagraph"/>
              <w:numPr>
                <w:ilvl w:val="0"/>
                <w:numId w:val="151"/>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the requirements for a Greenhand FFA degree?</w:t>
            </w:r>
          </w:p>
        </w:tc>
        <w:tc>
          <w:tcPr>
            <w:tcW w:w="476" w:type="pct"/>
          </w:tcPr>
          <w:p w14:paraId="304FB97A" w14:textId="77777777" w:rsidR="008B21B2" w:rsidRDefault="008B21B2" w:rsidP="00C62964">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English:</w:t>
            </w:r>
            <w:r>
              <w:rPr>
                <w:rFonts w:ascii="Times New Roman" w:eastAsia="Times New Roman" w:hAnsi="Times New Roman" w:cs="Times New Roman"/>
                <w:sz w:val="24"/>
                <w:szCs w:val="24"/>
              </w:rPr>
              <w:t xml:space="preserve"> 9.DSR, 9.RI, 10.DSR, 10.RI, </w:t>
            </w:r>
            <w:r w:rsidRPr="00EF70C5">
              <w:rPr>
                <w:rFonts w:ascii="Times New Roman" w:eastAsia="Times New Roman" w:hAnsi="Times New Roman" w:cs="Times New Roman"/>
                <w:sz w:val="24"/>
                <w:szCs w:val="24"/>
              </w:rPr>
              <w:t>11.DSR</w:t>
            </w:r>
            <w:r>
              <w:rPr>
                <w:rFonts w:ascii="Times New Roman" w:eastAsia="Times New Roman" w:hAnsi="Times New Roman" w:cs="Times New Roman"/>
                <w:sz w:val="24"/>
                <w:szCs w:val="24"/>
              </w:rPr>
              <w:t>,</w:t>
            </w:r>
            <w:r w:rsidRPr="00EF70C5">
              <w:rPr>
                <w:rFonts w:ascii="Times New Roman" w:eastAsia="Times New Roman" w:hAnsi="Times New Roman" w:cs="Times New Roman"/>
                <w:sz w:val="24"/>
                <w:szCs w:val="24"/>
              </w:rPr>
              <w:t xml:space="preserve"> 11.RI</w:t>
            </w:r>
            <w:r>
              <w:rPr>
                <w:rFonts w:ascii="Times New Roman" w:eastAsia="Times New Roman" w:hAnsi="Times New Roman" w:cs="Times New Roman"/>
                <w:sz w:val="24"/>
                <w:szCs w:val="24"/>
              </w:rPr>
              <w:t xml:space="preserve">, </w:t>
            </w:r>
            <w:r w:rsidRPr="00EF70C5">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Pr="00EF70C5">
              <w:rPr>
                <w:rFonts w:ascii="Times New Roman" w:eastAsia="Times New Roman" w:hAnsi="Times New Roman" w:cs="Times New Roman"/>
                <w:sz w:val="24"/>
                <w:szCs w:val="24"/>
              </w:rPr>
              <w:t>.DSR</w:t>
            </w:r>
            <w:r>
              <w:rPr>
                <w:rFonts w:ascii="Times New Roman" w:eastAsia="Times New Roman" w:hAnsi="Times New Roman" w:cs="Times New Roman"/>
                <w:sz w:val="24"/>
                <w:szCs w:val="24"/>
              </w:rPr>
              <w:t>,</w:t>
            </w:r>
            <w:r w:rsidRPr="00EF70C5">
              <w:rPr>
                <w:rFonts w:ascii="Times New Roman" w:eastAsia="Times New Roman" w:hAnsi="Times New Roman" w:cs="Times New Roman"/>
                <w:sz w:val="24"/>
                <w:szCs w:val="24"/>
              </w:rPr>
              <w:t xml:space="preserve"> 1</w:t>
            </w:r>
            <w:r>
              <w:rPr>
                <w:rFonts w:ascii="Times New Roman" w:eastAsia="Times New Roman" w:hAnsi="Times New Roman" w:cs="Times New Roman"/>
                <w:sz w:val="24"/>
                <w:szCs w:val="24"/>
              </w:rPr>
              <w:t>2</w:t>
            </w:r>
            <w:r w:rsidRPr="00EF70C5">
              <w:rPr>
                <w:rFonts w:ascii="Times New Roman" w:eastAsia="Times New Roman" w:hAnsi="Times New Roman" w:cs="Times New Roman"/>
                <w:sz w:val="24"/>
                <w:szCs w:val="24"/>
              </w:rPr>
              <w:t>.RI</w:t>
            </w:r>
          </w:p>
          <w:p w14:paraId="7D8B4BC4" w14:textId="77777777" w:rsidR="008B21B2" w:rsidRPr="009C4A1C" w:rsidRDefault="008B21B2" w:rsidP="00C62964">
            <w:pPr>
              <w:rPr>
                <w:rFonts w:ascii="Times New Roman" w:eastAsia="Times New Roman" w:hAnsi="Times New Roman" w:cs="Times New Roman"/>
                <w:sz w:val="24"/>
                <w:szCs w:val="24"/>
              </w:rPr>
            </w:pPr>
          </w:p>
        </w:tc>
        <w:tc>
          <w:tcPr>
            <w:tcW w:w="570" w:type="pct"/>
          </w:tcPr>
          <w:p w14:paraId="63E6A539" w14:textId="77777777" w:rsidR="008B21B2" w:rsidRPr="009C4A1C" w:rsidRDefault="008B21B2" w:rsidP="00C62964">
            <w:pPr>
              <w:rPr>
                <w:rFonts w:ascii="Times New Roman" w:eastAsia="Times New Roman" w:hAnsi="Times New Roman" w:cs="Times New Roman"/>
                <w:sz w:val="24"/>
                <w:szCs w:val="24"/>
              </w:rPr>
            </w:pPr>
          </w:p>
        </w:tc>
        <w:tc>
          <w:tcPr>
            <w:tcW w:w="468" w:type="pct"/>
          </w:tcPr>
          <w:p w14:paraId="225D61D6" w14:textId="77777777" w:rsidR="008B21B2" w:rsidRPr="009C4A1C" w:rsidRDefault="008B21B2" w:rsidP="00C62964">
            <w:pPr>
              <w:rPr>
                <w:rFonts w:ascii="Times New Roman" w:eastAsia="Times New Roman" w:hAnsi="Times New Roman" w:cs="Times New Roman"/>
                <w:sz w:val="24"/>
                <w:szCs w:val="24"/>
              </w:rPr>
            </w:pPr>
          </w:p>
        </w:tc>
      </w:tr>
      <w:tr w:rsidR="007617F9" w:rsidRPr="00AE639E" w14:paraId="718B18B2" w14:textId="1311F59C" w:rsidTr="008B21B2">
        <w:tc>
          <w:tcPr>
            <w:tcW w:w="214" w:type="pct"/>
            <w:shd w:val="clear" w:color="auto" w:fill="AEAAAA" w:themeFill="background2" w:themeFillShade="BF"/>
          </w:tcPr>
          <w:p w14:paraId="1BD6F696"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753" w:type="pct"/>
            <w:shd w:val="clear" w:color="auto" w:fill="AEAAAA" w:themeFill="background2" w:themeFillShade="BF"/>
            <w:tcMar>
              <w:top w:w="43" w:type="dxa"/>
              <w:left w:w="115" w:type="dxa"/>
              <w:bottom w:w="43" w:type="dxa"/>
              <w:right w:w="115" w:type="dxa"/>
            </w:tcMar>
          </w:tcPr>
          <w:p w14:paraId="20BE9842"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b/>
                <w:bCs/>
                <w:kern w:val="36"/>
                <w:sz w:val="24"/>
                <w:szCs w:val="24"/>
              </w:rPr>
              <w:t>Maintaining Professional and Ethical Standards</w:t>
            </w:r>
          </w:p>
        </w:tc>
        <w:tc>
          <w:tcPr>
            <w:tcW w:w="1373" w:type="pct"/>
            <w:shd w:val="clear" w:color="auto" w:fill="AEAAAA" w:themeFill="background2" w:themeFillShade="BF"/>
          </w:tcPr>
          <w:p w14:paraId="4AE3E58E"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p>
        </w:tc>
        <w:tc>
          <w:tcPr>
            <w:tcW w:w="1147" w:type="pct"/>
            <w:shd w:val="clear" w:color="auto" w:fill="AEAAAA" w:themeFill="background2" w:themeFillShade="BF"/>
          </w:tcPr>
          <w:p w14:paraId="23EA60AA"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476" w:type="pct"/>
            <w:shd w:val="clear" w:color="auto" w:fill="AEAAAA" w:themeFill="background2" w:themeFillShade="BF"/>
          </w:tcPr>
          <w:p w14:paraId="2CD34BCA"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570" w:type="pct"/>
            <w:shd w:val="clear" w:color="auto" w:fill="AEAAAA" w:themeFill="background2" w:themeFillShade="BF"/>
          </w:tcPr>
          <w:p w14:paraId="5FAD2F5F" w14:textId="1DE0EE4B"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468" w:type="pct"/>
            <w:shd w:val="clear" w:color="auto" w:fill="AEAAAA" w:themeFill="background2" w:themeFillShade="BF"/>
          </w:tcPr>
          <w:p w14:paraId="64036118"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r>
      <w:tr w:rsidR="007617F9" w:rsidRPr="00AE639E" w14:paraId="1116D6A5" w14:textId="583FC30E" w:rsidTr="008B21B2">
        <w:tc>
          <w:tcPr>
            <w:tcW w:w="214" w:type="pct"/>
          </w:tcPr>
          <w:p w14:paraId="0316524C" w14:textId="2D6A6342"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44</w:t>
            </w:r>
          </w:p>
        </w:tc>
        <w:tc>
          <w:tcPr>
            <w:tcW w:w="753" w:type="pct"/>
            <w:shd w:val="clear" w:color="auto" w:fill="FFFFFF" w:themeFill="background1"/>
            <w:tcMar>
              <w:top w:w="43" w:type="dxa"/>
              <w:left w:w="115" w:type="dxa"/>
              <w:bottom w:w="43" w:type="dxa"/>
              <w:right w:w="115" w:type="dxa"/>
            </w:tcMar>
          </w:tcPr>
          <w:p w14:paraId="0A5FD8B2" w14:textId="1A363B64"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Identify legal and ethical issues in the veterinary medicine field.</w:t>
            </w:r>
          </w:p>
        </w:tc>
        <w:tc>
          <w:tcPr>
            <w:tcW w:w="1373" w:type="pct"/>
          </w:tcPr>
          <w:p w14:paraId="7FDC305E"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Identification should include issues related to</w:t>
            </w:r>
          </w:p>
          <w:p w14:paraId="3D38738B" w14:textId="6EBA5B91" w:rsidR="007617F9" w:rsidRPr="00AE639E" w:rsidRDefault="007617F9">
            <w:pPr>
              <w:numPr>
                <w:ilvl w:val="0"/>
                <w:numId w:val="12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privacy of patient records </w:t>
            </w:r>
          </w:p>
          <w:p w14:paraId="39B57CD4" w14:textId="77777777" w:rsidR="007617F9" w:rsidRPr="00AE639E" w:rsidRDefault="007617F9">
            <w:pPr>
              <w:numPr>
                <w:ilvl w:val="0"/>
                <w:numId w:val="12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standard of care</w:t>
            </w:r>
          </w:p>
          <w:p w14:paraId="0282A8FC" w14:textId="77777777" w:rsidR="007617F9" w:rsidRPr="00AE639E" w:rsidRDefault="007617F9">
            <w:pPr>
              <w:numPr>
                <w:ilvl w:val="0"/>
                <w:numId w:val="12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liabilities </w:t>
            </w:r>
          </w:p>
          <w:p w14:paraId="69998876" w14:textId="77777777" w:rsidR="007617F9" w:rsidRPr="00AE639E" w:rsidRDefault="007617F9">
            <w:pPr>
              <w:numPr>
                <w:ilvl w:val="0"/>
                <w:numId w:val="12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malpractice vs. negligence</w:t>
            </w:r>
          </w:p>
          <w:p w14:paraId="42150A8F" w14:textId="666A390B" w:rsidR="007617F9" w:rsidRPr="00AE639E" w:rsidRDefault="007617F9">
            <w:pPr>
              <w:numPr>
                <w:ilvl w:val="0"/>
                <w:numId w:val="12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state and local laws (e.g., animal control, vaccination requirements, veterinary practice)</w:t>
            </w:r>
          </w:p>
          <w:p w14:paraId="3C42EBD0" w14:textId="77777777" w:rsidR="007617F9" w:rsidRPr="00AE639E" w:rsidRDefault="007617F9">
            <w:pPr>
              <w:numPr>
                <w:ilvl w:val="0"/>
                <w:numId w:val="12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evaluation of various sources for obtaining animals (e.g., humane societies, pet shops, backyard breeders, rescue groups)</w:t>
            </w:r>
          </w:p>
          <w:p w14:paraId="6E5D588F" w14:textId="358A8D65" w:rsidR="007617F9" w:rsidRPr="00AE639E" w:rsidRDefault="007617F9">
            <w:pPr>
              <w:numPr>
                <w:ilvl w:val="0"/>
                <w:numId w:val="12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morals vs. ethics vs. law and how each influences decision-making in veterinary practice.</w:t>
            </w:r>
          </w:p>
          <w:p w14:paraId="0E1B6987" w14:textId="1961D2CF"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eastAsia="Times New Roman" w:hAnsi="Times New Roman" w:cs="Times New Roman"/>
                <w:b/>
                <w:bCs/>
                <w:sz w:val="24"/>
                <w:szCs w:val="24"/>
              </w:rPr>
              <w:t>Teacher Resources:</w:t>
            </w:r>
          </w:p>
          <w:p w14:paraId="4CAC1205" w14:textId="7F229D1C" w:rsidR="007617F9" w:rsidRPr="00AE639E" w:rsidRDefault="007617F9">
            <w:pPr>
              <w:pStyle w:val="ListParagraph"/>
              <w:numPr>
                <w:ilvl w:val="0"/>
                <w:numId w:val="136"/>
              </w:numPr>
              <w:spacing w:before="100" w:beforeAutospacing="1" w:after="100" w:afterAutospacing="1"/>
              <w:rPr>
                <w:rFonts w:ascii="Times New Roman" w:eastAsia="Times New Roman" w:hAnsi="Times New Roman" w:cs="Times New Roman"/>
                <w:sz w:val="24"/>
                <w:szCs w:val="24"/>
              </w:rPr>
            </w:pPr>
            <w:hyperlink r:id="rId11" w:history="1">
              <w:r w:rsidRPr="00AE639E">
                <w:rPr>
                  <w:rStyle w:val="Hyperlink"/>
                  <w:rFonts w:ascii="Times New Roman" w:eastAsia="Times New Roman" w:hAnsi="Times New Roman" w:cs="Times New Roman"/>
                  <w:sz w:val="24"/>
                  <w:szCs w:val="24"/>
                </w:rPr>
                <w:t>Ch</w:t>
              </w:r>
              <w:r w:rsidRPr="00AE639E">
                <w:rPr>
                  <w:rStyle w:val="Hyperlink"/>
                  <w:rFonts w:ascii="Times New Roman" w:hAnsi="Times New Roman" w:cs="Times New Roman"/>
                  <w:sz w:val="24"/>
                  <w:szCs w:val="24"/>
                </w:rPr>
                <w:t>apter 65 - C</w:t>
              </w:r>
              <w:r w:rsidRPr="00AE639E">
                <w:rPr>
                  <w:rStyle w:val="Hyperlink"/>
                  <w:rFonts w:ascii="Times New Roman" w:eastAsia="Times New Roman" w:hAnsi="Times New Roman" w:cs="Times New Roman"/>
                  <w:sz w:val="24"/>
                  <w:szCs w:val="24"/>
                </w:rPr>
                <w:t>omprehensive Animal Care</w:t>
              </w:r>
            </w:hyperlink>
            <w:r w:rsidRPr="00AE639E">
              <w:rPr>
                <w:rFonts w:ascii="Times New Roman" w:eastAsia="Times New Roman" w:hAnsi="Times New Roman" w:cs="Times New Roman"/>
                <w:sz w:val="24"/>
                <w:szCs w:val="24"/>
              </w:rPr>
              <w:t>, Subtitle V. Domestic Animals, Title 3.2. Agriculture, Animal Care, and Food, Code of Virginia</w:t>
            </w:r>
          </w:p>
          <w:p w14:paraId="1A08E927" w14:textId="37CD4D7A" w:rsidR="007617F9" w:rsidRPr="00AE639E" w:rsidRDefault="007617F9">
            <w:pPr>
              <w:pStyle w:val="ListParagraph"/>
              <w:numPr>
                <w:ilvl w:val="0"/>
                <w:numId w:val="136"/>
              </w:numPr>
              <w:shd w:val="clear" w:color="auto" w:fill="FFFFFF"/>
              <w:spacing w:before="180" w:after="180"/>
              <w:rPr>
                <w:rFonts w:ascii="Times New Roman" w:eastAsia="Times New Roman" w:hAnsi="Times New Roman" w:cs="Times New Roman"/>
                <w:color w:val="273540"/>
                <w:sz w:val="24"/>
                <w:szCs w:val="24"/>
              </w:rPr>
            </w:pPr>
            <w:hyperlink r:id="rId12" w:history="1">
              <w:r w:rsidRPr="00AE639E">
                <w:rPr>
                  <w:rStyle w:val="Hyperlink"/>
                  <w:rFonts w:ascii="Times New Roman" w:eastAsia="Times New Roman" w:hAnsi="Times New Roman" w:cs="Times New Roman"/>
                  <w:sz w:val="24"/>
                  <w:szCs w:val="24"/>
                </w:rPr>
                <w:t>Virginia Board of Veterinary Medicine</w:t>
              </w:r>
            </w:hyperlink>
            <w:r w:rsidRPr="00AE639E">
              <w:rPr>
                <w:rFonts w:ascii="Times New Roman" w:eastAsia="Times New Roman" w:hAnsi="Times New Roman" w:cs="Times New Roman"/>
                <w:sz w:val="24"/>
                <w:szCs w:val="24"/>
              </w:rPr>
              <w:t>, Virginia Department of Health Professions</w:t>
            </w:r>
          </w:p>
        </w:tc>
        <w:tc>
          <w:tcPr>
            <w:tcW w:w="1147" w:type="pct"/>
          </w:tcPr>
          <w:p w14:paraId="385CBAB7" w14:textId="77777777" w:rsidR="007617F9" w:rsidRPr="00AE639E" w:rsidRDefault="007617F9" w:rsidP="007617F9">
            <w:pPr>
              <w:shd w:val="clear" w:color="auto" w:fill="FFFFFF"/>
              <w:rPr>
                <w:rFonts w:ascii="Times New Roman" w:eastAsia="Times New Roman" w:hAnsi="Times New Roman" w:cs="Times New Roman"/>
                <w:b/>
                <w:bCs/>
                <w:color w:val="273540"/>
                <w:sz w:val="24"/>
                <w:szCs w:val="24"/>
              </w:rPr>
            </w:pPr>
            <w:r w:rsidRPr="00AE639E">
              <w:rPr>
                <w:rFonts w:ascii="Times New Roman" w:eastAsia="Times New Roman" w:hAnsi="Times New Roman" w:cs="Times New Roman"/>
                <w:b/>
                <w:bCs/>
                <w:color w:val="273540"/>
                <w:sz w:val="24"/>
                <w:szCs w:val="24"/>
              </w:rPr>
              <w:lastRenderedPageBreak/>
              <w:t>Process/Skill Questions:</w:t>
            </w:r>
          </w:p>
          <w:p w14:paraId="5873BFF7" w14:textId="77777777" w:rsidR="007617F9" w:rsidRPr="00AE639E" w:rsidRDefault="007617F9" w:rsidP="007617F9">
            <w:pPr>
              <w:shd w:val="clear" w:color="auto" w:fill="FFFFFF"/>
              <w:rPr>
                <w:rFonts w:ascii="Times New Roman" w:eastAsia="Times New Roman" w:hAnsi="Times New Roman" w:cs="Times New Roman"/>
                <w:color w:val="273540"/>
                <w:sz w:val="24"/>
                <w:szCs w:val="24"/>
              </w:rPr>
            </w:pPr>
          </w:p>
          <w:p w14:paraId="6B985D7D" w14:textId="77777777" w:rsidR="007617F9" w:rsidRPr="00AE639E" w:rsidRDefault="007617F9">
            <w:pPr>
              <w:numPr>
                <w:ilvl w:val="0"/>
                <w:numId w:val="122"/>
              </w:numPr>
              <w:shd w:val="clear" w:color="auto" w:fill="FFFFFF"/>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is the difference between </w:t>
            </w:r>
            <w:r w:rsidRPr="00AE639E">
              <w:rPr>
                <w:rFonts w:ascii="Times New Roman" w:eastAsia="Times New Roman" w:hAnsi="Times New Roman" w:cs="Times New Roman"/>
                <w:i/>
                <w:iCs/>
                <w:color w:val="273540"/>
                <w:sz w:val="24"/>
                <w:szCs w:val="24"/>
              </w:rPr>
              <w:t>legal</w:t>
            </w:r>
            <w:r w:rsidRPr="00AE639E">
              <w:rPr>
                <w:rFonts w:ascii="Times New Roman" w:eastAsia="Times New Roman" w:hAnsi="Times New Roman" w:cs="Times New Roman"/>
                <w:color w:val="273540"/>
                <w:sz w:val="24"/>
                <w:szCs w:val="24"/>
              </w:rPr>
              <w:t> and </w:t>
            </w:r>
            <w:r w:rsidRPr="00AE639E">
              <w:rPr>
                <w:rFonts w:ascii="Times New Roman" w:eastAsia="Times New Roman" w:hAnsi="Times New Roman" w:cs="Times New Roman"/>
                <w:i/>
                <w:iCs/>
                <w:color w:val="273540"/>
                <w:sz w:val="24"/>
                <w:szCs w:val="24"/>
              </w:rPr>
              <w:t>ethical</w:t>
            </w:r>
            <w:r w:rsidRPr="00AE639E">
              <w:rPr>
                <w:rFonts w:ascii="Times New Roman" w:eastAsia="Times New Roman" w:hAnsi="Times New Roman" w:cs="Times New Roman"/>
                <w:color w:val="273540"/>
                <w:sz w:val="24"/>
                <w:szCs w:val="24"/>
              </w:rPr>
              <w:t>?</w:t>
            </w:r>
          </w:p>
          <w:p w14:paraId="4F4780CA" w14:textId="77777777" w:rsidR="007617F9" w:rsidRPr="00AE639E" w:rsidRDefault="007617F9">
            <w:pPr>
              <w:numPr>
                <w:ilvl w:val="0"/>
                <w:numId w:val="122"/>
              </w:numPr>
              <w:shd w:val="clear" w:color="auto" w:fill="FFFFFF"/>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Which agencies enforce local, state, and federal laws in this field?</w:t>
            </w:r>
          </w:p>
          <w:p w14:paraId="6BFF7CB8" w14:textId="77777777" w:rsidR="007617F9" w:rsidRPr="00AE639E" w:rsidRDefault="007617F9">
            <w:pPr>
              <w:numPr>
                <w:ilvl w:val="0"/>
                <w:numId w:val="122"/>
              </w:numPr>
              <w:shd w:val="clear" w:color="auto" w:fill="FFFFFF"/>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are vaccination requirements, local licensing, and leash laws important enough to become parts of public policy or law?</w:t>
            </w:r>
          </w:p>
          <w:p w14:paraId="43608053" w14:textId="3E48B44D" w:rsidR="007617F9" w:rsidRPr="00AE639E" w:rsidRDefault="007617F9">
            <w:pPr>
              <w:numPr>
                <w:ilvl w:val="0"/>
                <w:numId w:val="122"/>
              </w:numPr>
              <w:shd w:val="clear" w:color="auto" w:fill="FFFFFF"/>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is the source for obtaining an animal an ethical issue?</w:t>
            </w:r>
          </w:p>
          <w:p w14:paraId="6827D621" w14:textId="1E949749" w:rsidR="007617F9" w:rsidRPr="00AE639E" w:rsidRDefault="007617F9">
            <w:pPr>
              <w:numPr>
                <w:ilvl w:val="0"/>
                <w:numId w:val="122"/>
              </w:numPr>
              <w:shd w:val="clear" w:color="auto" w:fill="FFFFFF"/>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 xml:space="preserve">When ear cropping and tail docking are done for purely cosmetic reasons, </w:t>
            </w:r>
            <w:r w:rsidRPr="00AE639E">
              <w:rPr>
                <w:rFonts w:ascii="Times New Roman" w:eastAsia="Times New Roman" w:hAnsi="Times New Roman" w:cs="Times New Roman"/>
                <w:color w:val="273540"/>
                <w:sz w:val="24"/>
                <w:szCs w:val="24"/>
              </w:rPr>
              <w:lastRenderedPageBreak/>
              <w:t>why do they become ethical issues? Why would pet owners choose to have these surgeries performed? How can veterinary health professionals make society aware of alternatives to these surgeries?</w:t>
            </w:r>
          </w:p>
          <w:p w14:paraId="5B4E91FE" w14:textId="77777777" w:rsidR="007617F9" w:rsidRPr="00AE639E" w:rsidRDefault="007617F9">
            <w:pPr>
              <w:numPr>
                <w:ilvl w:val="0"/>
                <w:numId w:val="122"/>
              </w:numPr>
              <w:shd w:val="clear" w:color="auto" w:fill="FFFFFF"/>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professional ethical standards exist for those in the animal healthcare industry?</w:t>
            </w:r>
          </w:p>
          <w:p w14:paraId="62E54863" w14:textId="77777777"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p>
        </w:tc>
        <w:tc>
          <w:tcPr>
            <w:tcW w:w="476" w:type="pct"/>
          </w:tcPr>
          <w:p w14:paraId="03096021" w14:textId="5DE7D454" w:rsidR="007617F9" w:rsidRPr="00AE639E" w:rsidRDefault="007617F9" w:rsidP="007617F9">
            <w:pPr>
              <w:shd w:val="clear" w:color="auto" w:fill="FFFFFF"/>
              <w:rPr>
                <w:rFonts w:ascii="Times New Roman" w:hAnsi="Times New Roman" w:cs="Times New Roman"/>
                <w:sz w:val="24"/>
                <w:szCs w:val="24"/>
              </w:rPr>
            </w:pPr>
            <w:r>
              <w:rPr>
                <w:rFonts w:ascii="Times New Roman" w:hAnsi="Times New Roman" w:cs="Times New Roman"/>
                <w:sz w:val="24"/>
                <w:szCs w:val="24"/>
              </w:rPr>
              <w:lastRenderedPageBreak/>
              <w:t>English: 11.DSR, 11.RV, 11.RI, 12.RV, 12.RI</w:t>
            </w:r>
          </w:p>
        </w:tc>
        <w:tc>
          <w:tcPr>
            <w:tcW w:w="570" w:type="pct"/>
          </w:tcPr>
          <w:p w14:paraId="1EC6AAAF" w14:textId="77777777" w:rsidR="007617F9" w:rsidRDefault="007617F9" w:rsidP="007617F9">
            <w:pPr>
              <w:shd w:val="clear" w:color="auto" w:fill="FFFFFF"/>
              <w:rPr>
                <w:rFonts w:ascii="Times New Roman" w:hAnsi="Times New Roman" w:cs="Times New Roman"/>
                <w:sz w:val="24"/>
                <w:szCs w:val="24"/>
              </w:rPr>
            </w:pPr>
            <w:r w:rsidRPr="00AE639E">
              <w:rPr>
                <w:rFonts w:ascii="Times New Roman" w:hAnsi="Times New Roman" w:cs="Times New Roman"/>
                <w:sz w:val="24"/>
                <w:szCs w:val="24"/>
              </w:rPr>
              <w:t>AS.03.01</w:t>
            </w:r>
          </w:p>
          <w:p w14:paraId="5ED6693A" w14:textId="77777777" w:rsidR="007617F9" w:rsidRDefault="007617F9" w:rsidP="007617F9">
            <w:pPr>
              <w:shd w:val="clear" w:color="auto" w:fill="FFFFFF"/>
              <w:rPr>
                <w:rFonts w:ascii="Times New Roman" w:hAnsi="Times New Roman" w:cs="Times New Roman"/>
                <w:sz w:val="24"/>
                <w:szCs w:val="24"/>
              </w:rPr>
            </w:pPr>
          </w:p>
          <w:p w14:paraId="6E0EB2AA" w14:textId="77777777" w:rsidR="007617F9" w:rsidRDefault="007617F9" w:rsidP="007617F9">
            <w:pPr>
              <w:shd w:val="clear" w:color="auto" w:fill="FFFFFF"/>
              <w:rPr>
                <w:rFonts w:ascii="Times New Roman" w:hAnsi="Times New Roman" w:cs="Times New Roman"/>
                <w:sz w:val="24"/>
                <w:szCs w:val="24"/>
              </w:rPr>
            </w:pPr>
          </w:p>
          <w:p w14:paraId="44E91007" w14:textId="77777777" w:rsidR="007617F9" w:rsidRPr="00AE639E" w:rsidRDefault="007617F9" w:rsidP="007617F9">
            <w:pPr>
              <w:shd w:val="clear" w:color="auto" w:fill="FFFFFF"/>
              <w:rPr>
                <w:rFonts w:ascii="Times New Roman" w:hAnsi="Times New Roman" w:cs="Times New Roman"/>
                <w:sz w:val="24"/>
                <w:szCs w:val="24"/>
              </w:rPr>
            </w:pPr>
            <w:r w:rsidRPr="00AE639E">
              <w:rPr>
                <w:rFonts w:ascii="Times New Roman" w:hAnsi="Times New Roman" w:cs="Times New Roman"/>
                <w:sz w:val="24"/>
                <w:szCs w:val="24"/>
              </w:rPr>
              <w:t>Agricultural Issues Forum</w:t>
            </w:r>
          </w:p>
          <w:p w14:paraId="09548028" w14:textId="3C18C884" w:rsidR="007617F9" w:rsidRPr="00AE639E" w:rsidRDefault="007617F9" w:rsidP="007617F9">
            <w:pPr>
              <w:shd w:val="clear" w:color="auto" w:fill="FFFFFF"/>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t>Veterinary Science CDE</w:t>
            </w:r>
          </w:p>
        </w:tc>
        <w:tc>
          <w:tcPr>
            <w:tcW w:w="468" w:type="pct"/>
          </w:tcPr>
          <w:p w14:paraId="1ABED021" w14:textId="0D30C3F6" w:rsidR="007617F9" w:rsidRPr="00AE639E" w:rsidRDefault="007617F9" w:rsidP="007617F9">
            <w:pPr>
              <w:shd w:val="clear" w:color="auto" w:fill="FFFFFF"/>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NAVTA Essential Skills II.C, D; III.A.1; VII.A.1, 2, 13, 14</w:t>
            </w:r>
          </w:p>
          <w:p w14:paraId="457CB06C" w14:textId="085065E0" w:rsidR="007617F9" w:rsidRPr="00AE639E" w:rsidRDefault="007617F9" w:rsidP="007617F9">
            <w:pPr>
              <w:shd w:val="clear" w:color="auto" w:fill="FFFFFF"/>
              <w:rPr>
                <w:rFonts w:ascii="Times New Roman" w:eastAsia="Times New Roman" w:hAnsi="Times New Roman" w:cs="Times New Roman"/>
                <w:b/>
                <w:bCs/>
                <w:color w:val="273540"/>
                <w:sz w:val="24"/>
                <w:szCs w:val="24"/>
              </w:rPr>
            </w:pPr>
          </w:p>
        </w:tc>
      </w:tr>
      <w:tr w:rsidR="007617F9" w:rsidRPr="00AE639E" w14:paraId="4D27035C" w14:textId="0074C794" w:rsidTr="008B21B2">
        <w:tc>
          <w:tcPr>
            <w:tcW w:w="214" w:type="pct"/>
          </w:tcPr>
          <w:p w14:paraId="4101F261" w14:textId="0A5524FC"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45</w:t>
            </w:r>
          </w:p>
        </w:tc>
        <w:tc>
          <w:tcPr>
            <w:tcW w:w="753" w:type="pct"/>
            <w:shd w:val="clear" w:color="auto" w:fill="FFFFFF" w:themeFill="background1"/>
            <w:tcMar>
              <w:top w:w="43" w:type="dxa"/>
              <w:left w:w="115" w:type="dxa"/>
              <w:bottom w:w="43" w:type="dxa"/>
              <w:right w:w="115" w:type="dxa"/>
            </w:tcMar>
          </w:tcPr>
          <w:p w14:paraId="02BC400B" w14:textId="77777777"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Explain the relationship between animal welfare and the animal rights movement. </w:t>
            </w:r>
          </w:p>
        </w:tc>
        <w:tc>
          <w:tcPr>
            <w:tcW w:w="1373" w:type="pct"/>
          </w:tcPr>
          <w:p w14:paraId="0AF1A072"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Explanation should include</w:t>
            </w:r>
          </w:p>
          <w:p w14:paraId="72A4DC9A" w14:textId="77777777" w:rsidR="007617F9" w:rsidRPr="00AE639E" w:rsidRDefault="007617F9">
            <w:pPr>
              <w:numPr>
                <w:ilvl w:val="0"/>
                <w:numId w:val="95"/>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the concepts of animal welfare through history</w:t>
            </w:r>
          </w:p>
          <w:p w14:paraId="39AFF0B4" w14:textId="4B63AA79" w:rsidR="007617F9" w:rsidRPr="00AE639E" w:rsidRDefault="007617F9">
            <w:pPr>
              <w:numPr>
                <w:ilvl w:val="0"/>
                <w:numId w:val="95"/>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 xml:space="preserve">the </w:t>
            </w:r>
            <w:hyperlink r:id="rId13" w:history="1">
              <w:r w:rsidRPr="00AE639E">
                <w:rPr>
                  <w:rStyle w:val="Hyperlink"/>
                  <w:rFonts w:ascii="Times New Roman" w:eastAsia="Times New Roman" w:hAnsi="Times New Roman" w:cs="Times New Roman"/>
                  <w:sz w:val="24"/>
                  <w:szCs w:val="24"/>
                </w:rPr>
                <w:t>American Veterinary Medical Association’s (AVMA's) animal welfare principles</w:t>
              </w:r>
            </w:hyperlink>
          </w:p>
          <w:p w14:paraId="2DB2022F" w14:textId="77777777" w:rsidR="007617F9" w:rsidRPr="00AE639E" w:rsidRDefault="007617F9">
            <w:pPr>
              <w:numPr>
                <w:ilvl w:val="0"/>
                <w:numId w:val="95"/>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development of the animal rights movement in the early 1970s</w:t>
            </w:r>
          </w:p>
          <w:p w14:paraId="210A81EB" w14:textId="77777777" w:rsidR="007617F9" w:rsidRPr="00AE639E" w:rsidRDefault="007617F9">
            <w:pPr>
              <w:numPr>
                <w:ilvl w:val="0"/>
                <w:numId w:val="95"/>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local animal welfare and animal rights groups</w:t>
            </w:r>
          </w:p>
          <w:p w14:paraId="2B26DABB" w14:textId="51E8F2C8" w:rsidR="007617F9" w:rsidRPr="00AE639E" w:rsidRDefault="007617F9">
            <w:pPr>
              <w:numPr>
                <w:ilvl w:val="0"/>
                <w:numId w:val="95"/>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 xml:space="preserve">the impact animal welfare and animal rights groups have had on </w:t>
            </w:r>
            <w:r w:rsidRPr="00AE639E">
              <w:rPr>
                <w:rFonts w:ascii="Times New Roman" w:eastAsia="Times New Roman" w:hAnsi="Times New Roman" w:cs="Times New Roman"/>
                <w:color w:val="273540"/>
                <w:sz w:val="24"/>
                <w:szCs w:val="24"/>
              </w:rPr>
              <w:lastRenderedPageBreak/>
              <w:t>society as well as on the lives of animals and on modern legislation and industry practices. </w:t>
            </w:r>
          </w:p>
        </w:tc>
        <w:tc>
          <w:tcPr>
            <w:tcW w:w="1147" w:type="pct"/>
          </w:tcPr>
          <w:p w14:paraId="0CA200EB"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lastRenderedPageBreak/>
              <w:t>Process/Skill Questions:</w:t>
            </w:r>
          </w:p>
          <w:p w14:paraId="3E09E7B3" w14:textId="77777777" w:rsidR="007617F9" w:rsidRPr="00AE639E" w:rsidRDefault="007617F9">
            <w:pPr>
              <w:numPr>
                <w:ilvl w:val="0"/>
                <w:numId w:val="96"/>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How do different cultures view the role that animals play in society?</w:t>
            </w:r>
          </w:p>
          <w:p w14:paraId="1D0A9DF0" w14:textId="77777777" w:rsidR="007617F9" w:rsidRPr="00AE639E" w:rsidRDefault="007617F9">
            <w:pPr>
              <w:numPr>
                <w:ilvl w:val="0"/>
                <w:numId w:val="96"/>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are some of the fundamental differences between animal welfare and the animal rights movement?</w:t>
            </w:r>
          </w:p>
          <w:p w14:paraId="3B59C6D8" w14:textId="28C539D1" w:rsidR="007617F9" w:rsidRPr="00AE639E" w:rsidRDefault="007617F9">
            <w:pPr>
              <w:numPr>
                <w:ilvl w:val="0"/>
                <w:numId w:val="96"/>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 xml:space="preserve">What is the viewpoint of those more extreme individuals who refer to </w:t>
            </w:r>
            <w:r w:rsidRPr="00AE639E">
              <w:rPr>
                <w:rFonts w:ascii="Times New Roman" w:eastAsia="Times New Roman" w:hAnsi="Times New Roman" w:cs="Times New Roman"/>
                <w:color w:val="273540"/>
                <w:sz w:val="24"/>
                <w:szCs w:val="24"/>
              </w:rPr>
              <w:lastRenderedPageBreak/>
              <w:t>themselves as animal liberationists? What is their effect on society?</w:t>
            </w:r>
          </w:p>
          <w:p w14:paraId="7E2E3152" w14:textId="77777777" w:rsidR="007617F9" w:rsidRPr="00AE639E" w:rsidRDefault="007617F9">
            <w:pPr>
              <w:numPr>
                <w:ilvl w:val="0"/>
                <w:numId w:val="96"/>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are the five freedoms of animal welfare?</w:t>
            </w:r>
          </w:p>
        </w:tc>
        <w:tc>
          <w:tcPr>
            <w:tcW w:w="476" w:type="pct"/>
          </w:tcPr>
          <w:p w14:paraId="7B818C14" w14:textId="21C97C86" w:rsidR="007617F9" w:rsidRPr="00AE639E"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lastRenderedPageBreak/>
              <w:t>English: 11.RV, 11.RI, 11.C, 11.LU, 12.RV, 12.RI, 12.C, 12.LU</w:t>
            </w:r>
          </w:p>
        </w:tc>
        <w:tc>
          <w:tcPr>
            <w:tcW w:w="570" w:type="pct"/>
          </w:tcPr>
          <w:p w14:paraId="2D80F0FA" w14:textId="77777777" w:rsidR="007617F9"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t>AS.03.01</w:t>
            </w:r>
          </w:p>
          <w:p w14:paraId="6C6212B6" w14:textId="77777777" w:rsidR="007617F9" w:rsidRDefault="007617F9" w:rsidP="007617F9">
            <w:pPr>
              <w:shd w:val="clear" w:color="auto" w:fill="FFFFFF"/>
              <w:spacing w:before="180" w:after="180"/>
              <w:rPr>
                <w:rFonts w:ascii="Times New Roman" w:hAnsi="Times New Roman" w:cs="Times New Roman"/>
                <w:sz w:val="24"/>
                <w:szCs w:val="24"/>
              </w:rPr>
            </w:pPr>
          </w:p>
          <w:p w14:paraId="0909CD49" w14:textId="77777777" w:rsidR="007617F9" w:rsidRPr="00AE639E" w:rsidRDefault="007617F9" w:rsidP="007617F9">
            <w:pPr>
              <w:shd w:val="clear" w:color="auto" w:fill="FFFFFF"/>
              <w:spacing w:after="180"/>
              <w:rPr>
                <w:rFonts w:ascii="Times New Roman" w:hAnsi="Times New Roman" w:cs="Times New Roman"/>
                <w:sz w:val="24"/>
                <w:szCs w:val="24"/>
              </w:rPr>
            </w:pPr>
            <w:r w:rsidRPr="00AE639E">
              <w:rPr>
                <w:rFonts w:ascii="Times New Roman" w:hAnsi="Times New Roman" w:cs="Times New Roman"/>
                <w:sz w:val="24"/>
                <w:szCs w:val="24"/>
              </w:rPr>
              <w:t>Agricultural Issues Forum, Prepared Public Speaking</w:t>
            </w:r>
          </w:p>
          <w:p w14:paraId="6FB16AA7" w14:textId="5815131B"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t>Veterinary Science CDE</w:t>
            </w:r>
          </w:p>
        </w:tc>
        <w:tc>
          <w:tcPr>
            <w:tcW w:w="468" w:type="pct"/>
          </w:tcPr>
          <w:p w14:paraId="1E6F7E72" w14:textId="407C7ACD"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NAVTA Essential Skills II.C; VII.A.1, 2, 13, 14</w:t>
            </w:r>
          </w:p>
          <w:p w14:paraId="31B994B6" w14:textId="0F60F328"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p>
        </w:tc>
      </w:tr>
      <w:tr w:rsidR="007617F9" w:rsidRPr="00AE639E" w14:paraId="7D6DCA31" w14:textId="2D985128" w:rsidTr="008B21B2">
        <w:tc>
          <w:tcPr>
            <w:tcW w:w="214" w:type="pct"/>
          </w:tcPr>
          <w:p w14:paraId="6CB8C1E7" w14:textId="66951819"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46</w:t>
            </w:r>
          </w:p>
        </w:tc>
        <w:tc>
          <w:tcPr>
            <w:tcW w:w="753" w:type="pct"/>
            <w:shd w:val="clear" w:color="auto" w:fill="FFFFFF" w:themeFill="background1"/>
            <w:tcMar>
              <w:top w:w="43" w:type="dxa"/>
              <w:left w:w="115" w:type="dxa"/>
              <w:bottom w:w="43" w:type="dxa"/>
              <w:right w:w="115" w:type="dxa"/>
            </w:tcMar>
          </w:tcPr>
          <w:p w14:paraId="06F3A0D3" w14:textId="66B3FE48" w:rsidR="007617F9" w:rsidRPr="00AE639E" w:rsidRDefault="002B5247" w:rsidP="007617F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(Sensitive) </w:t>
            </w:r>
            <w:r w:rsidR="007617F9" w:rsidRPr="00AE639E">
              <w:rPr>
                <w:rFonts w:ascii="Times New Roman" w:eastAsia="Times New Roman" w:hAnsi="Times New Roman" w:cs="Times New Roman"/>
                <w:sz w:val="24"/>
                <w:szCs w:val="24"/>
              </w:rPr>
              <w:t>Explain mental demands and personal coping mechanisms of various animal-care professionals.</w:t>
            </w:r>
          </w:p>
        </w:tc>
        <w:tc>
          <w:tcPr>
            <w:tcW w:w="1373" w:type="pct"/>
          </w:tcPr>
          <w:p w14:paraId="4B6D7354"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Explanation should include</w:t>
            </w:r>
          </w:p>
          <w:p w14:paraId="40EE2B97" w14:textId="77777777" w:rsidR="007617F9" w:rsidRPr="00AE639E" w:rsidRDefault="007617F9">
            <w:pPr>
              <w:numPr>
                <w:ilvl w:val="0"/>
                <w:numId w:val="97"/>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compassion fatigue</w:t>
            </w:r>
          </w:p>
          <w:p w14:paraId="0C0B240A" w14:textId="77777777" w:rsidR="007617F9" w:rsidRPr="00AE639E" w:rsidRDefault="007617F9">
            <w:pPr>
              <w:numPr>
                <w:ilvl w:val="0"/>
                <w:numId w:val="97"/>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suicide rate among animal-care professionals</w:t>
            </w:r>
          </w:p>
          <w:p w14:paraId="2272417E" w14:textId="77777777" w:rsidR="007617F9" w:rsidRPr="00AE639E" w:rsidRDefault="007617F9">
            <w:pPr>
              <w:numPr>
                <w:ilvl w:val="0"/>
                <w:numId w:val="97"/>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resources for coping with mental demands</w:t>
            </w:r>
          </w:p>
          <w:p w14:paraId="1447388C" w14:textId="26F5046B" w:rsidR="007617F9" w:rsidRPr="00AE639E" w:rsidRDefault="007617F9">
            <w:pPr>
              <w:numPr>
                <w:ilvl w:val="0"/>
                <w:numId w:val="97"/>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organizations to support practitioners and promote mental health within the profession.</w:t>
            </w:r>
          </w:p>
          <w:p w14:paraId="0B510810" w14:textId="498FB973" w:rsidR="007617F9" w:rsidRPr="00AE639E" w:rsidRDefault="007617F9" w:rsidP="007617F9">
            <w:pPr>
              <w:pStyle w:val="NormalWeb"/>
              <w:shd w:val="clear" w:color="auto" w:fill="FFFFFF"/>
              <w:spacing w:before="180" w:beforeAutospacing="0" w:after="180" w:afterAutospacing="0"/>
              <w:rPr>
                <w:color w:val="273540"/>
              </w:rPr>
            </w:pPr>
            <w:r w:rsidRPr="00AE639E">
              <w:rPr>
                <w:rStyle w:val="Strong"/>
                <w:color w:val="273540"/>
              </w:rPr>
              <w:t>Teacher Resources:</w:t>
            </w:r>
          </w:p>
          <w:p w14:paraId="52103063" w14:textId="69FE9E08" w:rsidR="007617F9" w:rsidRPr="00AE639E" w:rsidRDefault="007617F9">
            <w:pPr>
              <w:pStyle w:val="ListParagraph"/>
              <w:numPr>
                <w:ilvl w:val="0"/>
                <w:numId w:val="143"/>
              </w:numPr>
              <w:shd w:val="clear" w:color="auto" w:fill="FFFFFF"/>
              <w:spacing w:before="100" w:beforeAutospacing="1" w:after="100" w:afterAutospacing="1"/>
              <w:rPr>
                <w:rFonts w:ascii="Times New Roman" w:hAnsi="Times New Roman" w:cs="Times New Roman"/>
                <w:sz w:val="24"/>
                <w:szCs w:val="24"/>
              </w:rPr>
            </w:pPr>
            <w:hyperlink r:id="rId14" w:history="1">
              <w:r w:rsidRPr="00AE639E">
                <w:rPr>
                  <w:rStyle w:val="Hyperlink"/>
                  <w:rFonts w:ascii="Times New Roman" w:hAnsi="Times New Roman" w:cs="Times New Roman"/>
                  <w:sz w:val="24"/>
                  <w:szCs w:val="24"/>
                </w:rPr>
                <w:t>Not One More Vet</w:t>
              </w:r>
            </w:hyperlink>
          </w:p>
          <w:p w14:paraId="3EAEFFF1" w14:textId="29CA5449" w:rsidR="007617F9" w:rsidRPr="00AE639E" w:rsidRDefault="007617F9">
            <w:pPr>
              <w:pStyle w:val="ListParagraph"/>
              <w:numPr>
                <w:ilvl w:val="0"/>
                <w:numId w:val="143"/>
              </w:numPr>
              <w:shd w:val="clear" w:color="auto" w:fill="FFFFFF"/>
              <w:spacing w:before="100" w:beforeAutospacing="1" w:after="100" w:afterAutospacing="1"/>
              <w:rPr>
                <w:rFonts w:ascii="Times New Roman" w:hAnsi="Times New Roman" w:cs="Times New Roman"/>
                <w:color w:val="273540"/>
                <w:sz w:val="24"/>
                <w:szCs w:val="24"/>
              </w:rPr>
            </w:pPr>
            <w:hyperlink r:id="rId15" w:history="1">
              <w:r w:rsidRPr="00AE639E">
                <w:rPr>
                  <w:rStyle w:val="Hyperlink"/>
                  <w:rFonts w:ascii="Times New Roman" w:hAnsi="Times New Roman" w:cs="Times New Roman"/>
                  <w:i/>
                  <w:iCs/>
                  <w:sz w:val="24"/>
                  <w:szCs w:val="24"/>
                </w:rPr>
                <w:t>What Being a Veterinarian Really Takes</w:t>
              </w:r>
            </w:hyperlink>
            <w:r w:rsidRPr="00AE639E">
              <w:rPr>
                <w:rFonts w:ascii="Times New Roman" w:hAnsi="Times New Roman" w:cs="Times New Roman"/>
                <w:color w:val="273540"/>
                <w:sz w:val="24"/>
                <w:szCs w:val="24"/>
              </w:rPr>
              <w:t xml:space="preserve">, TED Talk, Dr. Melanie Bowden  </w:t>
            </w:r>
          </w:p>
        </w:tc>
        <w:tc>
          <w:tcPr>
            <w:tcW w:w="1147" w:type="pct"/>
          </w:tcPr>
          <w:p w14:paraId="5A9D87E2"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t>Process/Skill Questions:</w:t>
            </w:r>
          </w:p>
          <w:p w14:paraId="6872BFF1" w14:textId="77777777" w:rsidR="007617F9" w:rsidRPr="00AE639E" w:rsidRDefault="007617F9">
            <w:pPr>
              <w:numPr>
                <w:ilvl w:val="0"/>
                <w:numId w:val="98"/>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is </w:t>
            </w:r>
            <w:r w:rsidRPr="00AE639E">
              <w:rPr>
                <w:rFonts w:ascii="Times New Roman" w:eastAsia="Times New Roman" w:hAnsi="Times New Roman" w:cs="Times New Roman"/>
                <w:i/>
                <w:iCs/>
                <w:color w:val="273540"/>
                <w:sz w:val="24"/>
                <w:szCs w:val="24"/>
              </w:rPr>
              <w:t>compassion fatigue</w:t>
            </w:r>
            <w:r w:rsidRPr="00AE639E">
              <w:rPr>
                <w:rFonts w:ascii="Times New Roman" w:eastAsia="Times New Roman" w:hAnsi="Times New Roman" w:cs="Times New Roman"/>
                <w:color w:val="273540"/>
                <w:sz w:val="24"/>
                <w:szCs w:val="24"/>
              </w:rPr>
              <w:t>?</w:t>
            </w:r>
          </w:p>
          <w:p w14:paraId="153A6E66" w14:textId="77777777" w:rsidR="007617F9" w:rsidRPr="00AE639E" w:rsidRDefault="007617F9">
            <w:pPr>
              <w:numPr>
                <w:ilvl w:val="0"/>
                <w:numId w:val="98"/>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are some healthy self-care practices that one can do to cope with the mental demands many animal-care professionals experience?</w:t>
            </w:r>
          </w:p>
          <w:p w14:paraId="7DA9FD77"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p>
        </w:tc>
        <w:tc>
          <w:tcPr>
            <w:tcW w:w="476" w:type="pct"/>
          </w:tcPr>
          <w:p w14:paraId="5D186797" w14:textId="49BAEAA2" w:rsidR="007617F9" w:rsidRPr="00AE639E"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t>English: 11.RV, 11.RI, 11.C, 11.LU, 12.RV, 12.RI, 12.C, 12.LU</w:t>
            </w:r>
          </w:p>
        </w:tc>
        <w:tc>
          <w:tcPr>
            <w:tcW w:w="570" w:type="pct"/>
          </w:tcPr>
          <w:p w14:paraId="15836F40" w14:textId="77777777" w:rsidR="007617F9"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t>CS.02, CS.07</w:t>
            </w:r>
          </w:p>
          <w:p w14:paraId="7FF83383" w14:textId="77777777" w:rsidR="007617F9" w:rsidRDefault="007617F9" w:rsidP="007617F9">
            <w:pPr>
              <w:shd w:val="clear" w:color="auto" w:fill="FFFFFF"/>
              <w:spacing w:before="180" w:after="180"/>
              <w:rPr>
                <w:rFonts w:ascii="Times New Roman" w:hAnsi="Times New Roman" w:cs="Times New Roman"/>
                <w:sz w:val="24"/>
                <w:szCs w:val="24"/>
              </w:rPr>
            </w:pPr>
          </w:p>
          <w:p w14:paraId="5C4ED459" w14:textId="6E4FA19F" w:rsidR="007617F9" w:rsidRPr="0074685D"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t>Prepared Public Speaking</w:t>
            </w:r>
          </w:p>
        </w:tc>
        <w:tc>
          <w:tcPr>
            <w:tcW w:w="468" w:type="pct"/>
          </w:tcPr>
          <w:p w14:paraId="66244200" w14:textId="56AD5FFE"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NAVTA Essential Skills II.C; VII.A.1, 2, 13, 14</w:t>
            </w:r>
          </w:p>
        </w:tc>
      </w:tr>
      <w:tr w:rsidR="007617F9" w:rsidRPr="00AE639E" w14:paraId="3FA07809" w14:textId="6C864DD3" w:rsidTr="008B21B2">
        <w:tc>
          <w:tcPr>
            <w:tcW w:w="214" w:type="pct"/>
          </w:tcPr>
          <w:p w14:paraId="77F2C5B0" w14:textId="5B19F37C"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47</w:t>
            </w:r>
          </w:p>
        </w:tc>
        <w:tc>
          <w:tcPr>
            <w:tcW w:w="753" w:type="pct"/>
            <w:shd w:val="clear" w:color="auto" w:fill="FFFFFF" w:themeFill="background1"/>
            <w:tcMar>
              <w:top w:w="43" w:type="dxa"/>
              <w:left w:w="115" w:type="dxa"/>
              <w:bottom w:w="43" w:type="dxa"/>
              <w:right w:w="115" w:type="dxa"/>
            </w:tcMar>
          </w:tcPr>
          <w:p w14:paraId="3796F5F0" w14:textId="77777777"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Describe ethical standards for veterinary practice. </w:t>
            </w:r>
          </w:p>
        </w:tc>
        <w:tc>
          <w:tcPr>
            <w:tcW w:w="1373" w:type="pct"/>
          </w:tcPr>
          <w:p w14:paraId="3565BB8D"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Description should include</w:t>
            </w:r>
          </w:p>
          <w:p w14:paraId="1AD8CF04" w14:textId="1C5186C8" w:rsidR="007617F9" w:rsidRPr="00AE639E" w:rsidRDefault="007617F9">
            <w:pPr>
              <w:numPr>
                <w:ilvl w:val="0"/>
                <w:numId w:val="99"/>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lastRenderedPageBreak/>
              <w:t xml:space="preserve">the </w:t>
            </w:r>
            <w:hyperlink r:id="rId16" w:history="1">
              <w:r w:rsidRPr="00AE639E">
                <w:rPr>
                  <w:rStyle w:val="Hyperlink"/>
                  <w:rFonts w:ascii="Times New Roman" w:eastAsia="Times New Roman" w:hAnsi="Times New Roman" w:cs="Times New Roman"/>
                  <w:sz w:val="24"/>
                  <w:szCs w:val="24"/>
                </w:rPr>
                <w:t>principles of veterinary medical ethics of the AVMA</w:t>
              </w:r>
            </w:hyperlink>
            <w:r w:rsidRPr="00AE639E">
              <w:rPr>
                <w:rFonts w:ascii="Times New Roman" w:eastAsia="Times New Roman" w:hAnsi="Times New Roman" w:cs="Times New Roman"/>
                <w:color w:val="273540"/>
                <w:sz w:val="24"/>
                <w:szCs w:val="24"/>
              </w:rPr>
              <w:t xml:space="preserve"> and </w:t>
            </w:r>
            <w:hyperlink r:id="rId17" w:history="1">
              <w:r w:rsidRPr="00AE639E">
                <w:rPr>
                  <w:rStyle w:val="Hyperlink"/>
                  <w:rFonts w:ascii="Times New Roman" w:eastAsia="Times New Roman" w:hAnsi="Times New Roman" w:cs="Times New Roman"/>
                  <w:sz w:val="24"/>
                  <w:szCs w:val="24"/>
                </w:rPr>
                <w:t>Society for Veterinary Medical Ethics (SVME)</w:t>
              </w:r>
            </w:hyperlink>
          </w:p>
          <w:p w14:paraId="0A8A882D" w14:textId="77777777" w:rsidR="007617F9" w:rsidRPr="00AE639E" w:rsidRDefault="007617F9">
            <w:pPr>
              <w:numPr>
                <w:ilvl w:val="0"/>
                <w:numId w:val="99"/>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the nature of the veterinarian-client-patient relationship</w:t>
            </w:r>
          </w:p>
          <w:p w14:paraId="7F96D0E7" w14:textId="35161B82" w:rsidR="007617F9" w:rsidRPr="00AE639E" w:rsidRDefault="007617F9">
            <w:pPr>
              <w:numPr>
                <w:ilvl w:val="0"/>
                <w:numId w:val="99"/>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the veterinary practice’s role as advocate for the animal, including the primary responsibility to the patient to relieve disease and suffering while minimizing pain and fear</w:t>
            </w:r>
          </w:p>
          <w:p w14:paraId="5F9DC3B6" w14:textId="77777777" w:rsidR="007617F9" w:rsidRPr="00AE639E" w:rsidRDefault="007617F9">
            <w:pPr>
              <w:numPr>
                <w:ilvl w:val="0"/>
                <w:numId w:val="99"/>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ethical goals</w:t>
            </w:r>
          </w:p>
          <w:p w14:paraId="09A9572B" w14:textId="77777777" w:rsidR="007617F9" w:rsidRPr="00AE639E" w:rsidRDefault="007617F9">
            <w:pPr>
              <w:numPr>
                <w:ilvl w:val="1"/>
                <w:numId w:val="99"/>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relieving animal suffering</w:t>
            </w:r>
          </w:p>
          <w:p w14:paraId="330CD440" w14:textId="77777777" w:rsidR="007617F9" w:rsidRPr="00AE639E" w:rsidRDefault="007617F9">
            <w:pPr>
              <w:numPr>
                <w:ilvl w:val="1"/>
                <w:numId w:val="99"/>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promoting public health</w:t>
            </w:r>
          </w:p>
          <w:p w14:paraId="724763EC" w14:textId="77777777" w:rsidR="007617F9" w:rsidRPr="00AE639E" w:rsidRDefault="007617F9">
            <w:pPr>
              <w:numPr>
                <w:ilvl w:val="1"/>
                <w:numId w:val="99"/>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assuming responsibility for actions and judgments</w:t>
            </w:r>
          </w:p>
          <w:p w14:paraId="029E80CF" w14:textId="77777777" w:rsidR="007617F9" w:rsidRPr="00AE639E" w:rsidRDefault="007617F9">
            <w:pPr>
              <w:numPr>
                <w:ilvl w:val="1"/>
                <w:numId w:val="99"/>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maintaining confidentiality, honesty, trustworthiness, and integrity</w:t>
            </w:r>
          </w:p>
          <w:p w14:paraId="57D934B6" w14:textId="7A267529" w:rsidR="007617F9" w:rsidRPr="00AE639E" w:rsidRDefault="007617F9">
            <w:pPr>
              <w:numPr>
                <w:ilvl w:val="1"/>
                <w:numId w:val="99"/>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striving to improve standards of professional practice</w:t>
            </w:r>
          </w:p>
          <w:p w14:paraId="42C821A1" w14:textId="2953917A" w:rsidR="007617F9" w:rsidRPr="00AE639E" w:rsidRDefault="007617F9">
            <w:pPr>
              <w:numPr>
                <w:ilvl w:val="0"/>
                <w:numId w:val="99"/>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actions or behaviors that would conflict with ethical standards for veterinary practice (e.g., breaches of trust, falsification of records, practicing beyond one’s scope). </w:t>
            </w:r>
          </w:p>
        </w:tc>
        <w:tc>
          <w:tcPr>
            <w:tcW w:w="1147" w:type="pct"/>
          </w:tcPr>
          <w:p w14:paraId="12BEEC77"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lastRenderedPageBreak/>
              <w:t>Process/Skill Questions:</w:t>
            </w:r>
          </w:p>
          <w:p w14:paraId="418255F1" w14:textId="77777777" w:rsidR="007617F9" w:rsidRPr="00AE639E" w:rsidRDefault="007617F9">
            <w:pPr>
              <w:numPr>
                <w:ilvl w:val="0"/>
                <w:numId w:val="100"/>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lastRenderedPageBreak/>
              <w:t>How do veterinary professionals act as advocates for public health in zoonotic disease control?</w:t>
            </w:r>
          </w:p>
          <w:p w14:paraId="4027C7AE" w14:textId="77777777" w:rsidR="007617F9" w:rsidRPr="00AE639E" w:rsidRDefault="007617F9">
            <w:pPr>
              <w:numPr>
                <w:ilvl w:val="0"/>
                <w:numId w:val="100"/>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is it unethical for a veterinarian to prescribe or dispense medication without the existence of a veterinarian-client-patient relationship?</w:t>
            </w:r>
          </w:p>
          <w:p w14:paraId="512442D7" w14:textId="77777777" w:rsidR="007617F9" w:rsidRPr="00AE639E" w:rsidRDefault="007617F9">
            <w:pPr>
              <w:numPr>
                <w:ilvl w:val="0"/>
                <w:numId w:val="100"/>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is it unethical to release contents of a medical record without first obtaining the consent of the client?</w:t>
            </w:r>
          </w:p>
          <w:p w14:paraId="62F4B856" w14:textId="77777777" w:rsidR="007617F9" w:rsidRPr="00AE639E" w:rsidRDefault="007617F9">
            <w:pPr>
              <w:numPr>
                <w:ilvl w:val="0"/>
                <w:numId w:val="100"/>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roles do professional organizations play in the protection of animals and veterinary employees? What roles do the state and federal governments play?</w:t>
            </w:r>
          </w:p>
          <w:p w14:paraId="61509920" w14:textId="77777777" w:rsidR="007617F9" w:rsidRPr="00AE639E" w:rsidRDefault="007617F9">
            <w:pPr>
              <w:numPr>
                <w:ilvl w:val="0"/>
                <w:numId w:val="100"/>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do veterinary medical professionals have an obligation to honor verbal contracts as well as written contracts with their clients?</w:t>
            </w:r>
          </w:p>
          <w:p w14:paraId="6C0F5151" w14:textId="77777777" w:rsidR="007617F9" w:rsidRPr="00AE639E" w:rsidRDefault="007617F9">
            <w:pPr>
              <w:numPr>
                <w:ilvl w:val="0"/>
                <w:numId w:val="100"/>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lastRenderedPageBreak/>
              <w:t>Why is it unprofessional and unethical to misrepresent one’s level of training to a client or prospective employer?</w:t>
            </w:r>
          </w:p>
          <w:p w14:paraId="22AF7176" w14:textId="77777777" w:rsidR="007617F9" w:rsidRPr="00AE639E" w:rsidRDefault="007617F9">
            <w:pPr>
              <w:numPr>
                <w:ilvl w:val="0"/>
                <w:numId w:val="100"/>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How would failing to fulfill one’s duties at work affect one’s professional image?</w:t>
            </w:r>
          </w:p>
        </w:tc>
        <w:tc>
          <w:tcPr>
            <w:tcW w:w="476" w:type="pct"/>
          </w:tcPr>
          <w:p w14:paraId="30355105" w14:textId="22C82D68" w:rsidR="007617F9" w:rsidRPr="00AE639E"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lastRenderedPageBreak/>
              <w:t xml:space="preserve">English: 11.DSR, 11.RV, 11.RI, </w:t>
            </w:r>
            <w:r>
              <w:rPr>
                <w:rFonts w:ascii="Times New Roman" w:hAnsi="Times New Roman" w:cs="Times New Roman"/>
                <w:sz w:val="24"/>
                <w:szCs w:val="24"/>
              </w:rPr>
              <w:lastRenderedPageBreak/>
              <w:t>11.C, 11.LU, 12.RV, 12.RI, 12.C, 12.LU</w:t>
            </w:r>
          </w:p>
        </w:tc>
        <w:tc>
          <w:tcPr>
            <w:tcW w:w="570" w:type="pct"/>
          </w:tcPr>
          <w:p w14:paraId="5AE0EB40" w14:textId="77777777" w:rsidR="007617F9"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lastRenderedPageBreak/>
              <w:t>AS.03.01</w:t>
            </w:r>
          </w:p>
          <w:p w14:paraId="032EDE61" w14:textId="77777777" w:rsidR="007617F9" w:rsidRDefault="007617F9" w:rsidP="007617F9">
            <w:pPr>
              <w:shd w:val="clear" w:color="auto" w:fill="FFFFFF"/>
              <w:spacing w:before="180" w:after="180"/>
              <w:rPr>
                <w:rFonts w:ascii="Times New Roman" w:hAnsi="Times New Roman" w:cs="Times New Roman"/>
                <w:sz w:val="24"/>
                <w:szCs w:val="24"/>
              </w:rPr>
            </w:pPr>
          </w:p>
          <w:p w14:paraId="33273F3B" w14:textId="01ADCA19" w:rsidR="007617F9" w:rsidRPr="0074685D"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lastRenderedPageBreak/>
              <w:t>Agricultural Issues Forum, Prepared Public Speaking</w:t>
            </w:r>
          </w:p>
        </w:tc>
        <w:tc>
          <w:tcPr>
            <w:tcW w:w="468" w:type="pct"/>
          </w:tcPr>
          <w:p w14:paraId="118C73BD" w14:textId="096F52D8"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lastRenderedPageBreak/>
              <w:t xml:space="preserve">NAVTA Essential </w:t>
            </w:r>
            <w:r w:rsidRPr="00AE639E">
              <w:rPr>
                <w:rFonts w:ascii="Times New Roman" w:eastAsia="Times New Roman" w:hAnsi="Times New Roman" w:cs="Times New Roman"/>
                <w:color w:val="273540"/>
                <w:sz w:val="24"/>
                <w:szCs w:val="24"/>
              </w:rPr>
              <w:lastRenderedPageBreak/>
              <w:t>Skills II.C; VII.A.1, 2</w:t>
            </w:r>
          </w:p>
        </w:tc>
      </w:tr>
      <w:tr w:rsidR="007617F9" w:rsidRPr="00AE639E" w14:paraId="78D37437" w14:textId="65768885" w:rsidTr="008B21B2">
        <w:tc>
          <w:tcPr>
            <w:tcW w:w="214" w:type="pct"/>
            <w:shd w:val="clear" w:color="auto" w:fill="AEAAAA" w:themeFill="background2" w:themeFillShade="BF"/>
          </w:tcPr>
          <w:p w14:paraId="3118DEF8" w14:textId="77777777" w:rsidR="007617F9" w:rsidRPr="00AE639E" w:rsidRDefault="007617F9" w:rsidP="007617F9">
            <w:pPr>
              <w:rPr>
                <w:rFonts w:ascii="Times New Roman" w:eastAsia="Times New Roman" w:hAnsi="Times New Roman" w:cs="Times New Roman"/>
                <w:sz w:val="24"/>
                <w:szCs w:val="24"/>
              </w:rPr>
            </w:pPr>
          </w:p>
        </w:tc>
        <w:tc>
          <w:tcPr>
            <w:tcW w:w="753" w:type="pct"/>
            <w:shd w:val="clear" w:color="auto" w:fill="AEAAAA" w:themeFill="background2" w:themeFillShade="BF"/>
            <w:tcMar>
              <w:top w:w="43" w:type="dxa"/>
              <w:left w:w="115" w:type="dxa"/>
              <w:bottom w:w="43" w:type="dxa"/>
              <w:right w:w="115" w:type="dxa"/>
            </w:tcMar>
          </w:tcPr>
          <w:p w14:paraId="222E8B5D" w14:textId="0C7C137A" w:rsidR="007617F9" w:rsidRPr="00AE639E" w:rsidRDefault="007617F9" w:rsidP="007617F9">
            <w:pPr>
              <w:rPr>
                <w:rFonts w:ascii="Times New Roman" w:eastAsia="Times New Roman" w:hAnsi="Times New Roman" w:cs="Times New Roman"/>
                <w:b/>
                <w:bCs/>
                <w:sz w:val="24"/>
                <w:szCs w:val="24"/>
              </w:rPr>
            </w:pPr>
            <w:r w:rsidRPr="00B900A4">
              <w:rPr>
                <w:rFonts w:ascii="Times New Roman" w:eastAsia="Times New Roman" w:hAnsi="Times New Roman" w:cs="Times New Roman"/>
                <w:b/>
                <w:bCs/>
                <w:sz w:val="24"/>
                <w:szCs w:val="24"/>
              </w:rPr>
              <w:t>Applying Safety Procedures for Animal Care</w:t>
            </w:r>
          </w:p>
        </w:tc>
        <w:tc>
          <w:tcPr>
            <w:tcW w:w="1373" w:type="pct"/>
            <w:shd w:val="clear" w:color="auto" w:fill="AEAAAA" w:themeFill="background2" w:themeFillShade="BF"/>
          </w:tcPr>
          <w:p w14:paraId="6EA53C42" w14:textId="149C851F"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p>
        </w:tc>
        <w:tc>
          <w:tcPr>
            <w:tcW w:w="1147" w:type="pct"/>
            <w:shd w:val="clear" w:color="auto" w:fill="AEAAAA" w:themeFill="background2" w:themeFillShade="BF"/>
          </w:tcPr>
          <w:p w14:paraId="5405A922" w14:textId="7777777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p>
        </w:tc>
        <w:tc>
          <w:tcPr>
            <w:tcW w:w="476" w:type="pct"/>
            <w:shd w:val="clear" w:color="auto" w:fill="AEAAAA" w:themeFill="background2" w:themeFillShade="BF"/>
          </w:tcPr>
          <w:p w14:paraId="15ECB572" w14:textId="7777777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p>
        </w:tc>
        <w:tc>
          <w:tcPr>
            <w:tcW w:w="570" w:type="pct"/>
            <w:shd w:val="clear" w:color="auto" w:fill="AEAAAA" w:themeFill="background2" w:themeFillShade="BF"/>
          </w:tcPr>
          <w:p w14:paraId="4B421941" w14:textId="24247044"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p>
        </w:tc>
        <w:tc>
          <w:tcPr>
            <w:tcW w:w="468" w:type="pct"/>
            <w:shd w:val="clear" w:color="auto" w:fill="AEAAAA" w:themeFill="background2" w:themeFillShade="BF"/>
          </w:tcPr>
          <w:p w14:paraId="56AE3681" w14:textId="7777777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p>
        </w:tc>
      </w:tr>
      <w:tr w:rsidR="007617F9" w:rsidRPr="00AE639E" w14:paraId="6ECA2C1A" w14:textId="78D0B871" w:rsidTr="008B21B2">
        <w:tc>
          <w:tcPr>
            <w:tcW w:w="214" w:type="pct"/>
          </w:tcPr>
          <w:p w14:paraId="5848330F" w14:textId="1F77B753"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48</w:t>
            </w:r>
          </w:p>
        </w:tc>
        <w:tc>
          <w:tcPr>
            <w:tcW w:w="753" w:type="pct"/>
            <w:shd w:val="clear" w:color="auto" w:fill="FFFFFF" w:themeFill="background1"/>
            <w:tcMar>
              <w:top w:w="43" w:type="dxa"/>
              <w:left w:w="115" w:type="dxa"/>
              <w:bottom w:w="43" w:type="dxa"/>
              <w:right w:w="115" w:type="dxa"/>
            </w:tcMar>
          </w:tcPr>
          <w:p w14:paraId="64DBAFC2" w14:textId="318D2CEE"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Review safety, sanitation, and facility maintenance.</w:t>
            </w:r>
          </w:p>
        </w:tc>
        <w:tc>
          <w:tcPr>
            <w:tcW w:w="1373" w:type="pct"/>
          </w:tcPr>
          <w:p w14:paraId="313B767F"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Review should include </w:t>
            </w:r>
          </w:p>
          <w:p w14:paraId="678D8410" w14:textId="77777777" w:rsidR="007617F9" w:rsidRPr="00AE639E" w:rsidRDefault="007617F9">
            <w:pPr>
              <w:pStyle w:val="ListParagraph"/>
              <w:numPr>
                <w:ilvl w:val="0"/>
                <w:numId w:val="14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hazards associated with the veterinary industry </w:t>
            </w:r>
          </w:p>
          <w:p w14:paraId="7AA83C29" w14:textId="77777777" w:rsidR="007617F9" w:rsidRPr="00AE639E" w:rsidRDefault="007617F9">
            <w:pPr>
              <w:pStyle w:val="ListParagraph"/>
              <w:numPr>
                <w:ilvl w:val="1"/>
                <w:numId w:val="14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physical</w:t>
            </w:r>
          </w:p>
          <w:p w14:paraId="4EB9EB0D" w14:textId="77777777" w:rsidR="007617F9" w:rsidRPr="00AE639E" w:rsidRDefault="007617F9">
            <w:pPr>
              <w:pStyle w:val="ListParagraph"/>
              <w:numPr>
                <w:ilvl w:val="1"/>
                <w:numId w:val="14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chemical</w:t>
            </w:r>
          </w:p>
          <w:p w14:paraId="5CBDB6AF" w14:textId="77777777" w:rsidR="007617F9" w:rsidRPr="00AE639E" w:rsidRDefault="007617F9">
            <w:pPr>
              <w:pStyle w:val="ListParagraph"/>
              <w:numPr>
                <w:ilvl w:val="1"/>
                <w:numId w:val="14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biological</w:t>
            </w:r>
          </w:p>
          <w:p w14:paraId="4DD10261" w14:textId="4342D989" w:rsidR="007617F9" w:rsidRPr="00AE639E" w:rsidRDefault="007617F9">
            <w:pPr>
              <w:pStyle w:val="ListParagraph"/>
              <w:numPr>
                <w:ilvl w:val="1"/>
                <w:numId w:val="14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zoonotic</w:t>
            </w:r>
          </w:p>
          <w:p w14:paraId="52E38E13" w14:textId="77777777" w:rsidR="007617F9" w:rsidRPr="00AE639E" w:rsidRDefault="007617F9">
            <w:pPr>
              <w:pStyle w:val="ListParagraph"/>
              <w:numPr>
                <w:ilvl w:val="0"/>
                <w:numId w:val="14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safety measures and procedures</w:t>
            </w:r>
          </w:p>
          <w:p w14:paraId="01C125FA" w14:textId="51BE750E" w:rsidR="007617F9" w:rsidRPr="00AE639E" w:rsidRDefault="007617F9">
            <w:pPr>
              <w:pStyle w:val="ListParagraph"/>
              <w:numPr>
                <w:ilvl w:val="1"/>
                <w:numId w:val="14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for animal care </w:t>
            </w:r>
          </w:p>
          <w:p w14:paraId="6501827E" w14:textId="1B1F2B65" w:rsidR="007617F9" w:rsidRPr="00AE639E" w:rsidRDefault="007617F9">
            <w:pPr>
              <w:pStyle w:val="ListParagraph"/>
              <w:numPr>
                <w:ilvl w:val="1"/>
                <w:numId w:val="14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in the laboratory</w:t>
            </w:r>
          </w:p>
          <w:p w14:paraId="2601CD86" w14:textId="31225CBE" w:rsidR="007617F9" w:rsidRPr="00AE639E" w:rsidRDefault="007617F9">
            <w:pPr>
              <w:pStyle w:val="ListParagraph"/>
              <w:numPr>
                <w:ilvl w:val="0"/>
                <w:numId w:val="14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chemical agents and methods used to obtain cleanliness</w:t>
            </w:r>
          </w:p>
          <w:p w14:paraId="36988A51" w14:textId="1633C2E2" w:rsidR="007617F9" w:rsidRPr="00AE639E" w:rsidRDefault="007617F9">
            <w:pPr>
              <w:pStyle w:val="ListParagraph"/>
              <w:numPr>
                <w:ilvl w:val="0"/>
                <w:numId w:val="14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methods for laundry cleaning, sanitizing, disinfection, and storage</w:t>
            </w:r>
          </w:p>
          <w:p w14:paraId="7943C0C2" w14:textId="77777777" w:rsidR="007617F9" w:rsidRPr="00AE639E" w:rsidRDefault="007617F9">
            <w:pPr>
              <w:pStyle w:val="ListParagraph"/>
              <w:numPr>
                <w:ilvl w:val="0"/>
                <w:numId w:val="14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lastRenderedPageBreak/>
              <w:t xml:space="preserve">procedures for cleaning and disinfecting </w:t>
            </w:r>
          </w:p>
          <w:p w14:paraId="515E436A" w14:textId="322CBC62" w:rsidR="007617F9" w:rsidRPr="00AE639E" w:rsidRDefault="007617F9">
            <w:pPr>
              <w:pStyle w:val="ListParagraph"/>
              <w:numPr>
                <w:ilvl w:val="1"/>
                <w:numId w:val="14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sink/tub</w:t>
            </w:r>
          </w:p>
          <w:p w14:paraId="61C9AD68" w14:textId="77777777" w:rsidR="007617F9" w:rsidRPr="00AE639E" w:rsidRDefault="007617F9">
            <w:pPr>
              <w:pStyle w:val="ListParagraph"/>
              <w:numPr>
                <w:ilvl w:val="1"/>
                <w:numId w:val="14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small animal housing</w:t>
            </w:r>
          </w:p>
          <w:p w14:paraId="163B71BE" w14:textId="507605DA" w:rsidR="007617F9" w:rsidRPr="00AE639E" w:rsidRDefault="007617F9">
            <w:pPr>
              <w:pStyle w:val="ListParagraph"/>
              <w:numPr>
                <w:ilvl w:val="1"/>
                <w:numId w:val="14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treatment areas</w:t>
            </w:r>
          </w:p>
          <w:p w14:paraId="2E448CCA" w14:textId="3BED649F" w:rsidR="007617F9" w:rsidRPr="00AE639E" w:rsidRDefault="007617F9">
            <w:pPr>
              <w:pStyle w:val="ListParagraph"/>
              <w:numPr>
                <w:ilvl w:val="0"/>
                <w:numId w:val="14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methods for cleaning floors</w:t>
            </w:r>
          </w:p>
          <w:p w14:paraId="5C379492" w14:textId="34C2257C" w:rsidR="007617F9" w:rsidRPr="00AE639E" w:rsidRDefault="007617F9">
            <w:pPr>
              <w:pStyle w:val="ListParagraph"/>
              <w:numPr>
                <w:ilvl w:val="0"/>
                <w:numId w:val="14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disposal methods within a facility in accordance with local and federal regulations.</w:t>
            </w:r>
          </w:p>
          <w:p w14:paraId="5AF29DCF" w14:textId="02359D4E"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b/>
                <w:bCs/>
                <w:sz w:val="24"/>
                <w:szCs w:val="24"/>
              </w:rPr>
              <w:t xml:space="preserve">Teacher Resource: </w:t>
            </w:r>
            <w:hyperlink r:id="rId18" w:history="1">
              <w:r w:rsidRPr="00AE639E">
                <w:rPr>
                  <w:rStyle w:val="Hyperlink"/>
                  <w:rFonts w:ascii="Times New Roman" w:eastAsia="Times New Roman" w:hAnsi="Times New Roman" w:cs="Times New Roman"/>
                  <w:sz w:val="24"/>
                  <w:szCs w:val="24"/>
                </w:rPr>
                <w:t>Veterinary Safety and Health Hazard Prevention and Control</w:t>
              </w:r>
            </w:hyperlink>
            <w:r w:rsidRPr="00AE639E">
              <w:rPr>
                <w:rFonts w:ascii="Times New Roman" w:eastAsia="Times New Roman" w:hAnsi="Times New Roman" w:cs="Times New Roman"/>
                <w:color w:val="273540"/>
                <w:sz w:val="24"/>
                <w:szCs w:val="24"/>
              </w:rPr>
              <w:t>, National Institute for Occupational Safety and Health (NIOSH), U.S. Centers for Disease Control and Prevention (CDC)</w:t>
            </w:r>
          </w:p>
        </w:tc>
        <w:tc>
          <w:tcPr>
            <w:tcW w:w="1147" w:type="pct"/>
          </w:tcPr>
          <w:p w14:paraId="4858B42C" w14:textId="77777777" w:rsidR="007617F9" w:rsidRPr="00AE639E" w:rsidRDefault="007617F9" w:rsidP="007617F9">
            <w:pPr>
              <w:shd w:val="clear" w:color="auto" w:fill="FFFFFF"/>
              <w:rPr>
                <w:rFonts w:ascii="Times New Roman" w:eastAsia="Times New Roman" w:hAnsi="Times New Roman" w:cs="Times New Roman"/>
                <w:b/>
                <w:bCs/>
                <w:color w:val="273540"/>
                <w:sz w:val="24"/>
                <w:szCs w:val="24"/>
              </w:rPr>
            </w:pPr>
            <w:r w:rsidRPr="00AE639E">
              <w:rPr>
                <w:rFonts w:ascii="Times New Roman" w:eastAsia="Times New Roman" w:hAnsi="Times New Roman" w:cs="Times New Roman"/>
                <w:b/>
                <w:bCs/>
                <w:color w:val="273540"/>
                <w:sz w:val="24"/>
                <w:szCs w:val="24"/>
              </w:rPr>
              <w:lastRenderedPageBreak/>
              <w:t>Process/Skill Questions:</w:t>
            </w:r>
          </w:p>
          <w:p w14:paraId="5AC4BB77" w14:textId="77777777" w:rsidR="007617F9" w:rsidRPr="00AE639E" w:rsidRDefault="007617F9" w:rsidP="007617F9">
            <w:pPr>
              <w:shd w:val="clear" w:color="auto" w:fill="FFFFFF"/>
              <w:rPr>
                <w:rFonts w:ascii="Times New Roman" w:eastAsia="Times New Roman" w:hAnsi="Times New Roman" w:cs="Times New Roman"/>
                <w:color w:val="273540"/>
                <w:sz w:val="24"/>
                <w:szCs w:val="24"/>
              </w:rPr>
            </w:pPr>
          </w:p>
          <w:p w14:paraId="78A00374" w14:textId="6E1EE68A" w:rsidR="007617F9" w:rsidRPr="00AE639E" w:rsidRDefault="007617F9">
            <w:pPr>
              <w:numPr>
                <w:ilvl w:val="0"/>
                <w:numId w:val="141"/>
              </w:numPr>
              <w:shd w:val="clear" w:color="auto" w:fill="FFFFFF"/>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should immunocompromised people avoid working with sick animals?</w:t>
            </w:r>
          </w:p>
          <w:p w14:paraId="45EADE43" w14:textId="77777777" w:rsidR="007617F9" w:rsidRPr="00AE639E" w:rsidRDefault="007617F9">
            <w:pPr>
              <w:pStyle w:val="ListParagraph"/>
              <w:numPr>
                <w:ilvl w:val="0"/>
                <w:numId w:val="141"/>
              </w:numPr>
              <w:shd w:val="clear" w:color="auto" w:fill="FFFFFF"/>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is it important to disinfect the office, exam areas, and waiting areas of a veterinary clinic or hospital?</w:t>
            </w:r>
          </w:p>
          <w:p w14:paraId="3F6C3EF3" w14:textId="77777777" w:rsidR="007617F9" w:rsidRPr="00AE639E" w:rsidRDefault="007617F9">
            <w:pPr>
              <w:numPr>
                <w:ilvl w:val="0"/>
                <w:numId w:val="141"/>
              </w:numPr>
              <w:shd w:val="clear" w:color="auto" w:fill="FFFFFF"/>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steps can a veterinary assistant take to assure personal safety in the laboratory?</w:t>
            </w:r>
          </w:p>
          <w:p w14:paraId="1B19C016" w14:textId="269BA321" w:rsidR="007617F9" w:rsidRPr="00AE639E" w:rsidRDefault="007617F9">
            <w:pPr>
              <w:numPr>
                <w:ilvl w:val="0"/>
                <w:numId w:val="141"/>
              </w:numPr>
              <w:shd w:val="clear" w:color="auto" w:fill="FFFFFF"/>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lastRenderedPageBreak/>
              <w:t>What are the potential dangers of using an improperly labeled product? An unlabeled product?</w:t>
            </w:r>
          </w:p>
          <w:p w14:paraId="289D0377" w14:textId="7777777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p>
        </w:tc>
        <w:tc>
          <w:tcPr>
            <w:tcW w:w="476" w:type="pct"/>
          </w:tcPr>
          <w:p w14:paraId="632BED02" w14:textId="7482BF7A" w:rsidR="007617F9" w:rsidRPr="00AE639E" w:rsidRDefault="007617F9" w:rsidP="007617F9">
            <w:pPr>
              <w:shd w:val="clear" w:color="auto" w:fill="FFFFFF"/>
              <w:rPr>
                <w:rFonts w:ascii="Times New Roman" w:hAnsi="Times New Roman" w:cs="Times New Roman"/>
                <w:sz w:val="24"/>
                <w:szCs w:val="24"/>
              </w:rPr>
            </w:pPr>
            <w:r>
              <w:rPr>
                <w:rFonts w:ascii="Times New Roman" w:hAnsi="Times New Roman" w:cs="Times New Roman"/>
                <w:sz w:val="24"/>
                <w:szCs w:val="24"/>
              </w:rPr>
              <w:lastRenderedPageBreak/>
              <w:t>English: 11.DSR, 11.RV, 11.RI, 12.RV, 12.RI</w:t>
            </w:r>
          </w:p>
        </w:tc>
        <w:tc>
          <w:tcPr>
            <w:tcW w:w="570" w:type="pct"/>
          </w:tcPr>
          <w:p w14:paraId="0B54A2B3" w14:textId="77777777" w:rsidR="007617F9" w:rsidRDefault="007617F9" w:rsidP="007617F9">
            <w:pPr>
              <w:shd w:val="clear" w:color="auto" w:fill="FFFFFF"/>
              <w:rPr>
                <w:rFonts w:ascii="Times New Roman" w:hAnsi="Times New Roman" w:cs="Times New Roman"/>
                <w:sz w:val="24"/>
                <w:szCs w:val="24"/>
              </w:rPr>
            </w:pPr>
            <w:r w:rsidRPr="00AE639E">
              <w:rPr>
                <w:rFonts w:ascii="Times New Roman" w:hAnsi="Times New Roman" w:cs="Times New Roman"/>
                <w:sz w:val="24"/>
                <w:szCs w:val="24"/>
              </w:rPr>
              <w:t>AS.03.01</w:t>
            </w:r>
          </w:p>
          <w:p w14:paraId="15CEC224" w14:textId="77777777" w:rsidR="007617F9" w:rsidRDefault="007617F9" w:rsidP="007617F9">
            <w:pPr>
              <w:shd w:val="clear" w:color="auto" w:fill="FFFFFF"/>
              <w:rPr>
                <w:rFonts w:ascii="Times New Roman" w:hAnsi="Times New Roman" w:cs="Times New Roman"/>
                <w:sz w:val="24"/>
                <w:szCs w:val="24"/>
              </w:rPr>
            </w:pPr>
          </w:p>
          <w:p w14:paraId="553D6526" w14:textId="37FA9F71" w:rsidR="007617F9" w:rsidRPr="00AE639E" w:rsidRDefault="007617F9" w:rsidP="007617F9">
            <w:pPr>
              <w:shd w:val="clear" w:color="auto" w:fill="FFFFFF"/>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t>Veterinary Science CDE</w:t>
            </w:r>
          </w:p>
        </w:tc>
        <w:tc>
          <w:tcPr>
            <w:tcW w:w="468" w:type="pct"/>
          </w:tcPr>
          <w:p w14:paraId="38D0D81C" w14:textId="4D52942E" w:rsidR="007617F9" w:rsidRPr="00AE639E" w:rsidRDefault="007617F9" w:rsidP="007617F9">
            <w:pPr>
              <w:shd w:val="clear" w:color="auto" w:fill="FFFFFF"/>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NAVTA Essential Skills 1.C.4; III.B.3; V.A; VI.B; VII.A.1, 2, 9, 13; VIII.G</w:t>
            </w:r>
          </w:p>
          <w:p w14:paraId="351352E3" w14:textId="740B8552" w:rsidR="007617F9" w:rsidRPr="00AE639E" w:rsidRDefault="007617F9" w:rsidP="007617F9">
            <w:pPr>
              <w:shd w:val="clear" w:color="auto" w:fill="FFFFFF"/>
              <w:rPr>
                <w:rFonts w:ascii="Times New Roman" w:eastAsia="Times New Roman" w:hAnsi="Times New Roman" w:cs="Times New Roman"/>
                <w:b/>
                <w:bCs/>
                <w:color w:val="273540"/>
                <w:sz w:val="24"/>
                <w:szCs w:val="24"/>
              </w:rPr>
            </w:pPr>
          </w:p>
        </w:tc>
      </w:tr>
      <w:tr w:rsidR="007617F9" w:rsidRPr="00AE639E" w14:paraId="15981DD3" w14:textId="1F8838A0" w:rsidTr="008B21B2">
        <w:tc>
          <w:tcPr>
            <w:tcW w:w="214" w:type="pct"/>
          </w:tcPr>
          <w:p w14:paraId="222FC7BB" w14:textId="51CE32EA"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49</w:t>
            </w:r>
          </w:p>
        </w:tc>
        <w:tc>
          <w:tcPr>
            <w:tcW w:w="753" w:type="pct"/>
            <w:shd w:val="clear" w:color="auto" w:fill="FFFFFF" w:themeFill="background1"/>
            <w:tcMar>
              <w:top w:w="43" w:type="dxa"/>
              <w:left w:w="115" w:type="dxa"/>
              <w:bottom w:w="43" w:type="dxa"/>
              <w:right w:w="115" w:type="dxa"/>
            </w:tcMar>
          </w:tcPr>
          <w:p w14:paraId="1E0E132C" w14:textId="3E1ADDDD"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Review hazards and safety procedures for animal handling.</w:t>
            </w:r>
          </w:p>
        </w:tc>
        <w:tc>
          <w:tcPr>
            <w:tcW w:w="1373" w:type="pct"/>
          </w:tcPr>
          <w:p w14:paraId="4FD2DE3D"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Review should include</w:t>
            </w:r>
          </w:p>
          <w:p w14:paraId="36AE2A02" w14:textId="13E72553" w:rsidR="007617F9" w:rsidRPr="00AE639E" w:rsidRDefault="007617F9">
            <w:pPr>
              <w:pStyle w:val="ListParagraph"/>
              <w:numPr>
                <w:ilvl w:val="0"/>
                <w:numId w:val="134"/>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recognizing animal behaviors</w:t>
            </w:r>
          </w:p>
          <w:p w14:paraId="1B6E8CFD" w14:textId="383BA612" w:rsidR="007617F9" w:rsidRPr="00AE639E" w:rsidRDefault="007617F9">
            <w:pPr>
              <w:pStyle w:val="ListParagraph"/>
              <w:numPr>
                <w:ilvl w:val="0"/>
                <w:numId w:val="134"/>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considerations for handling techniques</w:t>
            </w:r>
          </w:p>
          <w:p w14:paraId="6DE7AC65" w14:textId="77777777" w:rsidR="007617F9" w:rsidRPr="00AE639E" w:rsidRDefault="007617F9">
            <w:pPr>
              <w:pStyle w:val="ListParagraph"/>
              <w:numPr>
                <w:ilvl w:val="0"/>
                <w:numId w:val="134"/>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equipment used for animal handling</w:t>
            </w:r>
          </w:p>
          <w:p w14:paraId="03347657" w14:textId="07DC2CA4" w:rsidR="007617F9" w:rsidRPr="00AE639E" w:rsidRDefault="007617F9">
            <w:pPr>
              <w:pStyle w:val="ListParagraph"/>
              <w:numPr>
                <w:ilvl w:val="0"/>
                <w:numId w:val="134"/>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injury report procedures and documentation requirements.</w:t>
            </w:r>
          </w:p>
          <w:p w14:paraId="1D024857" w14:textId="16074BC5"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b/>
                <w:bCs/>
                <w:sz w:val="24"/>
                <w:szCs w:val="24"/>
              </w:rPr>
              <w:t xml:space="preserve">Teacher Resource: </w:t>
            </w:r>
            <w:hyperlink r:id="rId19" w:history="1">
              <w:r w:rsidRPr="00AE639E">
                <w:rPr>
                  <w:rStyle w:val="Hyperlink"/>
                  <w:rFonts w:ascii="Times New Roman" w:eastAsia="Times New Roman" w:hAnsi="Times New Roman" w:cs="Times New Roman"/>
                  <w:sz w:val="24"/>
                  <w:szCs w:val="24"/>
                </w:rPr>
                <w:t>Veterinary Safety and Health Hazard Prevention and Control</w:t>
              </w:r>
            </w:hyperlink>
            <w:r w:rsidRPr="00AE639E">
              <w:rPr>
                <w:rFonts w:ascii="Times New Roman" w:eastAsia="Times New Roman" w:hAnsi="Times New Roman" w:cs="Times New Roman"/>
                <w:color w:val="273540"/>
                <w:sz w:val="24"/>
                <w:szCs w:val="24"/>
              </w:rPr>
              <w:t>, NIOSH, CDC</w:t>
            </w:r>
          </w:p>
        </w:tc>
        <w:tc>
          <w:tcPr>
            <w:tcW w:w="1147" w:type="pct"/>
          </w:tcPr>
          <w:p w14:paraId="08083661" w14:textId="77777777" w:rsidR="007617F9" w:rsidRPr="00AE639E" w:rsidRDefault="007617F9" w:rsidP="007617F9">
            <w:pPr>
              <w:shd w:val="clear" w:color="auto" w:fill="FFFFFF"/>
              <w:rPr>
                <w:rFonts w:ascii="Times New Roman" w:eastAsia="Times New Roman" w:hAnsi="Times New Roman" w:cs="Times New Roman"/>
                <w:b/>
                <w:bCs/>
                <w:color w:val="273540"/>
                <w:sz w:val="24"/>
                <w:szCs w:val="24"/>
              </w:rPr>
            </w:pPr>
            <w:r w:rsidRPr="00AE639E">
              <w:rPr>
                <w:rFonts w:ascii="Times New Roman" w:eastAsia="Times New Roman" w:hAnsi="Times New Roman" w:cs="Times New Roman"/>
                <w:b/>
                <w:bCs/>
                <w:color w:val="273540"/>
                <w:sz w:val="24"/>
                <w:szCs w:val="24"/>
              </w:rPr>
              <w:t>Process/Skill Questions:</w:t>
            </w:r>
          </w:p>
          <w:p w14:paraId="52AE284A" w14:textId="77777777" w:rsidR="007617F9" w:rsidRPr="00AE639E" w:rsidRDefault="007617F9">
            <w:pPr>
              <w:pStyle w:val="ListParagraph"/>
              <w:numPr>
                <w:ilvl w:val="0"/>
                <w:numId w:val="144"/>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Why is an injury report necessary?</w:t>
            </w:r>
          </w:p>
          <w:p w14:paraId="29AE3435" w14:textId="77777777" w:rsidR="007617F9" w:rsidRPr="00AE639E" w:rsidRDefault="007617F9">
            <w:pPr>
              <w:pStyle w:val="ListParagraph"/>
              <w:numPr>
                <w:ilvl w:val="0"/>
                <w:numId w:val="144"/>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common equipment is used for animal handling?</w:t>
            </w:r>
          </w:p>
          <w:p w14:paraId="7B9E04C6" w14:textId="2B07F55D" w:rsidR="007617F9" w:rsidRPr="00AE639E" w:rsidRDefault="007617F9">
            <w:pPr>
              <w:pStyle w:val="ListParagraph"/>
              <w:numPr>
                <w:ilvl w:val="0"/>
                <w:numId w:val="144"/>
              </w:numPr>
              <w:spacing w:before="100" w:beforeAutospacing="1" w:after="100" w:afterAutospacing="1"/>
              <w:rPr>
                <w:rFonts w:ascii="Times New Roman" w:eastAsia="Times New Roman" w:hAnsi="Times New Roman" w:cs="Times New Roman"/>
                <w:b/>
                <w:bCs/>
                <w:sz w:val="24"/>
                <w:szCs w:val="24"/>
              </w:rPr>
            </w:pPr>
            <w:r w:rsidRPr="00AE639E">
              <w:rPr>
                <w:rFonts w:ascii="Times New Roman" w:eastAsia="Times New Roman" w:hAnsi="Times New Roman" w:cs="Times New Roman"/>
                <w:sz w:val="24"/>
                <w:szCs w:val="24"/>
              </w:rPr>
              <w:t>What animal behaviors may constitute a hazard to personnel?</w:t>
            </w:r>
          </w:p>
        </w:tc>
        <w:tc>
          <w:tcPr>
            <w:tcW w:w="476" w:type="pct"/>
          </w:tcPr>
          <w:p w14:paraId="042B2B03" w14:textId="56F89D36" w:rsidR="007617F9" w:rsidRPr="00AE639E" w:rsidRDefault="007617F9" w:rsidP="007617F9">
            <w:pPr>
              <w:shd w:val="clear" w:color="auto" w:fill="FFFFFF"/>
              <w:rPr>
                <w:rFonts w:ascii="Times New Roman" w:hAnsi="Times New Roman" w:cs="Times New Roman"/>
                <w:sz w:val="24"/>
                <w:szCs w:val="24"/>
              </w:rPr>
            </w:pPr>
            <w:r>
              <w:rPr>
                <w:rFonts w:ascii="Times New Roman" w:hAnsi="Times New Roman" w:cs="Times New Roman"/>
                <w:sz w:val="24"/>
                <w:szCs w:val="24"/>
              </w:rPr>
              <w:t>English: 11.DSR, 11.RV, 11.RI, 12.RV, 12.RI</w:t>
            </w:r>
          </w:p>
        </w:tc>
        <w:tc>
          <w:tcPr>
            <w:tcW w:w="570" w:type="pct"/>
          </w:tcPr>
          <w:p w14:paraId="4A6E006C" w14:textId="77777777" w:rsidR="007617F9" w:rsidRDefault="007617F9" w:rsidP="007617F9">
            <w:pPr>
              <w:shd w:val="clear" w:color="auto" w:fill="FFFFFF"/>
              <w:rPr>
                <w:rFonts w:ascii="Times New Roman" w:hAnsi="Times New Roman" w:cs="Times New Roman"/>
                <w:sz w:val="24"/>
                <w:szCs w:val="24"/>
              </w:rPr>
            </w:pPr>
            <w:r w:rsidRPr="00AE639E">
              <w:rPr>
                <w:rFonts w:ascii="Times New Roman" w:hAnsi="Times New Roman" w:cs="Times New Roman"/>
                <w:sz w:val="24"/>
                <w:szCs w:val="24"/>
              </w:rPr>
              <w:t>AS.03.01</w:t>
            </w:r>
          </w:p>
          <w:p w14:paraId="6B780240" w14:textId="77777777" w:rsidR="007617F9" w:rsidRDefault="007617F9" w:rsidP="007617F9">
            <w:pPr>
              <w:shd w:val="clear" w:color="auto" w:fill="FFFFFF"/>
              <w:rPr>
                <w:rFonts w:ascii="Times New Roman" w:eastAsia="Times New Roman" w:hAnsi="Times New Roman" w:cs="Times New Roman"/>
                <w:b/>
                <w:bCs/>
                <w:color w:val="273540"/>
                <w:sz w:val="24"/>
                <w:szCs w:val="24"/>
              </w:rPr>
            </w:pPr>
          </w:p>
          <w:p w14:paraId="51628869" w14:textId="75FB4E9A" w:rsidR="007617F9" w:rsidRPr="00AE639E" w:rsidRDefault="007617F9" w:rsidP="007617F9">
            <w:pPr>
              <w:shd w:val="clear" w:color="auto" w:fill="FFFFFF"/>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t>Veterinary Science CDE</w:t>
            </w:r>
          </w:p>
        </w:tc>
        <w:tc>
          <w:tcPr>
            <w:tcW w:w="468" w:type="pct"/>
          </w:tcPr>
          <w:p w14:paraId="732D1612" w14:textId="5E33454D" w:rsidR="007617F9" w:rsidRPr="00AE639E" w:rsidRDefault="007617F9" w:rsidP="007617F9">
            <w:pPr>
              <w:shd w:val="clear" w:color="auto" w:fill="FFFFFF"/>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NAVTA Essential Skills III.B.3; V.A; VII.A.1, 2, 13; VIII.G</w:t>
            </w:r>
          </w:p>
          <w:p w14:paraId="0F217A7E" w14:textId="6FF67E66" w:rsidR="007617F9" w:rsidRPr="00AE639E" w:rsidRDefault="007617F9" w:rsidP="007617F9">
            <w:pPr>
              <w:shd w:val="clear" w:color="auto" w:fill="FFFFFF"/>
              <w:rPr>
                <w:rFonts w:ascii="Times New Roman" w:eastAsia="Times New Roman" w:hAnsi="Times New Roman" w:cs="Times New Roman"/>
                <w:b/>
                <w:bCs/>
                <w:color w:val="273540"/>
                <w:sz w:val="24"/>
                <w:szCs w:val="24"/>
              </w:rPr>
            </w:pPr>
          </w:p>
        </w:tc>
      </w:tr>
      <w:tr w:rsidR="007617F9" w:rsidRPr="00AE639E" w14:paraId="754C5FFE" w14:textId="0636E230" w:rsidTr="008B21B2">
        <w:tc>
          <w:tcPr>
            <w:tcW w:w="214" w:type="pct"/>
            <w:shd w:val="clear" w:color="auto" w:fill="AEAAAA" w:themeFill="background2" w:themeFillShade="BF"/>
          </w:tcPr>
          <w:p w14:paraId="5F643C33"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753" w:type="pct"/>
            <w:shd w:val="clear" w:color="auto" w:fill="AEAAAA" w:themeFill="background2" w:themeFillShade="BF"/>
            <w:tcMar>
              <w:top w:w="43" w:type="dxa"/>
              <w:left w:w="115" w:type="dxa"/>
              <w:bottom w:w="43" w:type="dxa"/>
              <w:right w:w="115" w:type="dxa"/>
            </w:tcMar>
          </w:tcPr>
          <w:p w14:paraId="2E749AD3"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b/>
                <w:bCs/>
                <w:kern w:val="36"/>
                <w:sz w:val="24"/>
                <w:szCs w:val="24"/>
              </w:rPr>
              <w:t>Understanding Laboratory Procedures</w:t>
            </w:r>
          </w:p>
        </w:tc>
        <w:tc>
          <w:tcPr>
            <w:tcW w:w="1373" w:type="pct"/>
            <w:shd w:val="clear" w:color="auto" w:fill="AEAAAA" w:themeFill="background2" w:themeFillShade="BF"/>
          </w:tcPr>
          <w:p w14:paraId="1B325750" w14:textId="7F5301AF"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p>
        </w:tc>
        <w:tc>
          <w:tcPr>
            <w:tcW w:w="1147" w:type="pct"/>
            <w:shd w:val="clear" w:color="auto" w:fill="AEAAAA" w:themeFill="background2" w:themeFillShade="BF"/>
          </w:tcPr>
          <w:p w14:paraId="4BF7454C"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476" w:type="pct"/>
            <w:shd w:val="clear" w:color="auto" w:fill="AEAAAA" w:themeFill="background2" w:themeFillShade="BF"/>
          </w:tcPr>
          <w:p w14:paraId="1B0ECA6A"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570" w:type="pct"/>
            <w:shd w:val="clear" w:color="auto" w:fill="AEAAAA" w:themeFill="background2" w:themeFillShade="BF"/>
          </w:tcPr>
          <w:p w14:paraId="4E32ACD5" w14:textId="2AD84549"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468" w:type="pct"/>
            <w:shd w:val="clear" w:color="auto" w:fill="AEAAAA" w:themeFill="background2" w:themeFillShade="BF"/>
          </w:tcPr>
          <w:p w14:paraId="44980D75"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r>
      <w:tr w:rsidR="007617F9" w:rsidRPr="00AE639E" w14:paraId="18F4F97D" w14:textId="694A27A5" w:rsidTr="008B21B2">
        <w:tc>
          <w:tcPr>
            <w:tcW w:w="214" w:type="pct"/>
          </w:tcPr>
          <w:p w14:paraId="260C0C26" w14:textId="639E2A28"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50</w:t>
            </w:r>
          </w:p>
        </w:tc>
        <w:tc>
          <w:tcPr>
            <w:tcW w:w="753" w:type="pct"/>
            <w:shd w:val="clear" w:color="auto" w:fill="FFFFFF" w:themeFill="background1"/>
            <w:tcMar>
              <w:top w:w="43" w:type="dxa"/>
              <w:left w:w="115" w:type="dxa"/>
              <w:bottom w:w="43" w:type="dxa"/>
              <w:right w:w="115" w:type="dxa"/>
            </w:tcMar>
          </w:tcPr>
          <w:p w14:paraId="61D7F7BB" w14:textId="3C290EAB"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Explain precautionary safety measures and their importance in a work environment for veterinary staff, as well as the standards designated by the Occupational Safety and Health Administration (OSHA).</w:t>
            </w:r>
          </w:p>
        </w:tc>
        <w:tc>
          <w:tcPr>
            <w:tcW w:w="1373" w:type="pct"/>
          </w:tcPr>
          <w:p w14:paraId="1BD4C782" w14:textId="2220EB46"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Explanation should include OSHA standards and</w:t>
            </w:r>
          </w:p>
          <w:p w14:paraId="572B5647" w14:textId="32D3D4EB" w:rsidR="007617F9" w:rsidRPr="00AE639E" w:rsidRDefault="007617F9">
            <w:pPr>
              <w:numPr>
                <w:ilvl w:val="0"/>
                <w:numId w:val="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reviewing laboratory safety procedures</w:t>
            </w:r>
          </w:p>
          <w:p w14:paraId="4CF6987F" w14:textId="5624A719" w:rsidR="007617F9" w:rsidRPr="00AE639E" w:rsidRDefault="007617F9">
            <w:pPr>
              <w:numPr>
                <w:ilvl w:val="0"/>
                <w:numId w:val="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identifying appropriate personal protective equipment (PPE) to aid in the prevention of spreading zoonotic diseases</w:t>
            </w:r>
          </w:p>
          <w:p w14:paraId="2B452AE9" w14:textId="77777777" w:rsidR="007617F9" w:rsidRPr="00AE639E" w:rsidRDefault="007617F9">
            <w:pPr>
              <w:numPr>
                <w:ilvl w:val="0"/>
                <w:numId w:val="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describing the importance of disinfecting the office, waiting and exam areas, and/or clinic/hospital with designated cleaning solutions for prevention purposes</w:t>
            </w:r>
          </w:p>
          <w:p w14:paraId="178C0044" w14:textId="15318DCD" w:rsidR="007617F9" w:rsidRPr="00AE639E" w:rsidRDefault="007617F9">
            <w:pPr>
              <w:numPr>
                <w:ilvl w:val="0"/>
                <w:numId w:val="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describing the importance of hand hygiene, with a designated employee hand-washing area and supplies</w:t>
            </w:r>
          </w:p>
          <w:p w14:paraId="3547A796" w14:textId="7DD1EE52" w:rsidR="007617F9" w:rsidRPr="00AE639E" w:rsidRDefault="007617F9">
            <w:pPr>
              <w:numPr>
                <w:ilvl w:val="0"/>
                <w:numId w:val="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describing the importance of using approved sharps containers for disposal of used sharps and sharps-handling protocols. </w:t>
            </w:r>
          </w:p>
        </w:tc>
        <w:tc>
          <w:tcPr>
            <w:tcW w:w="1147" w:type="pct"/>
          </w:tcPr>
          <w:p w14:paraId="662915C6" w14:textId="7777777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eastAsia="Times New Roman" w:hAnsi="Times New Roman" w:cs="Times New Roman"/>
                <w:b/>
                <w:bCs/>
                <w:sz w:val="24"/>
                <w:szCs w:val="24"/>
              </w:rPr>
              <w:t>Process/Skill Questions:</w:t>
            </w:r>
          </w:p>
          <w:p w14:paraId="06AEC811" w14:textId="77777777" w:rsidR="007617F9" w:rsidRPr="00AE639E" w:rsidRDefault="007617F9">
            <w:pPr>
              <w:pStyle w:val="ListParagraph"/>
              <w:numPr>
                <w:ilvl w:val="0"/>
                <w:numId w:val="2"/>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Why is hand hygiene important when working with animals?</w:t>
            </w:r>
          </w:p>
          <w:p w14:paraId="3A31A890" w14:textId="77777777" w:rsidR="007617F9" w:rsidRPr="00AE639E" w:rsidRDefault="007617F9">
            <w:pPr>
              <w:pStyle w:val="ListParagraph"/>
              <w:numPr>
                <w:ilvl w:val="0"/>
                <w:numId w:val="2"/>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Why is it important to disinfect the office, exam areas, and waiting areas of a veterinary clinic or hospital?</w:t>
            </w:r>
          </w:p>
          <w:p w14:paraId="38F98FFF" w14:textId="3656C789" w:rsidR="007617F9" w:rsidRPr="00AE639E" w:rsidRDefault="007617F9">
            <w:pPr>
              <w:pStyle w:val="ListParagraph"/>
              <w:numPr>
                <w:ilvl w:val="0"/>
                <w:numId w:val="2"/>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Why is it critical to use approved sharps containers when disposing of needles and syringes?</w:t>
            </w:r>
          </w:p>
        </w:tc>
        <w:tc>
          <w:tcPr>
            <w:tcW w:w="476" w:type="pct"/>
          </w:tcPr>
          <w:p w14:paraId="1182BAF5" w14:textId="1AB3FE0E" w:rsidR="007617F9" w:rsidRPr="00AE639E" w:rsidRDefault="007617F9" w:rsidP="007617F9">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t>English: 11.RV, 11.RI, 11.C, 11.LU, 12.RV, 12.RI, 12.C, 12.LU</w:t>
            </w:r>
          </w:p>
        </w:tc>
        <w:tc>
          <w:tcPr>
            <w:tcW w:w="570" w:type="pct"/>
          </w:tcPr>
          <w:p w14:paraId="426EC699" w14:textId="77777777" w:rsidR="007617F9" w:rsidRDefault="007617F9" w:rsidP="007617F9">
            <w:pPr>
              <w:spacing w:before="100" w:beforeAutospacing="1" w:after="100" w:afterAutospacing="1"/>
              <w:rPr>
                <w:rFonts w:ascii="Times New Roman" w:hAnsi="Times New Roman" w:cs="Times New Roman"/>
                <w:sz w:val="24"/>
                <w:szCs w:val="24"/>
              </w:rPr>
            </w:pPr>
            <w:r w:rsidRPr="00AE639E">
              <w:rPr>
                <w:rFonts w:ascii="Times New Roman" w:hAnsi="Times New Roman" w:cs="Times New Roman"/>
                <w:sz w:val="24"/>
                <w:szCs w:val="24"/>
              </w:rPr>
              <w:t>AS.03.01</w:t>
            </w:r>
          </w:p>
          <w:p w14:paraId="4316AA9C" w14:textId="36CD7F5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hAnsi="Times New Roman" w:cs="Times New Roman"/>
                <w:sz w:val="24"/>
                <w:szCs w:val="24"/>
              </w:rPr>
              <w:t>Veterinary Science CDE</w:t>
            </w:r>
          </w:p>
        </w:tc>
        <w:tc>
          <w:tcPr>
            <w:tcW w:w="468" w:type="pct"/>
          </w:tcPr>
          <w:p w14:paraId="4A0511DC" w14:textId="617F3311"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NAVTA Essential Skills VII.A1, 2</w:t>
            </w:r>
          </w:p>
          <w:p w14:paraId="457769FD" w14:textId="14763F32"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p>
        </w:tc>
      </w:tr>
      <w:tr w:rsidR="007617F9" w:rsidRPr="00AE639E" w14:paraId="1C93F83C" w14:textId="0F649ECD" w:rsidTr="008B21B2">
        <w:tc>
          <w:tcPr>
            <w:tcW w:w="214" w:type="pct"/>
          </w:tcPr>
          <w:p w14:paraId="69627BC9" w14:textId="145904F5"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51</w:t>
            </w:r>
          </w:p>
        </w:tc>
        <w:tc>
          <w:tcPr>
            <w:tcW w:w="753" w:type="pct"/>
            <w:shd w:val="clear" w:color="auto" w:fill="FFFFFF" w:themeFill="background1"/>
            <w:tcMar>
              <w:top w:w="43" w:type="dxa"/>
              <w:left w:w="115" w:type="dxa"/>
              <w:bottom w:w="43" w:type="dxa"/>
              <w:right w:w="115" w:type="dxa"/>
            </w:tcMar>
          </w:tcPr>
          <w:p w14:paraId="560CE893" w14:textId="373AE4A6"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Explain the importance of performing and reporting all laboratory </w:t>
            </w:r>
            <w:r w:rsidRPr="00AE639E">
              <w:rPr>
                <w:rFonts w:ascii="Times New Roman" w:eastAsia="Times New Roman" w:hAnsi="Times New Roman" w:cs="Times New Roman"/>
                <w:sz w:val="24"/>
                <w:szCs w:val="24"/>
              </w:rPr>
              <w:lastRenderedPageBreak/>
              <w:t xml:space="preserve">procedures with complete accuracy. </w:t>
            </w:r>
          </w:p>
        </w:tc>
        <w:tc>
          <w:tcPr>
            <w:tcW w:w="1373" w:type="pct"/>
            <w:shd w:val="clear" w:color="auto" w:fill="FFFFFF" w:themeFill="background1"/>
          </w:tcPr>
          <w:p w14:paraId="4E086D5A"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lastRenderedPageBreak/>
              <w:t>Explanation should include</w:t>
            </w:r>
          </w:p>
          <w:p w14:paraId="345800D8" w14:textId="6B515B32" w:rsidR="007617F9" w:rsidRPr="00AE639E" w:rsidRDefault="007617F9">
            <w:pPr>
              <w:numPr>
                <w:ilvl w:val="0"/>
                <w:numId w:val="3"/>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types of tests commonly performed</w:t>
            </w:r>
          </w:p>
          <w:p w14:paraId="2F252E92" w14:textId="77777777" w:rsidR="007617F9" w:rsidRPr="00AE639E" w:rsidRDefault="007617F9">
            <w:pPr>
              <w:numPr>
                <w:ilvl w:val="0"/>
                <w:numId w:val="3"/>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lastRenderedPageBreak/>
              <w:t>reasons why totally accurate testing and reporting are of critical importance</w:t>
            </w:r>
          </w:p>
          <w:p w14:paraId="55363B76" w14:textId="64CD96A7" w:rsidR="007617F9" w:rsidRPr="00AE639E" w:rsidRDefault="007617F9">
            <w:pPr>
              <w:numPr>
                <w:ilvl w:val="0"/>
                <w:numId w:val="3"/>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possible consequences of inaccurate testing and reporting for patient care, diagnosis, and legal documentation.</w:t>
            </w:r>
          </w:p>
        </w:tc>
        <w:tc>
          <w:tcPr>
            <w:tcW w:w="1147" w:type="pct"/>
          </w:tcPr>
          <w:p w14:paraId="750F0CDB" w14:textId="7777777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eastAsia="Times New Roman" w:hAnsi="Times New Roman" w:cs="Times New Roman"/>
                <w:b/>
                <w:bCs/>
                <w:sz w:val="24"/>
                <w:szCs w:val="24"/>
              </w:rPr>
              <w:lastRenderedPageBreak/>
              <w:t>Process/Skill Questions:</w:t>
            </w:r>
          </w:p>
          <w:p w14:paraId="60334D21" w14:textId="3C8C921D" w:rsidR="007617F9" w:rsidRPr="00AE639E" w:rsidRDefault="007617F9">
            <w:pPr>
              <w:pStyle w:val="ListParagraph"/>
              <w:numPr>
                <w:ilvl w:val="0"/>
                <w:numId w:val="4"/>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laboratory tests are run in animal care facilities?</w:t>
            </w:r>
          </w:p>
          <w:p w14:paraId="2093E08E" w14:textId="77777777" w:rsidR="007617F9" w:rsidRPr="00AE639E" w:rsidRDefault="007617F9">
            <w:pPr>
              <w:pStyle w:val="ListParagraph"/>
              <w:numPr>
                <w:ilvl w:val="0"/>
                <w:numId w:val="4"/>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lastRenderedPageBreak/>
              <w:t>Why is it so important to record the tests and test results with absolute accuracy?</w:t>
            </w:r>
          </w:p>
          <w:p w14:paraId="5A52B2F8" w14:textId="77777777" w:rsidR="007617F9" w:rsidRPr="00AE639E" w:rsidRDefault="007617F9">
            <w:pPr>
              <w:pStyle w:val="ListParagraph"/>
              <w:numPr>
                <w:ilvl w:val="0"/>
                <w:numId w:val="4"/>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are the consequences of inaccurate testing and recording?</w:t>
            </w:r>
          </w:p>
          <w:p w14:paraId="226BD602" w14:textId="77777777" w:rsidR="007617F9" w:rsidRPr="00AE639E" w:rsidRDefault="007617F9">
            <w:pPr>
              <w:pStyle w:val="ListParagraph"/>
              <w:numPr>
                <w:ilvl w:val="0"/>
                <w:numId w:val="4"/>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role do laboratory tests have in the diagnosis process?</w:t>
            </w:r>
          </w:p>
          <w:p w14:paraId="2E173B6A" w14:textId="77777777" w:rsidR="007617F9" w:rsidRPr="00AE639E" w:rsidRDefault="007617F9">
            <w:pPr>
              <w:pStyle w:val="ListParagraph"/>
              <w:numPr>
                <w:ilvl w:val="0"/>
                <w:numId w:val="4"/>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How could inaccuracies in the laboratory change the outcome of a patient’s treatment plan or prognosis?</w:t>
            </w:r>
          </w:p>
          <w:p w14:paraId="691C811B" w14:textId="10245506" w:rsidR="007617F9" w:rsidRPr="00AE639E" w:rsidRDefault="007617F9">
            <w:pPr>
              <w:pStyle w:val="ListParagraph"/>
              <w:numPr>
                <w:ilvl w:val="0"/>
                <w:numId w:val="4"/>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How might a client react if another sample is needed from a pet due to </w:t>
            </w:r>
            <w:r w:rsidR="00FF5C9D" w:rsidRPr="00AE639E">
              <w:rPr>
                <w:rFonts w:ascii="Times New Roman" w:eastAsia="Times New Roman" w:hAnsi="Times New Roman" w:cs="Times New Roman"/>
                <w:sz w:val="24"/>
                <w:szCs w:val="24"/>
              </w:rPr>
              <w:t>inaccurate</w:t>
            </w:r>
            <w:r w:rsidRPr="00AE639E">
              <w:rPr>
                <w:rFonts w:ascii="Times New Roman" w:eastAsia="Times New Roman" w:hAnsi="Times New Roman" w:cs="Times New Roman"/>
                <w:sz w:val="24"/>
                <w:szCs w:val="24"/>
              </w:rPr>
              <w:t xml:space="preserve"> laboratory performance?</w:t>
            </w:r>
          </w:p>
          <w:p w14:paraId="6B80BD2C" w14:textId="77CE3195" w:rsidR="007617F9" w:rsidRPr="00AE639E" w:rsidRDefault="006E759B">
            <w:pPr>
              <w:pStyle w:val="ListParagraph"/>
              <w:numPr>
                <w:ilvl w:val="0"/>
                <w:numId w:val="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How is</w:t>
            </w:r>
            <w:r w:rsidR="007617F9" w:rsidRPr="00AE639E">
              <w:rPr>
                <w:rFonts w:ascii="Times New Roman" w:eastAsia="Times New Roman" w:hAnsi="Times New Roman" w:cs="Times New Roman"/>
                <w:sz w:val="24"/>
                <w:szCs w:val="24"/>
              </w:rPr>
              <w:t xml:space="preserve"> client privacy</w:t>
            </w:r>
            <w:r>
              <w:rPr>
                <w:rFonts w:ascii="Times New Roman" w:eastAsia="Times New Roman" w:hAnsi="Times New Roman" w:cs="Times New Roman"/>
                <w:sz w:val="24"/>
                <w:szCs w:val="24"/>
              </w:rPr>
              <w:t xml:space="preserve"> ensured</w:t>
            </w:r>
            <w:r w:rsidR="007617F9" w:rsidRPr="00AE639E">
              <w:rPr>
                <w:rFonts w:ascii="Times New Roman" w:eastAsia="Times New Roman" w:hAnsi="Times New Roman" w:cs="Times New Roman"/>
                <w:sz w:val="24"/>
                <w:szCs w:val="24"/>
              </w:rPr>
              <w:t>?</w:t>
            </w:r>
          </w:p>
          <w:p w14:paraId="7A7AD0A4" w14:textId="77777777" w:rsidR="007617F9" w:rsidRPr="00AE639E" w:rsidRDefault="007617F9">
            <w:pPr>
              <w:pStyle w:val="ListParagraph"/>
              <w:numPr>
                <w:ilvl w:val="0"/>
                <w:numId w:val="4"/>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How can you ensure that your performance in the laboratory setting is above reproach?</w:t>
            </w:r>
          </w:p>
          <w:p w14:paraId="3929382E" w14:textId="3211FF57" w:rsidR="007617F9" w:rsidRPr="00AE639E" w:rsidRDefault="007617F9">
            <w:pPr>
              <w:pStyle w:val="ListParagraph"/>
              <w:numPr>
                <w:ilvl w:val="0"/>
                <w:numId w:val="4"/>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Are laboratory results that are recorded in the patient’s chart a legal document?</w:t>
            </w:r>
            <w:r w:rsidR="006E759B">
              <w:rPr>
                <w:rFonts w:ascii="Times New Roman" w:eastAsia="Times New Roman" w:hAnsi="Times New Roman" w:cs="Times New Roman"/>
                <w:sz w:val="24"/>
                <w:szCs w:val="24"/>
              </w:rPr>
              <w:t xml:space="preserve"> Explain.</w:t>
            </w:r>
          </w:p>
        </w:tc>
        <w:tc>
          <w:tcPr>
            <w:tcW w:w="476" w:type="pct"/>
          </w:tcPr>
          <w:p w14:paraId="5A37F2B1" w14:textId="062625F9" w:rsidR="007617F9" w:rsidRPr="00AE639E" w:rsidRDefault="007617F9" w:rsidP="007617F9">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lastRenderedPageBreak/>
              <w:t xml:space="preserve">English: 11.RV, 11.RI, 11.C, 11.LU, </w:t>
            </w:r>
            <w:r>
              <w:rPr>
                <w:rFonts w:ascii="Times New Roman" w:hAnsi="Times New Roman" w:cs="Times New Roman"/>
                <w:sz w:val="24"/>
                <w:szCs w:val="24"/>
              </w:rPr>
              <w:lastRenderedPageBreak/>
              <w:t>12.RV, 12.RI, 12.C, 12.LU</w:t>
            </w:r>
          </w:p>
        </w:tc>
        <w:tc>
          <w:tcPr>
            <w:tcW w:w="570" w:type="pct"/>
          </w:tcPr>
          <w:p w14:paraId="52682EF5" w14:textId="77777777" w:rsidR="007617F9" w:rsidRDefault="007617F9" w:rsidP="007617F9">
            <w:pPr>
              <w:spacing w:before="100" w:beforeAutospacing="1" w:after="100" w:afterAutospacing="1"/>
              <w:rPr>
                <w:rFonts w:ascii="Times New Roman" w:hAnsi="Times New Roman" w:cs="Times New Roman"/>
                <w:sz w:val="24"/>
                <w:szCs w:val="24"/>
              </w:rPr>
            </w:pPr>
            <w:r w:rsidRPr="00AE639E">
              <w:rPr>
                <w:rFonts w:ascii="Times New Roman" w:hAnsi="Times New Roman" w:cs="Times New Roman"/>
                <w:sz w:val="24"/>
                <w:szCs w:val="24"/>
              </w:rPr>
              <w:lastRenderedPageBreak/>
              <w:t>AS.03.01</w:t>
            </w:r>
          </w:p>
          <w:p w14:paraId="163B9EE0" w14:textId="01DE3BAF"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hAnsi="Times New Roman" w:cs="Times New Roman"/>
                <w:sz w:val="24"/>
                <w:szCs w:val="24"/>
              </w:rPr>
              <w:t>Veterinary Science CDE</w:t>
            </w:r>
          </w:p>
        </w:tc>
        <w:tc>
          <w:tcPr>
            <w:tcW w:w="468" w:type="pct"/>
          </w:tcPr>
          <w:p w14:paraId="7AAB239E" w14:textId="22226924"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NAVTA Essential </w:t>
            </w:r>
            <w:r w:rsidRPr="00AE639E">
              <w:rPr>
                <w:rFonts w:ascii="Times New Roman" w:eastAsia="Times New Roman" w:hAnsi="Times New Roman" w:cs="Times New Roman"/>
                <w:sz w:val="24"/>
                <w:szCs w:val="24"/>
              </w:rPr>
              <w:lastRenderedPageBreak/>
              <w:t>Skills VII.A.1, 2, B</w:t>
            </w:r>
          </w:p>
          <w:p w14:paraId="10121C94" w14:textId="1D28419A"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p>
        </w:tc>
      </w:tr>
      <w:tr w:rsidR="007617F9" w:rsidRPr="00AE639E" w14:paraId="04D242C6" w14:textId="2A8DDF53" w:rsidTr="008B21B2">
        <w:tc>
          <w:tcPr>
            <w:tcW w:w="214" w:type="pct"/>
          </w:tcPr>
          <w:p w14:paraId="145F21B7" w14:textId="7E707452"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lastRenderedPageBreak/>
              <w:t>52</w:t>
            </w:r>
          </w:p>
        </w:tc>
        <w:tc>
          <w:tcPr>
            <w:tcW w:w="753" w:type="pct"/>
            <w:shd w:val="clear" w:color="auto" w:fill="FFFFFF" w:themeFill="background1"/>
            <w:tcMar>
              <w:top w:w="43" w:type="dxa"/>
              <w:left w:w="115" w:type="dxa"/>
              <w:bottom w:w="43" w:type="dxa"/>
              <w:right w:w="115" w:type="dxa"/>
            </w:tcMar>
          </w:tcPr>
          <w:p w14:paraId="7C15B74A" w14:textId="0233B2CD"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Demonstrate the management of laboratory samples. </w:t>
            </w:r>
          </w:p>
        </w:tc>
        <w:tc>
          <w:tcPr>
            <w:tcW w:w="1373" w:type="pct"/>
          </w:tcPr>
          <w:p w14:paraId="667A9B4E"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Demonstration should include</w:t>
            </w:r>
          </w:p>
          <w:p w14:paraId="08A4F401" w14:textId="77777777" w:rsidR="007617F9" w:rsidRPr="00AE639E" w:rsidRDefault="007617F9">
            <w:pPr>
              <w:numPr>
                <w:ilvl w:val="0"/>
                <w:numId w:val="5"/>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universal precautions and required PPE</w:t>
            </w:r>
          </w:p>
          <w:p w14:paraId="3B3176B9" w14:textId="77777777" w:rsidR="007617F9" w:rsidRPr="00AE639E" w:rsidRDefault="007617F9">
            <w:pPr>
              <w:numPr>
                <w:ilvl w:val="0"/>
                <w:numId w:val="5"/>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lastRenderedPageBreak/>
              <w:t>supplies and equipment (e.g., reagent strips, glass slides, film) needed for sample collection, storage, and analysis</w:t>
            </w:r>
          </w:p>
          <w:p w14:paraId="73A45F0F" w14:textId="77777777" w:rsidR="007617F9" w:rsidRPr="00AE639E" w:rsidRDefault="007617F9">
            <w:pPr>
              <w:numPr>
                <w:ilvl w:val="0"/>
                <w:numId w:val="5"/>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standard protocols for collection, handling, and storage of samples</w:t>
            </w:r>
          </w:p>
          <w:p w14:paraId="03DFCA13" w14:textId="77777777" w:rsidR="007617F9" w:rsidRPr="00AE639E" w:rsidRDefault="007617F9">
            <w:pPr>
              <w:numPr>
                <w:ilvl w:val="0"/>
                <w:numId w:val="5"/>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methodology for analyzing samples (e.g., enzyme-linked immunosorbent assay [ELISA] test, direct smear)</w:t>
            </w:r>
          </w:p>
          <w:p w14:paraId="3B57E5B0" w14:textId="7CD3B511" w:rsidR="007617F9" w:rsidRPr="00AE639E" w:rsidRDefault="007617F9">
            <w:pPr>
              <w:numPr>
                <w:ilvl w:val="0"/>
                <w:numId w:val="5"/>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steps for sending samples to a reference laboratory with correct packaging and labeling requirements.</w:t>
            </w:r>
          </w:p>
          <w:p w14:paraId="15F8A4C7" w14:textId="7777777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eastAsia="Times New Roman" w:hAnsi="Times New Roman" w:cs="Times New Roman"/>
                <w:b/>
                <w:bCs/>
                <w:sz w:val="24"/>
                <w:szCs w:val="24"/>
              </w:rPr>
              <w:t xml:space="preserve">Teacher Resources: </w:t>
            </w:r>
          </w:p>
          <w:p w14:paraId="66D4C219" w14:textId="77777777" w:rsidR="007617F9" w:rsidRPr="00AE639E" w:rsidRDefault="007617F9">
            <w:pPr>
              <w:pStyle w:val="ListParagraph"/>
              <w:numPr>
                <w:ilvl w:val="0"/>
                <w:numId w:val="6"/>
              </w:numPr>
              <w:spacing w:before="100" w:beforeAutospacing="1" w:after="100" w:afterAutospacing="1"/>
              <w:rPr>
                <w:rFonts w:ascii="Times New Roman" w:eastAsia="Times New Roman" w:hAnsi="Times New Roman" w:cs="Times New Roman"/>
                <w:sz w:val="24"/>
                <w:szCs w:val="24"/>
              </w:rPr>
            </w:pPr>
            <w:hyperlink r:id="rId20" w:history="1">
              <w:r w:rsidRPr="00AE639E">
                <w:rPr>
                  <w:rStyle w:val="Hyperlink"/>
                  <w:rFonts w:ascii="Times New Roman" w:eastAsia="Times New Roman" w:hAnsi="Times New Roman" w:cs="Times New Roman"/>
                  <w:sz w:val="24"/>
                  <w:szCs w:val="24"/>
                </w:rPr>
                <w:t>Compendium of veterinary standard precautions for zoonotic disease prevention in veterinary personnel</w:t>
              </w:r>
            </w:hyperlink>
          </w:p>
          <w:p w14:paraId="68259501" w14:textId="6572AFBD" w:rsidR="007617F9" w:rsidRPr="00AE639E" w:rsidRDefault="007617F9">
            <w:pPr>
              <w:pStyle w:val="ListParagraph"/>
              <w:numPr>
                <w:ilvl w:val="0"/>
                <w:numId w:val="6"/>
              </w:numPr>
              <w:spacing w:before="100" w:beforeAutospacing="1" w:after="100" w:afterAutospacing="1"/>
              <w:rPr>
                <w:rFonts w:ascii="Times New Roman" w:eastAsia="Times New Roman" w:hAnsi="Times New Roman" w:cs="Times New Roman"/>
                <w:sz w:val="24"/>
                <w:szCs w:val="24"/>
              </w:rPr>
            </w:pPr>
            <w:hyperlink r:id="rId21" w:history="1">
              <w:r w:rsidRPr="00AE639E">
                <w:rPr>
                  <w:rStyle w:val="Hyperlink"/>
                  <w:rFonts w:ascii="Times New Roman" w:eastAsia="Times New Roman" w:hAnsi="Times New Roman" w:cs="Times New Roman"/>
                  <w:sz w:val="24"/>
                  <w:szCs w:val="24"/>
                </w:rPr>
                <w:t>OSHA Veterinary Precautions for Zoonotic Disease Prevention</w:t>
              </w:r>
            </w:hyperlink>
          </w:p>
        </w:tc>
        <w:tc>
          <w:tcPr>
            <w:tcW w:w="1147" w:type="pct"/>
          </w:tcPr>
          <w:p w14:paraId="3D2366E9" w14:textId="7777777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eastAsia="Times New Roman" w:hAnsi="Times New Roman" w:cs="Times New Roman"/>
                <w:b/>
                <w:bCs/>
                <w:sz w:val="24"/>
                <w:szCs w:val="24"/>
              </w:rPr>
              <w:lastRenderedPageBreak/>
              <w:t>Process/Skill Questions:</w:t>
            </w:r>
          </w:p>
          <w:p w14:paraId="14DC461B" w14:textId="0D594426" w:rsidR="007617F9" w:rsidRPr="00AE639E" w:rsidRDefault="007617F9">
            <w:pPr>
              <w:pStyle w:val="ListParagraph"/>
              <w:numPr>
                <w:ilvl w:val="0"/>
                <w:numId w:val="7"/>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What PPE </w:t>
            </w:r>
            <w:r w:rsidR="006E759B">
              <w:rPr>
                <w:rFonts w:ascii="Times New Roman" w:eastAsia="Times New Roman" w:hAnsi="Times New Roman" w:cs="Times New Roman"/>
                <w:sz w:val="24"/>
                <w:szCs w:val="24"/>
              </w:rPr>
              <w:t xml:space="preserve">is needed when </w:t>
            </w:r>
            <w:r w:rsidRPr="00AE639E">
              <w:rPr>
                <w:rFonts w:ascii="Times New Roman" w:eastAsia="Times New Roman" w:hAnsi="Times New Roman" w:cs="Times New Roman"/>
                <w:sz w:val="24"/>
                <w:szCs w:val="24"/>
              </w:rPr>
              <w:t xml:space="preserve">handling laboratory samples? </w:t>
            </w:r>
            <w:r w:rsidRPr="00AE639E">
              <w:rPr>
                <w:rFonts w:ascii="Times New Roman" w:eastAsia="Times New Roman" w:hAnsi="Times New Roman" w:cs="Times New Roman"/>
                <w:sz w:val="24"/>
                <w:szCs w:val="24"/>
              </w:rPr>
              <w:lastRenderedPageBreak/>
              <w:t>What are some of the dangers involved with laboratory sample handling and management?</w:t>
            </w:r>
          </w:p>
          <w:p w14:paraId="57FD246A" w14:textId="1BA6D1F1" w:rsidR="007617F9" w:rsidRPr="00AE639E" w:rsidRDefault="007617F9">
            <w:pPr>
              <w:pStyle w:val="ListParagraph"/>
              <w:numPr>
                <w:ilvl w:val="0"/>
                <w:numId w:val="7"/>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are the hazards of improper handling of laboratory samples?</w:t>
            </w:r>
          </w:p>
          <w:p w14:paraId="32B1A14C" w14:textId="77777777" w:rsidR="007617F9" w:rsidRPr="00AE639E" w:rsidRDefault="007617F9">
            <w:pPr>
              <w:pStyle w:val="ListParagraph"/>
              <w:numPr>
                <w:ilvl w:val="0"/>
                <w:numId w:val="7"/>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Where does one find the proper protocols for sending samples to a reference laboratory?</w:t>
            </w:r>
          </w:p>
          <w:p w14:paraId="798D8542" w14:textId="77777777" w:rsidR="007617F9" w:rsidRPr="00AE639E" w:rsidRDefault="007617F9">
            <w:pPr>
              <w:pStyle w:val="ListParagraph"/>
              <w:numPr>
                <w:ilvl w:val="0"/>
                <w:numId w:val="7"/>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Which samples might have zoonotic potential?</w:t>
            </w:r>
          </w:p>
          <w:p w14:paraId="3EA60257" w14:textId="77777777" w:rsidR="007617F9" w:rsidRPr="00AE639E" w:rsidRDefault="007617F9">
            <w:pPr>
              <w:pStyle w:val="ListParagraph"/>
              <w:numPr>
                <w:ilvl w:val="0"/>
                <w:numId w:val="7"/>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Where in your laboratory is the OSHA folder?</w:t>
            </w:r>
          </w:p>
          <w:p w14:paraId="08972309" w14:textId="34980C05" w:rsidR="007617F9" w:rsidRPr="00AE639E" w:rsidRDefault="007617F9">
            <w:pPr>
              <w:pStyle w:val="ListParagraph"/>
              <w:numPr>
                <w:ilvl w:val="0"/>
                <w:numId w:val="7"/>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Who checks your laboratory’s inventory, and </w:t>
            </w:r>
            <w:r w:rsidR="006E759B">
              <w:rPr>
                <w:rFonts w:ascii="Times New Roman" w:eastAsia="Times New Roman" w:hAnsi="Times New Roman" w:cs="Times New Roman"/>
                <w:sz w:val="24"/>
                <w:szCs w:val="24"/>
              </w:rPr>
              <w:t xml:space="preserve">what guidelines </w:t>
            </w:r>
            <w:r w:rsidRPr="00AE639E">
              <w:rPr>
                <w:rFonts w:ascii="Times New Roman" w:eastAsia="Times New Roman" w:hAnsi="Times New Roman" w:cs="Times New Roman"/>
                <w:sz w:val="24"/>
                <w:szCs w:val="24"/>
              </w:rPr>
              <w:t>does that person follow?</w:t>
            </w:r>
          </w:p>
          <w:p w14:paraId="748DAF8B" w14:textId="785BE7B9" w:rsidR="007617F9" w:rsidRPr="00AE639E" w:rsidRDefault="007617F9">
            <w:pPr>
              <w:pStyle w:val="ListParagraph"/>
              <w:numPr>
                <w:ilvl w:val="0"/>
                <w:numId w:val="7"/>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What is </w:t>
            </w:r>
            <w:r w:rsidRPr="00AE639E">
              <w:rPr>
                <w:rFonts w:ascii="Times New Roman" w:eastAsia="Times New Roman" w:hAnsi="Times New Roman" w:cs="Times New Roman"/>
                <w:i/>
                <w:iCs/>
                <w:sz w:val="24"/>
                <w:szCs w:val="24"/>
              </w:rPr>
              <w:t>shelf life</w:t>
            </w:r>
            <w:r w:rsidRPr="00AE639E">
              <w:rPr>
                <w:rFonts w:ascii="Times New Roman" w:eastAsia="Times New Roman" w:hAnsi="Times New Roman" w:cs="Times New Roman"/>
                <w:sz w:val="24"/>
                <w:szCs w:val="24"/>
              </w:rPr>
              <w:t>?</w:t>
            </w:r>
          </w:p>
        </w:tc>
        <w:tc>
          <w:tcPr>
            <w:tcW w:w="476" w:type="pct"/>
          </w:tcPr>
          <w:p w14:paraId="03A9E812" w14:textId="008B6E7E" w:rsidR="007617F9" w:rsidRPr="00AE639E" w:rsidRDefault="007617F9" w:rsidP="007617F9">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lastRenderedPageBreak/>
              <w:t xml:space="preserve">English: 11.RV, 11.RI, 11.C, 11.LU, </w:t>
            </w:r>
            <w:r>
              <w:rPr>
                <w:rFonts w:ascii="Times New Roman" w:hAnsi="Times New Roman" w:cs="Times New Roman"/>
                <w:sz w:val="24"/>
                <w:szCs w:val="24"/>
              </w:rPr>
              <w:lastRenderedPageBreak/>
              <w:t>12.RV, 12.RI, 12.C, 12.LU</w:t>
            </w:r>
          </w:p>
        </w:tc>
        <w:tc>
          <w:tcPr>
            <w:tcW w:w="570" w:type="pct"/>
          </w:tcPr>
          <w:p w14:paraId="6DE63658" w14:textId="77777777" w:rsidR="007617F9" w:rsidRDefault="007617F9" w:rsidP="007617F9">
            <w:pPr>
              <w:spacing w:before="100" w:beforeAutospacing="1" w:after="100" w:afterAutospacing="1"/>
              <w:rPr>
                <w:rFonts w:ascii="Times New Roman" w:hAnsi="Times New Roman" w:cs="Times New Roman"/>
                <w:sz w:val="24"/>
                <w:szCs w:val="24"/>
              </w:rPr>
            </w:pPr>
            <w:r w:rsidRPr="00AE639E">
              <w:rPr>
                <w:rFonts w:ascii="Times New Roman" w:hAnsi="Times New Roman" w:cs="Times New Roman"/>
                <w:sz w:val="24"/>
                <w:szCs w:val="24"/>
              </w:rPr>
              <w:lastRenderedPageBreak/>
              <w:t>AS.03.01</w:t>
            </w:r>
          </w:p>
          <w:p w14:paraId="375D72C5" w14:textId="33BFCA93"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hAnsi="Times New Roman" w:cs="Times New Roman"/>
                <w:sz w:val="24"/>
                <w:szCs w:val="24"/>
              </w:rPr>
              <w:t>Veterinary Science CDE</w:t>
            </w:r>
          </w:p>
        </w:tc>
        <w:tc>
          <w:tcPr>
            <w:tcW w:w="468" w:type="pct"/>
          </w:tcPr>
          <w:p w14:paraId="5C6A7463" w14:textId="0F3E48F3"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NAVTA Essential </w:t>
            </w:r>
            <w:r w:rsidRPr="00AE639E">
              <w:rPr>
                <w:rFonts w:ascii="Times New Roman" w:eastAsia="Times New Roman" w:hAnsi="Times New Roman" w:cs="Times New Roman"/>
                <w:sz w:val="24"/>
                <w:szCs w:val="24"/>
              </w:rPr>
              <w:lastRenderedPageBreak/>
              <w:t>Skills VII.A.1, 2</w:t>
            </w:r>
          </w:p>
          <w:p w14:paraId="08A3ABD1" w14:textId="63814A66"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p>
        </w:tc>
      </w:tr>
      <w:tr w:rsidR="007617F9" w:rsidRPr="00AE639E" w14:paraId="6F932C07" w14:textId="39C9FA45" w:rsidTr="008B21B2">
        <w:tc>
          <w:tcPr>
            <w:tcW w:w="214" w:type="pct"/>
          </w:tcPr>
          <w:p w14:paraId="482D3781" w14:textId="09CBD62F"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lastRenderedPageBreak/>
              <w:t>53</w:t>
            </w:r>
          </w:p>
        </w:tc>
        <w:tc>
          <w:tcPr>
            <w:tcW w:w="753" w:type="pct"/>
            <w:shd w:val="clear" w:color="auto" w:fill="FFFFFF" w:themeFill="background1"/>
            <w:tcMar>
              <w:top w:w="43" w:type="dxa"/>
              <w:left w:w="115" w:type="dxa"/>
              <w:bottom w:w="43" w:type="dxa"/>
              <w:right w:w="115" w:type="dxa"/>
            </w:tcMar>
          </w:tcPr>
          <w:p w14:paraId="71633801" w14:textId="56CC0F06"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Perform the procedure</w:t>
            </w:r>
            <w:r w:rsidR="00B51FF7">
              <w:rPr>
                <w:rFonts w:ascii="Times New Roman" w:eastAsia="Times New Roman" w:hAnsi="Times New Roman" w:cs="Times New Roman"/>
                <w:sz w:val="24"/>
                <w:szCs w:val="24"/>
              </w:rPr>
              <w:t>s</w:t>
            </w:r>
            <w:r w:rsidRPr="00AE639E">
              <w:rPr>
                <w:rFonts w:ascii="Times New Roman" w:eastAsia="Times New Roman" w:hAnsi="Times New Roman" w:cs="Times New Roman"/>
                <w:sz w:val="24"/>
                <w:szCs w:val="24"/>
              </w:rPr>
              <w:t xml:space="preserve"> for preparing and staining blood films and cytolog</w:t>
            </w:r>
            <w:r w:rsidR="00B51FF7">
              <w:rPr>
                <w:rFonts w:ascii="Times New Roman" w:eastAsia="Times New Roman" w:hAnsi="Times New Roman" w:cs="Times New Roman"/>
                <w:sz w:val="24"/>
                <w:szCs w:val="24"/>
              </w:rPr>
              <w:t>y samples</w:t>
            </w:r>
            <w:r w:rsidRPr="00AE639E">
              <w:rPr>
                <w:rFonts w:ascii="Times New Roman" w:eastAsia="Times New Roman" w:hAnsi="Times New Roman" w:cs="Times New Roman"/>
                <w:sz w:val="24"/>
                <w:szCs w:val="24"/>
              </w:rPr>
              <w:t xml:space="preserve">. </w:t>
            </w:r>
          </w:p>
        </w:tc>
        <w:tc>
          <w:tcPr>
            <w:tcW w:w="1373" w:type="pct"/>
          </w:tcPr>
          <w:p w14:paraId="06455D55"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Performance should include</w:t>
            </w:r>
          </w:p>
          <w:p w14:paraId="2E1A4857" w14:textId="77777777" w:rsidR="007617F9" w:rsidRPr="00AE639E" w:rsidRDefault="007617F9">
            <w:pPr>
              <w:numPr>
                <w:ilvl w:val="0"/>
                <w:numId w:val="8"/>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using appropriate PPE</w:t>
            </w:r>
          </w:p>
          <w:p w14:paraId="41560FDE" w14:textId="77777777" w:rsidR="007617F9" w:rsidRPr="00AE639E" w:rsidRDefault="007617F9">
            <w:pPr>
              <w:numPr>
                <w:ilvl w:val="0"/>
                <w:numId w:val="8"/>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identifying the purpose of preparing and staining blood films</w:t>
            </w:r>
          </w:p>
          <w:p w14:paraId="1DAB7E75" w14:textId="7B7BFC16" w:rsidR="007617F9" w:rsidRPr="00AE639E" w:rsidRDefault="007617F9">
            <w:pPr>
              <w:numPr>
                <w:ilvl w:val="0"/>
                <w:numId w:val="8"/>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lastRenderedPageBreak/>
              <w:t>following the steps in the procedure for making and staining blood films</w:t>
            </w:r>
            <w:r w:rsidR="006E759B">
              <w:rPr>
                <w:rFonts w:ascii="Times New Roman" w:eastAsia="Times New Roman" w:hAnsi="Times New Roman" w:cs="Times New Roman"/>
                <w:sz w:val="24"/>
                <w:szCs w:val="24"/>
              </w:rPr>
              <w:t>,</w:t>
            </w:r>
            <w:r w:rsidRPr="00AE639E">
              <w:rPr>
                <w:rFonts w:ascii="Times New Roman" w:eastAsia="Times New Roman" w:hAnsi="Times New Roman" w:cs="Times New Roman"/>
                <w:sz w:val="24"/>
                <w:szCs w:val="24"/>
              </w:rPr>
              <w:t xml:space="preserve"> using simulated/synthetic blood</w:t>
            </w:r>
          </w:p>
          <w:p w14:paraId="571F1AEE" w14:textId="77777777" w:rsidR="007617F9" w:rsidRPr="00AE639E" w:rsidRDefault="007617F9">
            <w:pPr>
              <w:numPr>
                <w:ilvl w:val="0"/>
                <w:numId w:val="8"/>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recognizing the components of blood (red cells, white cells, platelets, plasma) and their functions</w:t>
            </w:r>
          </w:p>
          <w:p w14:paraId="5F5900CA" w14:textId="7A0A4DA1" w:rsidR="007617F9" w:rsidRPr="00AE639E" w:rsidRDefault="007617F9">
            <w:pPr>
              <w:pStyle w:val="ListParagraph"/>
              <w:numPr>
                <w:ilvl w:val="0"/>
                <w:numId w:val="8"/>
              </w:num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recognizing characteristics of normal and abnormal blood films, including organisms commonly found on cytologies (e.g., bacteria, yeast, pollen, epithelial cells)</w:t>
            </w:r>
          </w:p>
          <w:p w14:paraId="5B0F8B32" w14:textId="77777777" w:rsidR="007617F9" w:rsidRPr="00AE639E" w:rsidRDefault="007617F9">
            <w:pPr>
              <w:numPr>
                <w:ilvl w:val="0"/>
                <w:numId w:val="8"/>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following the steps in the procedure for making and staining teacher-selected cytologies (e.g., skin scrape, ear sample, needle aspirate, fecal smear) </w:t>
            </w:r>
          </w:p>
          <w:p w14:paraId="74802789" w14:textId="48BECEC7" w:rsidR="007617F9" w:rsidRPr="00AE639E" w:rsidRDefault="007617F9">
            <w:pPr>
              <w:numPr>
                <w:ilvl w:val="0"/>
                <w:numId w:val="8"/>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using proper slide preparation techniques.</w:t>
            </w:r>
          </w:p>
          <w:p w14:paraId="67D19CD6" w14:textId="7777777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eastAsia="Times New Roman" w:hAnsi="Times New Roman" w:cs="Times New Roman"/>
                <w:b/>
                <w:bCs/>
                <w:sz w:val="24"/>
                <w:szCs w:val="24"/>
              </w:rPr>
              <w:t>Teacher Resources:</w:t>
            </w:r>
          </w:p>
          <w:p w14:paraId="6EA38AF5" w14:textId="71F357C1" w:rsidR="007617F9" w:rsidRPr="00AE639E" w:rsidRDefault="006E759B">
            <w:pPr>
              <w:pStyle w:val="ListParagraph"/>
              <w:numPr>
                <w:ilvl w:val="0"/>
                <w:numId w:val="9"/>
              </w:numPr>
              <w:spacing w:before="100" w:beforeAutospacing="1" w:after="100" w:afterAutospacing="1"/>
              <w:rPr>
                <w:rFonts w:ascii="Times New Roman" w:eastAsia="Times New Roman" w:hAnsi="Times New Roman" w:cs="Times New Roman"/>
                <w:sz w:val="24"/>
                <w:szCs w:val="24"/>
              </w:rPr>
            </w:pPr>
            <w:hyperlink r:id="rId22" w:history="1">
              <w:r>
                <w:rPr>
                  <w:rStyle w:val="Hyperlink"/>
                  <w:rFonts w:ascii="Times New Roman" w:eastAsia="Times New Roman" w:hAnsi="Times New Roman" w:cs="Times New Roman"/>
                  <w:sz w:val="24"/>
                  <w:szCs w:val="24"/>
                </w:rPr>
                <w:t>Blood Specimens – Specimen Processing</w:t>
              </w:r>
            </w:hyperlink>
            <w:r w:rsidRPr="00FF5C9D">
              <w:rPr>
                <w:rFonts w:ascii="Times New Roman" w:hAnsi="Times New Roman" w:cs="Times New Roman"/>
                <w:sz w:val="24"/>
                <w:szCs w:val="24"/>
              </w:rPr>
              <w:t>, U.S. Centers for Disease Control and Prevention</w:t>
            </w:r>
            <w:r w:rsidR="007617F9" w:rsidRPr="00AE639E">
              <w:rPr>
                <w:rFonts w:ascii="Times New Roman" w:hAnsi="Times New Roman" w:cs="Times New Roman"/>
                <w:sz w:val="24"/>
                <w:szCs w:val="24"/>
              </w:rPr>
              <w:t xml:space="preserve"> (CDC)</w:t>
            </w:r>
          </w:p>
          <w:p w14:paraId="37AE0D93" w14:textId="575107AF" w:rsidR="007617F9" w:rsidRPr="00AE639E" w:rsidRDefault="007617F9">
            <w:pPr>
              <w:pStyle w:val="ListParagraph"/>
              <w:numPr>
                <w:ilvl w:val="0"/>
                <w:numId w:val="9"/>
              </w:numPr>
              <w:spacing w:before="100" w:beforeAutospacing="1" w:after="100" w:afterAutospacing="1"/>
              <w:rPr>
                <w:rFonts w:ascii="Times New Roman" w:eastAsia="Times New Roman" w:hAnsi="Times New Roman" w:cs="Times New Roman"/>
                <w:sz w:val="24"/>
                <w:szCs w:val="24"/>
              </w:rPr>
            </w:pPr>
            <w:hyperlink r:id="rId23" w:history="1">
              <w:r w:rsidRPr="00AE639E">
                <w:rPr>
                  <w:rStyle w:val="Hyperlink"/>
                  <w:rFonts w:ascii="Times New Roman" w:eastAsia="Times New Roman" w:hAnsi="Times New Roman" w:cs="Times New Roman"/>
                  <w:sz w:val="24"/>
                  <w:szCs w:val="24"/>
                </w:rPr>
                <w:t>Resources for High School Teachers</w:t>
              </w:r>
            </w:hyperlink>
            <w:r w:rsidRPr="00AE639E">
              <w:rPr>
                <w:rFonts w:ascii="Times New Roman" w:hAnsi="Times New Roman" w:cs="Times New Roman"/>
                <w:sz w:val="24"/>
                <w:szCs w:val="24"/>
              </w:rPr>
              <w:t>, American Society of Hematology</w:t>
            </w:r>
          </w:p>
          <w:p w14:paraId="06686FBC" w14:textId="746BDEBD" w:rsidR="007617F9" w:rsidRPr="00AE639E" w:rsidRDefault="007617F9">
            <w:pPr>
              <w:pStyle w:val="ListParagraph"/>
              <w:numPr>
                <w:ilvl w:val="0"/>
                <w:numId w:val="9"/>
              </w:numPr>
              <w:spacing w:before="100" w:beforeAutospacing="1" w:after="100" w:afterAutospacing="1"/>
              <w:rPr>
                <w:rFonts w:ascii="Times New Roman" w:eastAsia="Times New Roman" w:hAnsi="Times New Roman" w:cs="Times New Roman"/>
                <w:sz w:val="24"/>
                <w:szCs w:val="24"/>
              </w:rPr>
            </w:pPr>
            <w:hyperlink r:id="rId24" w:history="1">
              <w:r w:rsidRPr="00AE639E">
                <w:rPr>
                  <w:rStyle w:val="Hyperlink"/>
                  <w:rFonts w:ascii="Times New Roman" w:eastAsia="Times New Roman" w:hAnsi="Times New Roman" w:cs="Times New Roman"/>
                  <w:sz w:val="24"/>
                  <w:szCs w:val="24"/>
                </w:rPr>
                <w:t>Synthetic Blood</w:t>
              </w:r>
            </w:hyperlink>
          </w:p>
        </w:tc>
        <w:tc>
          <w:tcPr>
            <w:tcW w:w="1147" w:type="pct"/>
          </w:tcPr>
          <w:p w14:paraId="191C8D76" w14:textId="7777777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eastAsia="Times New Roman" w:hAnsi="Times New Roman" w:cs="Times New Roman"/>
                <w:b/>
                <w:bCs/>
                <w:sz w:val="24"/>
                <w:szCs w:val="24"/>
              </w:rPr>
              <w:lastRenderedPageBreak/>
              <w:t>Process/Skill Questions:</w:t>
            </w:r>
          </w:p>
          <w:p w14:paraId="02B9CD1A" w14:textId="77777777" w:rsidR="007617F9" w:rsidRPr="00AE639E" w:rsidRDefault="007617F9">
            <w:pPr>
              <w:pStyle w:val="ListParagraph"/>
              <w:numPr>
                <w:ilvl w:val="0"/>
                <w:numId w:val="10"/>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Why is properly preparing and staining a blood film important?</w:t>
            </w:r>
          </w:p>
          <w:p w14:paraId="52E59F14" w14:textId="77777777" w:rsidR="007617F9" w:rsidRPr="00AE639E" w:rsidRDefault="007617F9">
            <w:pPr>
              <w:pStyle w:val="ListParagraph"/>
              <w:numPr>
                <w:ilvl w:val="0"/>
                <w:numId w:val="10"/>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What are the consequences of improperly preparing and </w:t>
            </w:r>
            <w:r w:rsidRPr="00AE639E">
              <w:rPr>
                <w:rFonts w:ascii="Times New Roman" w:eastAsia="Times New Roman" w:hAnsi="Times New Roman" w:cs="Times New Roman"/>
                <w:sz w:val="24"/>
                <w:szCs w:val="24"/>
              </w:rPr>
              <w:lastRenderedPageBreak/>
              <w:t>staining a diagnostic lab sample?</w:t>
            </w:r>
          </w:p>
          <w:p w14:paraId="0EE4B196" w14:textId="77777777" w:rsidR="007617F9" w:rsidRPr="00AE639E" w:rsidRDefault="007617F9">
            <w:pPr>
              <w:pStyle w:val="ListParagraph"/>
              <w:numPr>
                <w:ilvl w:val="0"/>
                <w:numId w:val="10"/>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are some types of specimens that may be prepared for in-house diagnostics?</w:t>
            </w:r>
          </w:p>
          <w:p w14:paraId="72FBF0BA" w14:textId="77777777" w:rsidR="007617F9" w:rsidRPr="00AE639E" w:rsidRDefault="007617F9">
            <w:pPr>
              <w:pStyle w:val="ListParagraph"/>
              <w:numPr>
                <w:ilvl w:val="0"/>
                <w:numId w:val="10"/>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are the protocols for maintaining clean lab supplies and keeping stains viable?</w:t>
            </w:r>
          </w:p>
          <w:p w14:paraId="485C5EC2" w14:textId="77777777" w:rsidR="007617F9" w:rsidRPr="00AE639E" w:rsidRDefault="007617F9">
            <w:pPr>
              <w:pStyle w:val="ListParagraph"/>
              <w:numPr>
                <w:ilvl w:val="0"/>
                <w:numId w:val="10"/>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Why is properly preparing and staining a blood film important?</w:t>
            </w:r>
          </w:p>
          <w:p w14:paraId="7812DBE9" w14:textId="77777777" w:rsidR="007617F9" w:rsidRPr="00AE639E" w:rsidRDefault="007617F9">
            <w:pPr>
              <w:pStyle w:val="ListParagraph"/>
              <w:numPr>
                <w:ilvl w:val="0"/>
                <w:numId w:val="10"/>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Which blood collection tube should be selected for a sample that will be used for a blood smear?</w:t>
            </w:r>
          </w:p>
          <w:p w14:paraId="2730743F" w14:textId="2958538B" w:rsidR="007617F9" w:rsidRPr="00AE639E" w:rsidRDefault="007617F9">
            <w:pPr>
              <w:pStyle w:val="ListParagraph"/>
              <w:numPr>
                <w:ilvl w:val="0"/>
                <w:numId w:val="10"/>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happens to mammalian blood which is not stored in the refrigerator? How does this affect the blood smear?</w:t>
            </w:r>
          </w:p>
        </w:tc>
        <w:tc>
          <w:tcPr>
            <w:tcW w:w="476" w:type="pct"/>
          </w:tcPr>
          <w:p w14:paraId="22393876" w14:textId="001A919F" w:rsidR="007617F9" w:rsidRPr="00AE639E" w:rsidRDefault="007617F9" w:rsidP="007617F9">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lastRenderedPageBreak/>
              <w:t>English: 11.RV, 11.RI, 11.C, 12.RV, 12.RI, 12.C</w:t>
            </w:r>
          </w:p>
        </w:tc>
        <w:tc>
          <w:tcPr>
            <w:tcW w:w="570" w:type="pct"/>
          </w:tcPr>
          <w:p w14:paraId="62B26F99" w14:textId="77777777" w:rsidR="007617F9" w:rsidRDefault="007617F9" w:rsidP="007617F9">
            <w:pPr>
              <w:spacing w:before="100" w:beforeAutospacing="1" w:after="100" w:afterAutospacing="1"/>
              <w:rPr>
                <w:rFonts w:ascii="Times New Roman" w:hAnsi="Times New Roman" w:cs="Times New Roman"/>
                <w:sz w:val="24"/>
                <w:szCs w:val="24"/>
              </w:rPr>
            </w:pPr>
            <w:r w:rsidRPr="00AE639E">
              <w:rPr>
                <w:rFonts w:ascii="Times New Roman" w:hAnsi="Times New Roman" w:cs="Times New Roman"/>
                <w:sz w:val="24"/>
                <w:szCs w:val="24"/>
              </w:rPr>
              <w:t>AS.03.01</w:t>
            </w:r>
          </w:p>
          <w:p w14:paraId="4371B700" w14:textId="7270346B"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hAnsi="Times New Roman" w:cs="Times New Roman"/>
                <w:sz w:val="24"/>
                <w:szCs w:val="24"/>
              </w:rPr>
              <w:t>Veterinary Science CDE</w:t>
            </w:r>
          </w:p>
        </w:tc>
        <w:tc>
          <w:tcPr>
            <w:tcW w:w="468" w:type="pct"/>
          </w:tcPr>
          <w:p w14:paraId="335F2EB3" w14:textId="694A7E0A"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eastAsia="Times New Roman" w:hAnsi="Times New Roman" w:cs="Times New Roman"/>
                <w:sz w:val="24"/>
                <w:szCs w:val="24"/>
              </w:rPr>
              <w:t>NAVTA Essential Skills VII.A.1, 2, 3, 4, 12, 13, 14</w:t>
            </w:r>
          </w:p>
        </w:tc>
      </w:tr>
      <w:tr w:rsidR="007617F9" w:rsidRPr="00AE639E" w14:paraId="2A957670" w14:textId="64179027" w:rsidTr="008B21B2">
        <w:tc>
          <w:tcPr>
            <w:tcW w:w="214" w:type="pct"/>
          </w:tcPr>
          <w:p w14:paraId="52BF1073" w14:textId="35FB70DF"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lastRenderedPageBreak/>
              <w:t>54</w:t>
            </w:r>
          </w:p>
        </w:tc>
        <w:tc>
          <w:tcPr>
            <w:tcW w:w="753" w:type="pct"/>
            <w:shd w:val="clear" w:color="auto" w:fill="FFFFFF" w:themeFill="background1"/>
            <w:tcMar>
              <w:top w:w="43" w:type="dxa"/>
              <w:left w:w="115" w:type="dxa"/>
              <w:bottom w:w="43" w:type="dxa"/>
              <w:right w:w="115" w:type="dxa"/>
            </w:tcMar>
          </w:tcPr>
          <w:p w14:paraId="403B7562" w14:textId="09B7297B"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Perform a urinalysis. </w:t>
            </w:r>
          </w:p>
        </w:tc>
        <w:tc>
          <w:tcPr>
            <w:tcW w:w="1373" w:type="pct"/>
          </w:tcPr>
          <w:p w14:paraId="354CFE10"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Performance should include</w:t>
            </w:r>
          </w:p>
          <w:p w14:paraId="64DDF687" w14:textId="0B99BA76" w:rsidR="007617F9" w:rsidRPr="00AE639E" w:rsidRDefault="007617F9">
            <w:pPr>
              <w:numPr>
                <w:ilvl w:val="0"/>
                <w:numId w:val="1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explanation of the purpose of urinalysis </w:t>
            </w:r>
          </w:p>
          <w:p w14:paraId="345A69CD" w14:textId="77777777" w:rsidR="007617F9" w:rsidRPr="00AE639E" w:rsidRDefault="007617F9">
            <w:pPr>
              <w:numPr>
                <w:ilvl w:val="0"/>
                <w:numId w:val="1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description of common urine sample collection methods </w:t>
            </w:r>
          </w:p>
          <w:p w14:paraId="19F77C83" w14:textId="77777777" w:rsidR="007617F9" w:rsidRPr="00AE639E" w:rsidRDefault="007617F9">
            <w:pPr>
              <w:numPr>
                <w:ilvl w:val="0"/>
                <w:numId w:val="1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explanation of the characteristics used to evaluate samples according to industry standards</w:t>
            </w:r>
          </w:p>
          <w:p w14:paraId="4413118F" w14:textId="46706423" w:rsidR="007617F9" w:rsidRPr="00AE639E" w:rsidRDefault="007617F9">
            <w:pPr>
              <w:numPr>
                <w:ilvl w:val="0"/>
                <w:numId w:val="1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demonstration of steps including using a dipstick, reading specific gravity, and recording results.</w:t>
            </w:r>
          </w:p>
        </w:tc>
        <w:tc>
          <w:tcPr>
            <w:tcW w:w="1147" w:type="pct"/>
          </w:tcPr>
          <w:p w14:paraId="33E2F12C" w14:textId="7777777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eastAsia="Times New Roman" w:hAnsi="Times New Roman" w:cs="Times New Roman"/>
                <w:b/>
                <w:bCs/>
                <w:sz w:val="24"/>
                <w:szCs w:val="24"/>
              </w:rPr>
              <w:t>Process/Skill Questions:</w:t>
            </w:r>
          </w:p>
          <w:p w14:paraId="08AEA6EE" w14:textId="3A78023E" w:rsidR="007617F9" w:rsidRPr="00AE639E" w:rsidRDefault="007617F9">
            <w:pPr>
              <w:pStyle w:val="ListParagraph"/>
              <w:numPr>
                <w:ilvl w:val="0"/>
                <w:numId w:val="12"/>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methods can be used to collect samples for urinalysis?</w:t>
            </w:r>
          </w:p>
          <w:p w14:paraId="01E15F6E" w14:textId="77777777" w:rsidR="007617F9" w:rsidRPr="00AE639E" w:rsidRDefault="007617F9">
            <w:pPr>
              <w:pStyle w:val="ListParagraph"/>
              <w:numPr>
                <w:ilvl w:val="0"/>
                <w:numId w:val="12"/>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are the consequences of improper handling of urine samples?</w:t>
            </w:r>
          </w:p>
          <w:p w14:paraId="0E7EBDFD" w14:textId="60F166BA" w:rsidR="007617F9" w:rsidRPr="00AE639E" w:rsidRDefault="007617F9">
            <w:pPr>
              <w:pStyle w:val="ListParagraph"/>
              <w:numPr>
                <w:ilvl w:val="0"/>
                <w:numId w:val="12"/>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What common abnormalities can be seen in </w:t>
            </w:r>
            <w:r w:rsidR="00FF5C9D" w:rsidRPr="00AE639E">
              <w:rPr>
                <w:rFonts w:ascii="Times New Roman" w:eastAsia="Times New Roman" w:hAnsi="Times New Roman" w:cs="Times New Roman"/>
                <w:sz w:val="24"/>
                <w:szCs w:val="24"/>
              </w:rPr>
              <w:t>urinalysis</w:t>
            </w:r>
            <w:r w:rsidRPr="00AE639E">
              <w:rPr>
                <w:rFonts w:ascii="Times New Roman" w:eastAsia="Times New Roman" w:hAnsi="Times New Roman" w:cs="Times New Roman"/>
                <w:sz w:val="24"/>
                <w:szCs w:val="24"/>
              </w:rPr>
              <w:t>?</w:t>
            </w:r>
          </w:p>
          <w:p w14:paraId="3432E9D5" w14:textId="77777777" w:rsidR="007617F9" w:rsidRPr="00AE639E" w:rsidRDefault="007617F9">
            <w:pPr>
              <w:pStyle w:val="ListParagraph"/>
              <w:numPr>
                <w:ilvl w:val="0"/>
                <w:numId w:val="12"/>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universal precautions and PPE are needed for sample collection and handling?</w:t>
            </w:r>
          </w:p>
          <w:p w14:paraId="7FA3F13F" w14:textId="77777777" w:rsidR="007617F9" w:rsidRPr="00AE639E" w:rsidRDefault="007617F9">
            <w:pPr>
              <w:pStyle w:val="ListParagraph"/>
              <w:numPr>
                <w:ilvl w:val="0"/>
                <w:numId w:val="12"/>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is the purpose of a centrifuge?</w:t>
            </w:r>
          </w:p>
          <w:p w14:paraId="3B62340D" w14:textId="77777777" w:rsidR="007617F9" w:rsidRPr="00AE639E" w:rsidRDefault="007617F9">
            <w:pPr>
              <w:pStyle w:val="ListParagraph"/>
              <w:numPr>
                <w:ilvl w:val="0"/>
                <w:numId w:val="12"/>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is the purpose of the refractometer?</w:t>
            </w:r>
          </w:p>
          <w:p w14:paraId="1B9E8B79" w14:textId="77777777" w:rsidR="007617F9" w:rsidRPr="00AE639E" w:rsidRDefault="007617F9">
            <w:pPr>
              <w:pStyle w:val="ListParagraph"/>
              <w:numPr>
                <w:ilvl w:val="0"/>
                <w:numId w:val="12"/>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is the assistant’s role in cystocentesis?</w:t>
            </w:r>
          </w:p>
          <w:p w14:paraId="54D90AAD" w14:textId="7E9DC33A" w:rsidR="007617F9" w:rsidRPr="00AE639E" w:rsidRDefault="007617F9">
            <w:pPr>
              <w:pStyle w:val="ListParagraph"/>
              <w:numPr>
                <w:ilvl w:val="0"/>
                <w:numId w:val="12"/>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physical characteristics of the urine sample need to be recorded during the urinalysis?</w:t>
            </w:r>
          </w:p>
        </w:tc>
        <w:tc>
          <w:tcPr>
            <w:tcW w:w="476" w:type="pct"/>
          </w:tcPr>
          <w:p w14:paraId="6180BF43" w14:textId="16513CEF" w:rsidR="007617F9" w:rsidRPr="00AE639E" w:rsidRDefault="007617F9" w:rsidP="007617F9">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t>English: 11.RV, 11.RI, 11.C, 11.LU, 12.RV, 12.RI, 12.C, 12.LU</w:t>
            </w:r>
          </w:p>
        </w:tc>
        <w:tc>
          <w:tcPr>
            <w:tcW w:w="570" w:type="pct"/>
          </w:tcPr>
          <w:p w14:paraId="29DCBBCE" w14:textId="77777777" w:rsidR="007617F9" w:rsidRDefault="007617F9" w:rsidP="007617F9">
            <w:pPr>
              <w:spacing w:before="100" w:beforeAutospacing="1" w:after="100" w:afterAutospacing="1"/>
              <w:rPr>
                <w:rFonts w:ascii="Times New Roman" w:hAnsi="Times New Roman" w:cs="Times New Roman"/>
                <w:sz w:val="24"/>
                <w:szCs w:val="24"/>
              </w:rPr>
            </w:pPr>
            <w:r w:rsidRPr="00AE639E">
              <w:rPr>
                <w:rFonts w:ascii="Times New Roman" w:hAnsi="Times New Roman" w:cs="Times New Roman"/>
                <w:sz w:val="24"/>
                <w:szCs w:val="24"/>
              </w:rPr>
              <w:t>AS.03.01</w:t>
            </w:r>
          </w:p>
          <w:p w14:paraId="4A5757EC" w14:textId="141D89A2"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hAnsi="Times New Roman" w:cs="Times New Roman"/>
                <w:sz w:val="24"/>
                <w:szCs w:val="24"/>
              </w:rPr>
              <w:t>Veterinary Science CDE</w:t>
            </w:r>
          </w:p>
        </w:tc>
        <w:tc>
          <w:tcPr>
            <w:tcW w:w="468" w:type="pct"/>
          </w:tcPr>
          <w:p w14:paraId="448C6177" w14:textId="35650F02"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eastAsia="Times New Roman" w:hAnsi="Times New Roman" w:cs="Times New Roman"/>
                <w:sz w:val="24"/>
                <w:szCs w:val="24"/>
              </w:rPr>
              <w:t>NAVTA Essential Skills VII.A.1, 2, 13, 14</w:t>
            </w:r>
          </w:p>
        </w:tc>
      </w:tr>
      <w:tr w:rsidR="007617F9" w:rsidRPr="00AE639E" w14:paraId="1AF8155C" w14:textId="77777777" w:rsidTr="008B21B2">
        <w:tc>
          <w:tcPr>
            <w:tcW w:w="214" w:type="pct"/>
          </w:tcPr>
          <w:p w14:paraId="776DAD1B" w14:textId="06CE0644" w:rsidR="007617F9" w:rsidRPr="00AE639E" w:rsidRDefault="00FF5C9D" w:rsidP="007617F9">
            <w:pP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753" w:type="pct"/>
            <w:tcBorders>
              <w:top w:val="single" w:sz="4" w:space="0" w:color="auto"/>
              <w:left w:val="single" w:sz="4" w:space="0" w:color="auto"/>
              <w:bottom w:val="single" w:sz="4" w:space="0" w:color="auto"/>
              <w:right w:val="single" w:sz="4" w:space="0" w:color="auto"/>
            </w:tcBorders>
            <w:tcMar>
              <w:top w:w="43" w:type="dxa"/>
              <w:left w:w="115" w:type="dxa"/>
              <w:bottom w:w="43" w:type="dxa"/>
              <w:right w:w="115" w:type="dxa"/>
            </w:tcMar>
          </w:tcPr>
          <w:p w14:paraId="4596E383" w14:textId="5A351C0B" w:rsidR="007617F9" w:rsidRPr="00AE639E" w:rsidRDefault="007617F9" w:rsidP="007617F9">
            <w:pPr>
              <w:rPr>
                <w:rFonts w:ascii="Times New Roman" w:eastAsia="Times New Roman" w:hAnsi="Times New Roman" w:cs="Times New Roman"/>
                <w:sz w:val="24"/>
                <w:szCs w:val="24"/>
              </w:rPr>
            </w:pPr>
            <w:r w:rsidRPr="00AE639E">
              <w:rPr>
                <w:rFonts w:ascii="Times New Roman" w:hAnsi="Times New Roman" w:cs="Times New Roman"/>
                <w:sz w:val="24"/>
                <w:szCs w:val="24"/>
              </w:rPr>
              <w:t>Perform a fecal flotation procedure using simulants or commercially prepared fecal flotation kits.</w:t>
            </w:r>
          </w:p>
        </w:tc>
        <w:tc>
          <w:tcPr>
            <w:tcW w:w="1373" w:type="pct"/>
            <w:tcBorders>
              <w:top w:val="single" w:sz="4" w:space="0" w:color="auto"/>
              <w:left w:val="single" w:sz="4" w:space="0" w:color="auto"/>
              <w:bottom w:val="single" w:sz="4" w:space="0" w:color="auto"/>
              <w:right w:val="single" w:sz="4" w:space="0" w:color="auto"/>
            </w:tcBorders>
          </w:tcPr>
          <w:p w14:paraId="4A2F7BC3" w14:textId="77777777" w:rsidR="007617F9" w:rsidRPr="00AE639E" w:rsidRDefault="007617F9" w:rsidP="007617F9">
            <w:pPr>
              <w:spacing w:before="100" w:beforeAutospacing="1" w:after="100" w:afterAutospacing="1"/>
              <w:rPr>
                <w:rFonts w:ascii="Times New Roman" w:hAnsi="Times New Roman" w:cs="Times New Roman"/>
                <w:sz w:val="24"/>
                <w:szCs w:val="24"/>
              </w:rPr>
            </w:pPr>
            <w:r w:rsidRPr="00AE639E">
              <w:rPr>
                <w:rFonts w:ascii="Times New Roman" w:hAnsi="Times New Roman" w:cs="Times New Roman"/>
                <w:sz w:val="24"/>
                <w:szCs w:val="24"/>
              </w:rPr>
              <w:t>Performance should include</w:t>
            </w:r>
          </w:p>
          <w:p w14:paraId="79F536B3" w14:textId="77777777" w:rsidR="007617F9" w:rsidRPr="00AE639E" w:rsidRDefault="007617F9">
            <w:pPr>
              <w:pStyle w:val="ListParagraph"/>
              <w:numPr>
                <w:ilvl w:val="0"/>
                <w:numId w:val="147"/>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using PPE (e.g., gloves, lab coat, eye protection)</w:t>
            </w:r>
          </w:p>
          <w:p w14:paraId="3D37B885" w14:textId="3AC93CD9" w:rsidR="007617F9" w:rsidRPr="00AE639E" w:rsidRDefault="007617F9">
            <w:pPr>
              <w:pStyle w:val="ListParagraph"/>
              <w:numPr>
                <w:ilvl w:val="0"/>
                <w:numId w:val="147"/>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lastRenderedPageBreak/>
              <w:t>following universal precautions and all standard veterinary laboratory and sanitation protocols</w:t>
            </w:r>
          </w:p>
          <w:p w14:paraId="00689CE1" w14:textId="4A9EA6F6" w:rsidR="007617F9" w:rsidRPr="00AE639E" w:rsidRDefault="007617F9">
            <w:pPr>
              <w:pStyle w:val="ListParagraph"/>
              <w:numPr>
                <w:ilvl w:val="0"/>
                <w:numId w:val="147"/>
              </w:numPr>
              <w:spacing w:before="100" w:beforeAutospacing="1" w:after="100" w:afterAutospacing="1"/>
              <w:rPr>
                <w:rFonts w:ascii="Times New Roman" w:eastAsia="Times New Roman" w:hAnsi="Times New Roman" w:cs="Times New Roman"/>
                <w:sz w:val="24"/>
                <w:szCs w:val="24"/>
              </w:rPr>
            </w:pPr>
            <w:r w:rsidRPr="00AE639E">
              <w:rPr>
                <w:rFonts w:ascii="Times New Roman" w:hAnsi="Times New Roman" w:cs="Times New Roman"/>
                <w:sz w:val="24"/>
                <w:szCs w:val="24"/>
              </w:rPr>
              <w:t xml:space="preserve">selecting appropriate flotation solutions (e.g., simulated sodium nitrate, simulated zinc sulfate) </w:t>
            </w:r>
          </w:p>
          <w:p w14:paraId="56A2ED83" w14:textId="625C1178" w:rsidR="007617F9" w:rsidRPr="00AE639E" w:rsidRDefault="007617F9">
            <w:pPr>
              <w:pStyle w:val="ListParagraph"/>
              <w:numPr>
                <w:ilvl w:val="0"/>
                <w:numId w:val="147"/>
              </w:numPr>
              <w:spacing w:before="100" w:beforeAutospacing="1" w:after="100" w:afterAutospacing="1"/>
              <w:rPr>
                <w:rFonts w:ascii="Times New Roman" w:eastAsia="Times New Roman" w:hAnsi="Times New Roman" w:cs="Times New Roman"/>
                <w:sz w:val="24"/>
                <w:szCs w:val="24"/>
              </w:rPr>
            </w:pPr>
            <w:r w:rsidRPr="00AE639E">
              <w:rPr>
                <w:rFonts w:ascii="Times New Roman" w:hAnsi="Times New Roman" w:cs="Times New Roman"/>
                <w:sz w:val="24"/>
                <w:szCs w:val="24"/>
              </w:rPr>
              <w:t>collecting, preparing, handling, labeling, and storing simulated fecal samples</w:t>
            </w:r>
            <w:r w:rsidR="006E3DC1">
              <w:rPr>
                <w:rFonts w:ascii="Times New Roman" w:hAnsi="Times New Roman" w:cs="Times New Roman"/>
                <w:sz w:val="24"/>
                <w:szCs w:val="24"/>
              </w:rPr>
              <w:t>,</w:t>
            </w:r>
            <w:r w:rsidRPr="00AE639E">
              <w:rPr>
                <w:rFonts w:ascii="Times New Roman" w:hAnsi="Times New Roman" w:cs="Times New Roman"/>
                <w:sz w:val="24"/>
                <w:szCs w:val="24"/>
              </w:rPr>
              <w:t xml:space="preserve"> using biohazard precautions (using simulants or homemade simulated stool)</w:t>
            </w:r>
          </w:p>
          <w:p w14:paraId="69F59036" w14:textId="77777777" w:rsidR="007617F9" w:rsidRPr="00AE639E" w:rsidRDefault="007617F9">
            <w:pPr>
              <w:pStyle w:val="ListParagraph"/>
              <w:numPr>
                <w:ilvl w:val="0"/>
                <w:numId w:val="147"/>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following established laboratory steps</w:t>
            </w:r>
          </w:p>
          <w:p w14:paraId="0CAA4714" w14:textId="072F3646" w:rsidR="007617F9" w:rsidRPr="00AE639E" w:rsidRDefault="007617F9">
            <w:pPr>
              <w:pStyle w:val="ListParagraph"/>
              <w:numPr>
                <w:ilvl w:val="1"/>
                <w:numId w:val="147"/>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mixing simulated fecal material with simulated flotation medium</w:t>
            </w:r>
          </w:p>
          <w:p w14:paraId="7B758D79" w14:textId="77777777" w:rsidR="007617F9" w:rsidRPr="00AE639E" w:rsidRDefault="007617F9">
            <w:pPr>
              <w:pStyle w:val="ListParagraph"/>
              <w:numPr>
                <w:ilvl w:val="1"/>
                <w:numId w:val="147"/>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straining to remove debris</w:t>
            </w:r>
          </w:p>
          <w:p w14:paraId="67C15889" w14:textId="77777777" w:rsidR="007617F9" w:rsidRPr="00AE639E" w:rsidRDefault="007617F9">
            <w:pPr>
              <w:pStyle w:val="ListParagraph"/>
              <w:numPr>
                <w:ilvl w:val="1"/>
                <w:numId w:val="147"/>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filling flotation devices to form a positive meniscus</w:t>
            </w:r>
          </w:p>
          <w:p w14:paraId="5F4F50BD" w14:textId="03ADC95A" w:rsidR="007617F9" w:rsidRPr="00AE639E" w:rsidRDefault="007617F9">
            <w:pPr>
              <w:pStyle w:val="ListParagraph"/>
              <w:numPr>
                <w:ilvl w:val="1"/>
                <w:numId w:val="147"/>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placing a coverslip for egg collection</w:t>
            </w:r>
          </w:p>
          <w:p w14:paraId="34C60D7F" w14:textId="2727DD73" w:rsidR="007617F9" w:rsidRPr="00AE639E" w:rsidRDefault="007617F9">
            <w:pPr>
              <w:pStyle w:val="ListParagraph"/>
              <w:numPr>
                <w:ilvl w:val="0"/>
                <w:numId w:val="147"/>
              </w:numPr>
              <w:spacing w:before="100" w:beforeAutospacing="1" w:after="100" w:afterAutospacing="1"/>
              <w:rPr>
                <w:rFonts w:ascii="Times New Roman" w:eastAsia="Times New Roman" w:hAnsi="Times New Roman" w:cs="Times New Roman"/>
                <w:sz w:val="24"/>
                <w:szCs w:val="24"/>
              </w:rPr>
            </w:pPr>
            <w:r w:rsidRPr="00AE639E">
              <w:rPr>
                <w:rFonts w:ascii="Times New Roman" w:hAnsi="Times New Roman" w:cs="Times New Roman"/>
                <w:sz w:val="24"/>
                <w:szCs w:val="24"/>
              </w:rPr>
              <w:t xml:space="preserve">using a microscope with correct magnification and systematic scanning patterns to identify and document parasitic ova and debris </w:t>
            </w:r>
          </w:p>
          <w:p w14:paraId="2086A7FA" w14:textId="7D6C771D" w:rsidR="007617F9" w:rsidRPr="00AE639E" w:rsidRDefault="007617F9">
            <w:pPr>
              <w:pStyle w:val="ListParagraph"/>
              <w:numPr>
                <w:ilvl w:val="0"/>
                <w:numId w:val="147"/>
              </w:numPr>
              <w:spacing w:before="100" w:beforeAutospacing="1" w:after="100" w:afterAutospacing="1"/>
              <w:rPr>
                <w:rFonts w:ascii="Times New Roman" w:eastAsia="Times New Roman" w:hAnsi="Times New Roman" w:cs="Times New Roman"/>
                <w:sz w:val="24"/>
                <w:szCs w:val="24"/>
              </w:rPr>
            </w:pPr>
            <w:r w:rsidRPr="00AE639E">
              <w:rPr>
                <w:rFonts w:ascii="Times New Roman" w:hAnsi="Times New Roman" w:cs="Times New Roman"/>
                <w:sz w:val="24"/>
                <w:szCs w:val="24"/>
              </w:rPr>
              <w:t xml:space="preserve">following biohazard disposal protocols and disinfection of all surfaces </w:t>
            </w:r>
            <w:r w:rsidRPr="00AE639E">
              <w:rPr>
                <w:rFonts w:ascii="Times New Roman" w:hAnsi="Times New Roman" w:cs="Times New Roman"/>
                <w:sz w:val="24"/>
                <w:szCs w:val="24"/>
              </w:rPr>
              <w:lastRenderedPageBreak/>
              <w:t xml:space="preserve">according to OSHA and CDC guidelines. </w:t>
            </w:r>
          </w:p>
          <w:p w14:paraId="6174CF2B" w14:textId="77777777" w:rsidR="007617F9" w:rsidRPr="00AE639E" w:rsidRDefault="007617F9" w:rsidP="007617F9">
            <w:pPr>
              <w:spacing w:before="100" w:beforeAutospacing="1" w:after="100" w:afterAutospacing="1"/>
              <w:ind w:left="360"/>
              <w:rPr>
                <w:rFonts w:ascii="Times New Roman" w:hAnsi="Times New Roman" w:cs="Times New Roman"/>
                <w:b/>
                <w:bCs/>
                <w:sz w:val="24"/>
                <w:szCs w:val="24"/>
              </w:rPr>
            </w:pPr>
            <w:r w:rsidRPr="00AE639E">
              <w:rPr>
                <w:rFonts w:ascii="Times New Roman" w:hAnsi="Times New Roman" w:cs="Times New Roman"/>
                <w:b/>
                <w:bCs/>
                <w:sz w:val="24"/>
                <w:szCs w:val="24"/>
              </w:rPr>
              <w:t xml:space="preserve">Teacher Resources: </w:t>
            </w:r>
          </w:p>
          <w:p w14:paraId="17369638" w14:textId="384AD91D" w:rsidR="007617F9" w:rsidRPr="00AE639E" w:rsidRDefault="007617F9">
            <w:pPr>
              <w:pStyle w:val="ListParagraph"/>
              <w:numPr>
                <w:ilvl w:val="0"/>
                <w:numId w:val="148"/>
              </w:numPr>
              <w:spacing w:before="100" w:beforeAutospacing="1" w:after="100" w:afterAutospacing="1"/>
              <w:rPr>
                <w:rFonts w:ascii="Times New Roman" w:hAnsi="Times New Roman" w:cs="Times New Roman"/>
                <w:sz w:val="24"/>
                <w:szCs w:val="24"/>
              </w:rPr>
            </w:pPr>
            <w:hyperlink r:id="rId25" w:history="1">
              <w:r w:rsidRPr="00AE639E">
                <w:rPr>
                  <w:rStyle w:val="Hyperlink"/>
                  <w:rFonts w:ascii="Times New Roman" w:hAnsi="Times New Roman" w:cs="Times New Roman"/>
                  <w:sz w:val="24"/>
                  <w:szCs w:val="24"/>
                </w:rPr>
                <w:t>Animal Health Diagnostic Center</w:t>
              </w:r>
            </w:hyperlink>
            <w:r w:rsidRPr="00AE639E">
              <w:rPr>
                <w:rFonts w:ascii="Times New Roman" w:hAnsi="Times New Roman" w:cs="Times New Roman"/>
                <w:sz w:val="24"/>
                <w:szCs w:val="24"/>
              </w:rPr>
              <w:t>, College of Veterinary Medicine, Cornell University</w:t>
            </w:r>
          </w:p>
          <w:p w14:paraId="327509C4" w14:textId="58F4F098" w:rsidR="007617F9" w:rsidRPr="00AE639E" w:rsidRDefault="007617F9">
            <w:pPr>
              <w:pStyle w:val="ListParagraph"/>
              <w:numPr>
                <w:ilvl w:val="0"/>
                <w:numId w:val="148"/>
              </w:numPr>
              <w:spacing w:before="100" w:beforeAutospacing="1" w:after="100" w:afterAutospacing="1"/>
              <w:rPr>
                <w:rFonts w:ascii="Times New Roman" w:hAnsi="Times New Roman" w:cs="Times New Roman"/>
                <w:sz w:val="24"/>
                <w:szCs w:val="24"/>
              </w:rPr>
            </w:pPr>
            <w:hyperlink r:id="rId26" w:history="1">
              <w:r w:rsidRPr="00AE639E">
                <w:rPr>
                  <w:rStyle w:val="Hyperlink"/>
                  <w:rFonts w:ascii="Times New Roman" w:hAnsi="Times New Roman" w:cs="Times New Roman"/>
                  <w:sz w:val="24"/>
                  <w:szCs w:val="24"/>
                </w:rPr>
                <w:t>Collection and Submission of Laboratory Samples from Animals</w:t>
              </w:r>
            </w:hyperlink>
            <w:r w:rsidRPr="00AE639E">
              <w:rPr>
                <w:rFonts w:ascii="Times New Roman" w:hAnsi="Times New Roman" w:cs="Times New Roman"/>
                <w:sz w:val="24"/>
                <w:szCs w:val="24"/>
              </w:rPr>
              <w:t>, Merck Veterinary Manual</w:t>
            </w:r>
          </w:p>
          <w:p w14:paraId="2ACFAC94" w14:textId="048F006F" w:rsidR="007617F9" w:rsidRPr="00AE639E" w:rsidRDefault="007617F9">
            <w:pPr>
              <w:pStyle w:val="ListParagraph"/>
              <w:numPr>
                <w:ilvl w:val="0"/>
                <w:numId w:val="148"/>
              </w:numPr>
              <w:spacing w:before="100" w:beforeAutospacing="1" w:after="100" w:afterAutospacing="1"/>
              <w:rPr>
                <w:rFonts w:ascii="Times New Roman" w:hAnsi="Times New Roman" w:cs="Times New Roman"/>
                <w:sz w:val="24"/>
                <w:szCs w:val="24"/>
              </w:rPr>
            </w:pPr>
            <w:hyperlink r:id="rId27" w:history="1">
              <w:r w:rsidRPr="00AE639E">
                <w:rPr>
                  <w:rStyle w:val="Hyperlink"/>
                  <w:rFonts w:ascii="Times New Roman" w:hAnsi="Times New Roman" w:cs="Times New Roman"/>
                  <w:sz w:val="24"/>
                  <w:szCs w:val="24"/>
                </w:rPr>
                <w:t>Module 2.3: Fecal Flotation</w:t>
              </w:r>
            </w:hyperlink>
            <w:r w:rsidRPr="00AE639E">
              <w:rPr>
                <w:rFonts w:ascii="Times New Roman" w:hAnsi="Times New Roman" w:cs="Times New Roman"/>
                <w:sz w:val="24"/>
                <w:szCs w:val="24"/>
              </w:rPr>
              <w:t>, Clinical Veterinary Diagnostic Laboratory, University of Minnesota</w:t>
            </w:r>
          </w:p>
          <w:p w14:paraId="076FA493" w14:textId="58D5524C" w:rsidR="007617F9" w:rsidRPr="00AE639E" w:rsidRDefault="007617F9">
            <w:pPr>
              <w:pStyle w:val="ListParagraph"/>
              <w:numPr>
                <w:ilvl w:val="0"/>
                <w:numId w:val="148"/>
              </w:numPr>
              <w:spacing w:before="100" w:beforeAutospacing="1" w:after="100" w:afterAutospacing="1"/>
              <w:rPr>
                <w:rFonts w:ascii="Times New Roman" w:hAnsi="Times New Roman" w:cs="Times New Roman"/>
                <w:sz w:val="24"/>
                <w:szCs w:val="24"/>
              </w:rPr>
            </w:pPr>
            <w:hyperlink r:id="rId28" w:history="1">
              <w:r w:rsidRPr="00AE639E">
                <w:rPr>
                  <w:rStyle w:val="Hyperlink"/>
                  <w:rFonts w:ascii="Times New Roman" w:hAnsi="Times New Roman" w:cs="Times New Roman"/>
                  <w:sz w:val="24"/>
                  <w:szCs w:val="24"/>
                </w:rPr>
                <w:t>Resources</w:t>
              </w:r>
            </w:hyperlink>
            <w:r w:rsidRPr="00AE639E">
              <w:rPr>
                <w:rFonts w:ascii="Times New Roman" w:hAnsi="Times New Roman" w:cs="Times New Roman"/>
                <w:sz w:val="24"/>
                <w:szCs w:val="24"/>
              </w:rPr>
              <w:t xml:space="preserve">, National Association of Veterinary Technicians in America (NAVTA) </w:t>
            </w:r>
          </w:p>
          <w:p w14:paraId="48A2F86C" w14:textId="3264957B" w:rsidR="007617F9" w:rsidRPr="00AE639E" w:rsidRDefault="007617F9" w:rsidP="007617F9">
            <w:pPr>
              <w:spacing w:before="100" w:beforeAutospacing="1" w:after="100" w:afterAutospacing="1"/>
              <w:ind w:left="360"/>
              <w:rPr>
                <w:rFonts w:ascii="Times New Roman" w:hAnsi="Times New Roman" w:cs="Times New Roman"/>
                <w:sz w:val="24"/>
                <w:szCs w:val="24"/>
              </w:rPr>
            </w:pPr>
          </w:p>
        </w:tc>
        <w:tc>
          <w:tcPr>
            <w:tcW w:w="1147" w:type="pct"/>
            <w:tcBorders>
              <w:top w:val="single" w:sz="4" w:space="0" w:color="auto"/>
              <w:left w:val="single" w:sz="4" w:space="0" w:color="auto"/>
              <w:bottom w:val="single" w:sz="4" w:space="0" w:color="auto"/>
              <w:right w:val="single" w:sz="4" w:space="0" w:color="auto"/>
            </w:tcBorders>
          </w:tcPr>
          <w:p w14:paraId="37BE5515" w14:textId="77777777" w:rsidR="007617F9" w:rsidRPr="00AE639E" w:rsidRDefault="007617F9">
            <w:pPr>
              <w:pStyle w:val="ListParagraph"/>
              <w:numPr>
                <w:ilvl w:val="0"/>
                <w:numId w:val="147"/>
              </w:numPr>
              <w:spacing w:before="100" w:beforeAutospacing="1" w:after="100" w:afterAutospacing="1"/>
              <w:rPr>
                <w:rFonts w:ascii="Times New Roman" w:eastAsia="Times New Roman" w:hAnsi="Times New Roman" w:cs="Times New Roman"/>
                <w:b/>
                <w:bCs/>
                <w:sz w:val="24"/>
                <w:szCs w:val="24"/>
              </w:rPr>
            </w:pPr>
            <w:r w:rsidRPr="00AE639E">
              <w:rPr>
                <w:rFonts w:ascii="Times New Roman" w:hAnsi="Times New Roman" w:cs="Times New Roman"/>
                <w:sz w:val="24"/>
                <w:szCs w:val="24"/>
              </w:rPr>
              <w:lastRenderedPageBreak/>
              <w:t>What PPE is required when handling fecal samples?</w:t>
            </w:r>
          </w:p>
          <w:p w14:paraId="6AB4C0CA" w14:textId="28FADA18" w:rsidR="007617F9" w:rsidRPr="00AE639E" w:rsidRDefault="007617F9">
            <w:pPr>
              <w:pStyle w:val="ListParagraph"/>
              <w:numPr>
                <w:ilvl w:val="0"/>
                <w:numId w:val="147"/>
              </w:numPr>
              <w:spacing w:before="100" w:beforeAutospacing="1" w:after="100" w:afterAutospacing="1"/>
              <w:rPr>
                <w:rFonts w:ascii="Times New Roman" w:eastAsia="Times New Roman" w:hAnsi="Times New Roman" w:cs="Times New Roman"/>
                <w:b/>
                <w:bCs/>
                <w:sz w:val="24"/>
                <w:szCs w:val="24"/>
              </w:rPr>
            </w:pPr>
            <w:r w:rsidRPr="00AE639E">
              <w:rPr>
                <w:rFonts w:ascii="Times New Roman" w:hAnsi="Times New Roman" w:cs="Times New Roman"/>
                <w:sz w:val="24"/>
                <w:szCs w:val="24"/>
              </w:rPr>
              <w:t xml:space="preserve">When should </w:t>
            </w:r>
            <w:r w:rsidR="00FF5C9D" w:rsidRPr="00AE639E">
              <w:rPr>
                <w:rFonts w:ascii="Times New Roman" w:hAnsi="Times New Roman" w:cs="Times New Roman"/>
                <w:sz w:val="24"/>
                <w:szCs w:val="24"/>
              </w:rPr>
              <w:t>fecal</w:t>
            </w:r>
            <w:r w:rsidRPr="00AE639E">
              <w:rPr>
                <w:rFonts w:ascii="Times New Roman" w:hAnsi="Times New Roman" w:cs="Times New Roman"/>
                <w:sz w:val="24"/>
                <w:szCs w:val="24"/>
              </w:rPr>
              <w:t xml:space="preserve"> flotation be performed on an animal?</w:t>
            </w:r>
          </w:p>
          <w:p w14:paraId="486DB004" w14:textId="77777777" w:rsidR="007617F9" w:rsidRPr="00AE639E" w:rsidRDefault="007617F9">
            <w:pPr>
              <w:pStyle w:val="ListParagraph"/>
              <w:numPr>
                <w:ilvl w:val="0"/>
                <w:numId w:val="147"/>
              </w:numPr>
              <w:spacing w:before="100" w:beforeAutospacing="1" w:after="100" w:afterAutospacing="1"/>
              <w:rPr>
                <w:rFonts w:ascii="Times New Roman" w:eastAsia="Times New Roman" w:hAnsi="Times New Roman" w:cs="Times New Roman"/>
                <w:b/>
                <w:bCs/>
                <w:sz w:val="24"/>
                <w:szCs w:val="24"/>
              </w:rPr>
            </w:pPr>
            <w:r w:rsidRPr="00AE639E">
              <w:rPr>
                <w:rFonts w:ascii="Times New Roman" w:hAnsi="Times New Roman" w:cs="Times New Roman"/>
                <w:sz w:val="24"/>
                <w:szCs w:val="24"/>
              </w:rPr>
              <w:lastRenderedPageBreak/>
              <w:t>Why is flotation solution important in identifying parasite ova?</w:t>
            </w:r>
          </w:p>
          <w:p w14:paraId="3E5FE267" w14:textId="77777777" w:rsidR="007617F9" w:rsidRPr="00AE639E" w:rsidRDefault="007617F9">
            <w:pPr>
              <w:pStyle w:val="ListParagraph"/>
              <w:numPr>
                <w:ilvl w:val="0"/>
                <w:numId w:val="147"/>
              </w:numPr>
              <w:spacing w:before="100" w:beforeAutospacing="1" w:after="100" w:afterAutospacing="1"/>
              <w:rPr>
                <w:rFonts w:ascii="Times New Roman" w:eastAsia="Times New Roman" w:hAnsi="Times New Roman" w:cs="Times New Roman"/>
                <w:b/>
                <w:bCs/>
                <w:sz w:val="24"/>
                <w:szCs w:val="24"/>
              </w:rPr>
            </w:pPr>
            <w:r w:rsidRPr="00AE639E">
              <w:rPr>
                <w:rFonts w:ascii="Times New Roman" w:hAnsi="Times New Roman" w:cs="Times New Roman"/>
                <w:sz w:val="24"/>
                <w:szCs w:val="24"/>
              </w:rPr>
              <w:t>How do you properly collect and store a fecal sample before testing?</w:t>
            </w:r>
          </w:p>
          <w:p w14:paraId="2F212D4A" w14:textId="6E5B4480" w:rsidR="007617F9" w:rsidRPr="00AE639E" w:rsidRDefault="007617F9">
            <w:pPr>
              <w:pStyle w:val="ListParagraph"/>
              <w:numPr>
                <w:ilvl w:val="0"/>
                <w:numId w:val="147"/>
              </w:numPr>
              <w:spacing w:before="100" w:beforeAutospacing="1" w:after="100" w:afterAutospacing="1"/>
              <w:rPr>
                <w:rFonts w:ascii="Times New Roman" w:eastAsia="Times New Roman" w:hAnsi="Times New Roman" w:cs="Times New Roman"/>
                <w:b/>
                <w:bCs/>
                <w:sz w:val="24"/>
                <w:szCs w:val="24"/>
              </w:rPr>
            </w:pPr>
            <w:r w:rsidRPr="00AE639E">
              <w:rPr>
                <w:rFonts w:ascii="Times New Roman" w:hAnsi="Times New Roman" w:cs="Times New Roman"/>
                <w:sz w:val="24"/>
                <w:szCs w:val="24"/>
              </w:rPr>
              <w:t>Where should fecal samples be disposed of after analysis?</w:t>
            </w:r>
          </w:p>
        </w:tc>
        <w:tc>
          <w:tcPr>
            <w:tcW w:w="476" w:type="pct"/>
          </w:tcPr>
          <w:p w14:paraId="771B8170" w14:textId="459B5654" w:rsidR="007617F9" w:rsidRPr="00AE639E" w:rsidRDefault="007617F9" w:rsidP="007617F9">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lastRenderedPageBreak/>
              <w:t>English: 11.RV, 11.RI, 12.RV, 12.RI</w:t>
            </w:r>
          </w:p>
        </w:tc>
        <w:tc>
          <w:tcPr>
            <w:tcW w:w="570" w:type="pct"/>
          </w:tcPr>
          <w:p w14:paraId="26D3327F" w14:textId="07E5B850" w:rsidR="007617F9" w:rsidRPr="00AE639E" w:rsidRDefault="007617F9" w:rsidP="007617F9">
            <w:pPr>
              <w:spacing w:before="100" w:beforeAutospacing="1" w:after="100" w:afterAutospacing="1"/>
              <w:rPr>
                <w:rFonts w:ascii="Times New Roman" w:hAnsi="Times New Roman" w:cs="Times New Roman"/>
                <w:sz w:val="24"/>
                <w:szCs w:val="24"/>
              </w:rPr>
            </w:pPr>
          </w:p>
        </w:tc>
        <w:tc>
          <w:tcPr>
            <w:tcW w:w="468" w:type="pct"/>
          </w:tcPr>
          <w:p w14:paraId="63E9CA05"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p>
        </w:tc>
      </w:tr>
      <w:tr w:rsidR="007617F9" w:rsidRPr="00AE639E" w14:paraId="5EE1C3E3" w14:textId="274F87A5" w:rsidTr="008B21B2">
        <w:tc>
          <w:tcPr>
            <w:tcW w:w="214" w:type="pct"/>
            <w:shd w:val="clear" w:color="auto" w:fill="AEAAAA" w:themeFill="background2" w:themeFillShade="BF"/>
          </w:tcPr>
          <w:p w14:paraId="11B2F7EE"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753" w:type="pct"/>
            <w:shd w:val="clear" w:color="auto" w:fill="AEAAAA" w:themeFill="background2" w:themeFillShade="BF"/>
            <w:tcMar>
              <w:top w:w="43" w:type="dxa"/>
              <w:left w:w="115" w:type="dxa"/>
              <w:bottom w:w="43" w:type="dxa"/>
              <w:right w:w="115" w:type="dxa"/>
            </w:tcMar>
          </w:tcPr>
          <w:p w14:paraId="456C9A57" w14:textId="77FA1D55"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b/>
                <w:bCs/>
                <w:kern w:val="36"/>
                <w:sz w:val="24"/>
                <w:szCs w:val="24"/>
              </w:rPr>
              <w:t>Demonstrating Surgical Procedures</w:t>
            </w:r>
          </w:p>
        </w:tc>
        <w:tc>
          <w:tcPr>
            <w:tcW w:w="1373" w:type="pct"/>
            <w:shd w:val="clear" w:color="auto" w:fill="AEAAAA" w:themeFill="background2" w:themeFillShade="BF"/>
          </w:tcPr>
          <w:p w14:paraId="770D9388" w14:textId="1E192351"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p>
        </w:tc>
        <w:tc>
          <w:tcPr>
            <w:tcW w:w="1147" w:type="pct"/>
            <w:shd w:val="clear" w:color="auto" w:fill="AEAAAA" w:themeFill="background2" w:themeFillShade="BF"/>
          </w:tcPr>
          <w:p w14:paraId="4CD372D6"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476" w:type="pct"/>
            <w:shd w:val="clear" w:color="auto" w:fill="AEAAAA" w:themeFill="background2" w:themeFillShade="BF"/>
          </w:tcPr>
          <w:p w14:paraId="6F63F194"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570" w:type="pct"/>
            <w:shd w:val="clear" w:color="auto" w:fill="AEAAAA" w:themeFill="background2" w:themeFillShade="BF"/>
          </w:tcPr>
          <w:p w14:paraId="65ADADF0" w14:textId="312FAAA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468" w:type="pct"/>
            <w:shd w:val="clear" w:color="auto" w:fill="AEAAAA" w:themeFill="background2" w:themeFillShade="BF"/>
          </w:tcPr>
          <w:p w14:paraId="56EA8CE2"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r>
      <w:tr w:rsidR="007617F9" w:rsidRPr="00AE639E" w14:paraId="140F8C6D" w14:textId="55D3D1F4" w:rsidTr="008B21B2">
        <w:tc>
          <w:tcPr>
            <w:tcW w:w="214" w:type="pct"/>
          </w:tcPr>
          <w:p w14:paraId="78A61E66" w14:textId="43C3A803"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5</w:t>
            </w:r>
            <w:r w:rsidR="00FF5C9D">
              <w:rPr>
                <w:rFonts w:ascii="Times New Roman" w:eastAsia="Times New Roman" w:hAnsi="Times New Roman" w:cs="Times New Roman"/>
                <w:sz w:val="24"/>
                <w:szCs w:val="24"/>
              </w:rPr>
              <w:t>6</w:t>
            </w:r>
          </w:p>
        </w:tc>
        <w:tc>
          <w:tcPr>
            <w:tcW w:w="753" w:type="pct"/>
            <w:shd w:val="clear" w:color="auto" w:fill="FFFFFF" w:themeFill="background1"/>
            <w:tcMar>
              <w:top w:w="43" w:type="dxa"/>
              <w:left w:w="115" w:type="dxa"/>
              <w:bottom w:w="43" w:type="dxa"/>
              <w:right w:w="115" w:type="dxa"/>
            </w:tcMar>
          </w:tcPr>
          <w:p w14:paraId="66682E89" w14:textId="19DE1A5D"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Identify veterinary instruments and equipment and their uses. </w:t>
            </w:r>
          </w:p>
        </w:tc>
        <w:tc>
          <w:tcPr>
            <w:tcW w:w="1373" w:type="pct"/>
          </w:tcPr>
          <w:p w14:paraId="39AE394A"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Identification should include</w:t>
            </w:r>
          </w:p>
          <w:p w14:paraId="6BD8A5F2" w14:textId="462DAF55" w:rsidR="007617F9" w:rsidRPr="00AE639E" w:rsidRDefault="007617F9">
            <w:pPr>
              <w:numPr>
                <w:ilvl w:val="0"/>
                <w:numId w:val="13"/>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commonly used veterinary instruments, including surgical instruments, and the purpose of each</w:t>
            </w:r>
          </w:p>
          <w:p w14:paraId="71631B7D" w14:textId="77777777" w:rsidR="007617F9" w:rsidRPr="00AE639E" w:rsidRDefault="007617F9">
            <w:pPr>
              <w:numPr>
                <w:ilvl w:val="0"/>
                <w:numId w:val="13"/>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lastRenderedPageBreak/>
              <w:t>classification of instruments (e.g., scissors, needle holders, forceps) according to use</w:t>
            </w:r>
          </w:p>
          <w:p w14:paraId="02227DE1" w14:textId="77777777" w:rsidR="007617F9" w:rsidRPr="00AE639E" w:rsidRDefault="007617F9">
            <w:pPr>
              <w:numPr>
                <w:ilvl w:val="0"/>
                <w:numId w:val="13"/>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the basic parts of common surgical instruments (e.g., ratchet, box lock)</w:t>
            </w:r>
          </w:p>
          <w:p w14:paraId="0043D0C6" w14:textId="77777777" w:rsidR="007617F9" w:rsidRPr="00AE639E" w:rsidRDefault="007617F9">
            <w:pPr>
              <w:numPr>
                <w:ilvl w:val="0"/>
                <w:numId w:val="13"/>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methods of safely handling and passing surgical instruments</w:t>
            </w:r>
          </w:p>
          <w:p w14:paraId="44ACD99B" w14:textId="30F288D4" w:rsidR="007617F9" w:rsidRPr="00AE639E" w:rsidRDefault="007617F9">
            <w:pPr>
              <w:numPr>
                <w:ilvl w:val="0"/>
                <w:numId w:val="13"/>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commonly encountered veterinary equipment and the use of each.</w:t>
            </w:r>
          </w:p>
          <w:p w14:paraId="5E8DECA4" w14:textId="7777777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eastAsia="Times New Roman" w:hAnsi="Times New Roman" w:cs="Times New Roman"/>
                <w:b/>
                <w:bCs/>
                <w:sz w:val="24"/>
                <w:szCs w:val="24"/>
              </w:rPr>
              <w:t xml:space="preserve">Teacher Resource: </w:t>
            </w:r>
          </w:p>
          <w:p w14:paraId="45CE3D39" w14:textId="3E7D812E" w:rsidR="007617F9" w:rsidRPr="00AE639E" w:rsidRDefault="007617F9">
            <w:pPr>
              <w:pStyle w:val="ListParagraph"/>
              <w:numPr>
                <w:ilvl w:val="0"/>
                <w:numId w:val="14"/>
              </w:numPr>
              <w:spacing w:before="100" w:beforeAutospacing="1" w:after="100" w:afterAutospacing="1"/>
              <w:rPr>
                <w:rFonts w:ascii="Times New Roman" w:eastAsia="Times New Roman" w:hAnsi="Times New Roman" w:cs="Times New Roman"/>
                <w:sz w:val="24"/>
                <w:szCs w:val="24"/>
              </w:rPr>
            </w:pPr>
            <w:hyperlink r:id="rId29" w:history="1">
              <w:r w:rsidRPr="00AE639E">
                <w:rPr>
                  <w:rStyle w:val="Hyperlink"/>
                  <w:rFonts w:ascii="Times New Roman" w:eastAsia="Times New Roman" w:hAnsi="Times New Roman" w:cs="Times New Roman"/>
                  <w:sz w:val="24"/>
                  <w:szCs w:val="24"/>
                </w:rPr>
                <w:t>Veterinary Science Handbook</w:t>
              </w:r>
            </w:hyperlink>
            <w:r w:rsidRPr="00AE639E">
              <w:rPr>
                <w:rFonts w:ascii="Times New Roman" w:eastAsia="Times New Roman" w:hAnsi="Times New Roman" w:cs="Times New Roman"/>
                <w:sz w:val="24"/>
                <w:szCs w:val="24"/>
              </w:rPr>
              <w:t>, Virginia FFA</w:t>
            </w:r>
          </w:p>
        </w:tc>
        <w:tc>
          <w:tcPr>
            <w:tcW w:w="1147" w:type="pct"/>
          </w:tcPr>
          <w:p w14:paraId="730C29F9" w14:textId="7777777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eastAsia="Times New Roman" w:hAnsi="Times New Roman" w:cs="Times New Roman"/>
                <w:b/>
                <w:bCs/>
                <w:sz w:val="24"/>
                <w:szCs w:val="24"/>
              </w:rPr>
              <w:lastRenderedPageBreak/>
              <w:t>Process/Skill Questions:</w:t>
            </w:r>
          </w:p>
          <w:p w14:paraId="3B4A2A75" w14:textId="77777777" w:rsidR="007617F9" w:rsidRPr="00AE639E" w:rsidRDefault="007617F9">
            <w:pPr>
              <w:pStyle w:val="ListParagraph"/>
              <w:numPr>
                <w:ilvl w:val="0"/>
                <w:numId w:val="14"/>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instruments are commonly included in a spay pack? In an emergency pack?</w:t>
            </w:r>
          </w:p>
          <w:p w14:paraId="4E97DBF2" w14:textId="3A8D8ED4" w:rsidR="007617F9" w:rsidRPr="00AE639E" w:rsidRDefault="007617F9">
            <w:pPr>
              <w:pStyle w:val="ListParagraph"/>
              <w:numPr>
                <w:ilvl w:val="0"/>
                <w:numId w:val="14"/>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lastRenderedPageBreak/>
              <w:t>What are the uses of different types of surgical scissors?</w:t>
            </w:r>
          </w:p>
          <w:p w14:paraId="2BE159E9" w14:textId="77777777" w:rsidR="007617F9" w:rsidRPr="00AE639E" w:rsidRDefault="007617F9">
            <w:pPr>
              <w:pStyle w:val="ListParagraph"/>
              <w:numPr>
                <w:ilvl w:val="0"/>
                <w:numId w:val="14"/>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ways are veterinary surgical instruments grouped (e.g., curved vs. straight, by tooth patterns, by blade types)?</w:t>
            </w:r>
          </w:p>
          <w:p w14:paraId="09614B96" w14:textId="77777777" w:rsidR="007617F9" w:rsidRPr="00AE639E" w:rsidRDefault="007617F9">
            <w:pPr>
              <w:pStyle w:val="ListParagraph"/>
              <w:numPr>
                <w:ilvl w:val="0"/>
                <w:numId w:val="14"/>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Why do some needle holders have tungsten carbide inserts and some do not?</w:t>
            </w:r>
          </w:p>
          <w:p w14:paraId="1F6593BC" w14:textId="57F1262D" w:rsidR="007617F9" w:rsidRPr="00AE639E" w:rsidRDefault="007617F9">
            <w:pPr>
              <w:pStyle w:val="ListParagraph"/>
              <w:numPr>
                <w:ilvl w:val="0"/>
                <w:numId w:val="14"/>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is the most common scalpel blade used in small animal hospitals?</w:t>
            </w:r>
          </w:p>
        </w:tc>
        <w:tc>
          <w:tcPr>
            <w:tcW w:w="476" w:type="pct"/>
          </w:tcPr>
          <w:p w14:paraId="3CD3106D" w14:textId="734BBD1D" w:rsidR="007617F9" w:rsidRPr="00AE639E" w:rsidRDefault="007617F9" w:rsidP="007617F9">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lastRenderedPageBreak/>
              <w:t>English: 11.RV, 11.RI, 12.RV, 12.RI</w:t>
            </w:r>
          </w:p>
        </w:tc>
        <w:tc>
          <w:tcPr>
            <w:tcW w:w="570" w:type="pct"/>
          </w:tcPr>
          <w:p w14:paraId="405A6EAF" w14:textId="77777777" w:rsidR="007617F9" w:rsidRDefault="007617F9" w:rsidP="007617F9">
            <w:pPr>
              <w:spacing w:before="100" w:beforeAutospacing="1" w:after="100" w:afterAutospacing="1"/>
              <w:rPr>
                <w:rFonts w:ascii="Times New Roman" w:hAnsi="Times New Roman" w:cs="Times New Roman"/>
                <w:sz w:val="24"/>
                <w:szCs w:val="24"/>
              </w:rPr>
            </w:pPr>
            <w:r w:rsidRPr="00AE639E">
              <w:rPr>
                <w:rFonts w:ascii="Times New Roman" w:hAnsi="Times New Roman" w:cs="Times New Roman"/>
                <w:sz w:val="24"/>
                <w:szCs w:val="24"/>
              </w:rPr>
              <w:t>AS.03.01</w:t>
            </w:r>
          </w:p>
          <w:p w14:paraId="5BF6DF70" w14:textId="6854FA33"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hAnsi="Times New Roman" w:cs="Times New Roman"/>
                <w:sz w:val="24"/>
                <w:szCs w:val="24"/>
              </w:rPr>
              <w:t>Veterinary Science CDE</w:t>
            </w:r>
          </w:p>
        </w:tc>
        <w:tc>
          <w:tcPr>
            <w:tcW w:w="468" w:type="pct"/>
          </w:tcPr>
          <w:p w14:paraId="48CE3415" w14:textId="1EF01AA8"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NAVTA Essential Skills V.B.14; VII.A.1, 2</w:t>
            </w:r>
          </w:p>
        </w:tc>
      </w:tr>
      <w:tr w:rsidR="007617F9" w:rsidRPr="00AE639E" w14:paraId="61C0C5F8" w14:textId="04F220CB" w:rsidTr="008B21B2">
        <w:tc>
          <w:tcPr>
            <w:tcW w:w="214" w:type="pct"/>
          </w:tcPr>
          <w:p w14:paraId="3BFF0E03" w14:textId="69D40A88"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5</w:t>
            </w:r>
            <w:r w:rsidR="00FF5C9D">
              <w:rPr>
                <w:rFonts w:ascii="Times New Roman" w:eastAsia="Times New Roman" w:hAnsi="Times New Roman" w:cs="Times New Roman"/>
                <w:sz w:val="24"/>
                <w:szCs w:val="24"/>
              </w:rPr>
              <w:t>7</w:t>
            </w:r>
          </w:p>
        </w:tc>
        <w:tc>
          <w:tcPr>
            <w:tcW w:w="753" w:type="pct"/>
            <w:shd w:val="clear" w:color="auto" w:fill="FFFFFF" w:themeFill="background1"/>
            <w:tcMar>
              <w:top w:w="43" w:type="dxa"/>
              <w:left w:w="115" w:type="dxa"/>
              <w:bottom w:w="43" w:type="dxa"/>
              <w:right w:w="115" w:type="dxa"/>
            </w:tcMar>
          </w:tcPr>
          <w:p w14:paraId="42C95B70" w14:textId="20AA0D42"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Explain the concept of asepsis in veterinary work.</w:t>
            </w:r>
          </w:p>
        </w:tc>
        <w:tc>
          <w:tcPr>
            <w:tcW w:w="1373" w:type="pct"/>
          </w:tcPr>
          <w:p w14:paraId="000CA5A5"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Explanation should include</w:t>
            </w:r>
          </w:p>
          <w:p w14:paraId="003B4B17" w14:textId="7370B079" w:rsidR="007617F9" w:rsidRPr="00AE639E" w:rsidRDefault="007617F9">
            <w:pPr>
              <w:numPr>
                <w:ilvl w:val="0"/>
                <w:numId w:val="137"/>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definitions of </w:t>
            </w:r>
            <w:r w:rsidRPr="00AE639E">
              <w:rPr>
                <w:rFonts w:ascii="Times New Roman" w:eastAsia="Times New Roman" w:hAnsi="Times New Roman" w:cs="Times New Roman"/>
                <w:i/>
                <w:iCs/>
                <w:sz w:val="24"/>
                <w:szCs w:val="24"/>
              </w:rPr>
              <w:t>asepsis, aseptic, disinfect, sterile, </w:t>
            </w:r>
            <w:r w:rsidRPr="00AE639E">
              <w:rPr>
                <w:rFonts w:ascii="Times New Roman" w:eastAsia="Times New Roman" w:hAnsi="Times New Roman" w:cs="Times New Roman"/>
                <w:sz w:val="24"/>
                <w:szCs w:val="24"/>
              </w:rPr>
              <w:t>and </w:t>
            </w:r>
            <w:r w:rsidRPr="00AE639E">
              <w:rPr>
                <w:rFonts w:ascii="Times New Roman" w:eastAsia="Times New Roman" w:hAnsi="Times New Roman" w:cs="Times New Roman"/>
                <w:i/>
                <w:iCs/>
                <w:sz w:val="24"/>
                <w:szCs w:val="24"/>
              </w:rPr>
              <w:t xml:space="preserve">sterilize </w:t>
            </w:r>
            <w:r w:rsidRPr="00AE639E">
              <w:rPr>
                <w:rFonts w:ascii="Times New Roman" w:eastAsia="Times New Roman" w:hAnsi="Times New Roman" w:cs="Times New Roman"/>
                <w:sz w:val="24"/>
                <w:szCs w:val="24"/>
              </w:rPr>
              <w:t>and the differences among these</w:t>
            </w:r>
          </w:p>
          <w:p w14:paraId="3E6DB4F1" w14:textId="140F1E8E" w:rsidR="007617F9" w:rsidRPr="00AE639E" w:rsidRDefault="007617F9">
            <w:pPr>
              <w:numPr>
                <w:ilvl w:val="0"/>
                <w:numId w:val="137"/>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differences between infection and contamination and between a disinfectant and an antiseptic</w:t>
            </w:r>
          </w:p>
          <w:p w14:paraId="11C35360" w14:textId="567C60F2" w:rsidR="007617F9" w:rsidRPr="00AE639E" w:rsidRDefault="007617F9">
            <w:pPr>
              <w:numPr>
                <w:ilvl w:val="0"/>
                <w:numId w:val="137"/>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the importance of asepsis </w:t>
            </w:r>
          </w:p>
          <w:p w14:paraId="0D624AD7" w14:textId="2634E686" w:rsidR="007617F9" w:rsidRPr="00AE639E" w:rsidRDefault="007617F9">
            <w:pPr>
              <w:numPr>
                <w:ilvl w:val="0"/>
                <w:numId w:val="137"/>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principles of disease transmission, including the concept that microbes (e.g., Methicillin-resistant Staphylococcus aureus [MRSA]) can </w:t>
            </w:r>
            <w:r w:rsidRPr="00AE639E">
              <w:rPr>
                <w:rFonts w:ascii="Times New Roman" w:eastAsia="Times New Roman" w:hAnsi="Times New Roman" w:cs="Times New Roman"/>
                <w:sz w:val="24"/>
                <w:szCs w:val="24"/>
              </w:rPr>
              <w:lastRenderedPageBreak/>
              <w:t>remain infective on surfaces for periods of time</w:t>
            </w:r>
          </w:p>
          <w:p w14:paraId="70EA9EDB" w14:textId="77777777" w:rsidR="007617F9" w:rsidRPr="00AE639E" w:rsidRDefault="007617F9">
            <w:pPr>
              <w:numPr>
                <w:ilvl w:val="0"/>
                <w:numId w:val="137"/>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methods of sterilization commonly used in veterinary hospitals (e.g., steam in an autoclave, ethylene oxide)</w:t>
            </w:r>
          </w:p>
          <w:p w14:paraId="73DD22DA" w14:textId="4B74A295" w:rsidR="007617F9" w:rsidRPr="00AE639E" w:rsidRDefault="007617F9">
            <w:pPr>
              <w:numPr>
                <w:ilvl w:val="0"/>
                <w:numId w:val="137"/>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factors that could alter sterilization (e.g., incorrect pressure/time during an autoclave cycle)</w:t>
            </w:r>
          </w:p>
          <w:p w14:paraId="41C5A311" w14:textId="681A401E" w:rsidR="007617F9" w:rsidRPr="00AE639E" w:rsidRDefault="007617F9">
            <w:pPr>
              <w:pStyle w:val="ListParagraph"/>
              <w:numPr>
                <w:ilvl w:val="0"/>
                <w:numId w:val="137"/>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recommended practices for maintaining a sterile field and preventing breaks in sterility.</w:t>
            </w:r>
          </w:p>
        </w:tc>
        <w:tc>
          <w:tcPr>
            <w:tcW w:w="1147" w:type="pct"/>
          </w:tcPr>
          <w:p w14:paraId="5960BA91" w14:textId="77777777" w:rsidR="007617F9" w:rsidRPr="00AE639E" w:rsidRDefault="007617F9" w:rsidP="007617F9">
            <w:pPr>
              <w:shd w:val="clear" w:color="auto" w:fill="FFFFFF"/>
              <w:rPr>
                <w:rFonts w:ascii="Times New Roman" w:eastAsia="Times New Roman" w:hAnsi="Times New Roman" w:cs="Times New Roman"/>
                <w:b/>
                <w:bCs/>
                <w:color w:val="273540"/>
                <w:sz w:val="24"/>
                <w:szCs w:val="24"/>
              </w:rPr>
            </w:pPr>
            <w:r w:rsidRPr="00AE639E">
              <w:rPr>
                <w:rFonts w:ascii="Times New Roman" w:eastAsia="Times New Roman" w:hAnsi="Times New Roman" w:cs="Times New Roman"/>
                <w:b/>
                <w:bCs/>
                <w:color w:val="273540"/>
                <w:sz w:val="24"/>
                <w:szCs w:val="24"/>
              </w:rPr>
              <w:lastRenderedPageBreak/>
              <w:t>Process/Skill Questions:</w:t>
            </w:r>
          </w:p>
          <w:p w14:paraId="6EE2289C" w14:textId="77777777" w:rsidR="007617F9" w:rsidRPr="00AE639E" w:rsidRDefault="007617F9" w:rsidP="007617F9">
            <w:pPr>
              <w:shd w:val="clear" w:color="auto" w:fill="FFFFFF"/>
              <w:rPr>
                <w:rFonts w:ascii="Times New Roman" w:eastAsia="Times New Roman" w:hAnsi="Times New Roman" w:cs="Times New Roman"/>
                <w:b/>
                <w:bCs/>
                <w:color w:val="273540"/>
                <w:sz w:val="24"/>
                <w:szCs w:val="24"/>
              </w:rPr>
            </w:pPr>
          </w:p>
          <w:p w14:paraId="753CE400" w14:textId="77777777" w:rsidR="007617F9" w:rsidRPr="00AE639E" w:rsidRDefault="007617F9">
            <w:pPr>
              <w:numPr>
                <w:ilvl w:val="0"/>
                <w:numId w:val="138"/>
              </w:numPr>
              <w:shd w:val="clear" w:color="auto" w:fill="FFFFFF"/>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How can contamination be prevented in a veterinary facility?</w:t>
            </w:r>
          </w:p>
          <w:p w14:paraId="3C03D39A" w14:textId="77777777" w:rsidR="007617F9" w:rsidRPr="00AE639E" w:rsidRDefault="007617F9">
            <w:pPr>
              <w:numPr>
                <w:ilvl w:val="0"/>
                <w:numId w:val="138"/>
              </w:numPr>
              <w:shd w:val="clear" w:color="auto" w:fill="FFFFFF"/>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How can a veterinary healthcare professional be the vector for cross-contamination?</w:t>
            </w:r>
          </w:p>
          <w:p w14:paraId="79D9A1AB" w14:textId="4CCD3057" w:rsidR="007617F9" w:rsidRPr="00AE639E" w:rsidRDefault="007617F9">
            <w:pPr>
              <w:numPr>
                <w:ilvl w:val="0"/>
                <w:numId w:val="138"/>
              </w:numPr>
              <w:shd w:val="clear" w:color="auto" w:fill="FFFFFF"/>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How can veterinary professionals prevent contaminated wounds from becoming infectious?</w:t>
            </w:r>
          </w:p>
          <w:p w14:paraId="2D1C1E73" w14:textId="77777777" w:rsidR="007617F9" w:rsidRPr="00AE639E" w:rsidRDefault="007617F9">
            <w:pPr>
              <w:numPr>
                <w:ilvl w:val="0"/>
                <w:numId w:val="138"/>
              </w:numPr>
              <w:shd w:val="clear" w:color="auto" w:fill="FFFFFF"/>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lastRenderedPageBreak/>
              <w:t>How long can some microbes remain infective on surfaces, including those of surgical instruments?</w:t>
            </w:r>
          </w:p>
          <w:p w14:paraId="2AC8E909" w14:textId="77777777" w:rsidR="007617F9" w:rsidRPr="00AE639E" w:rsidRDefault="007617F9">
            <w:pPr>
              <w:numPr>
                <w:ilvl w:val="0"/>
                <w:numId w:val="138"/>
              </w:numPr>
              <w:shd w:val="clear" w:color="auto" w:fill="FFFFFF"/>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is contact time crucial with the application of chemical disinfectants?</w:t>
            </w:r>
          </w:p>
          <w:p w14:paraId="78A0CE24" w14:textId="77777777" w:rsidR="007617F9" w:rsidRPr="00AE639E" w:rsidRDefault="007617F9">
            <w:pPr>
              <w:numPr>
                <w:ilvl w:val="0"/>
                <w:numId w:val="138"/>
              </w:numPr>
              <w:shd w:val="clear" w:color="auto" w:fill="FFFFFF"/>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are spores particularly difficult to destroy?</w:t>
            </w:r>
          </w:p>
          <w:p w14:paraId="560D92AC" w14:textId="7777777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p>
        </w:tc>
        <w:tc>
          <w:tcPr>
            <w:tcW w:w="476" w:type="pct"/>
          </w:tcPr>
          <w:p w14:paraId="500DC847" w14:textId="3BA2F141" w:rsidR="007617F9" w:rsidRPr="00AE639E" w:rsidRDefault="007617F9" w:rsidP="007617F9">
            <w:pPr>
              <w:shd w:val="clear" w:color="auto" w:fill="FFFFFF"/>
              <w:rPr>
                <w:rFonts w:ascii="Times New Roman" w:hAnsi="Times New Roman" w:cs="Times New Roman"/>
                <w:sz w:val="24"/>
                <w:szCs w:val="24"/>
              </w:rPr>
            </w:pPr>
            <w:r>
              <w:rPr>
                <w:rFonts w:ascii="Times New Roman" w:hAnsi="Times New Roman" w:cs="Times New Roman"/>
                <w:sz w:val="24"/>
                <w:szCs w:val="24"/>
              </w:rPr>
              <w:lastRenderedPageBreak/>
              <w:t>English: 11.RV, 11.RI, 11.C, 11.LU, 12.RV, 12.RI, 12.C, 12.LU</w:t>
            </w:r>
          </w:p>
        </w:tc>
        <w:tc>
          <w:tcPr>
            <w:tcW w:w="570" w:type="pct"/>
          </w:tcPr>
          <w:p w14:paraId="4DF47621" w14:textId="77777777" w:rsidR="007617F9" w:rsidRDefault="007617F9" w:rsidP="007617F9">
            <w:pPr>
              <w:shd w:val="clear" w:color="auto" w:fill="FFFFFF"/>
              <w:rPr>
                <w:rFonts w:ascii="Times New Roman" w:hAnsi="Times New Roman" w:cs="Times New Roman"/>
                <w:sz w:val="24"/>
                <w:szCs w:val="24"/>
              </w:rPr>
            </w:pPr>
            <w:r w:rsidRPr="00AE639E">
              <w:rPr>
                <w:rFonts w:ascii="Times New Roman" w:hAnsi="Times New Roman" w:cs="Times New Roman"/>
                <w:sz w:val="24"/>
                <w:szCs w:val="24"/>
              </w:rPr>
              <w:t>AS.03.01</w:t>
            </w:r>
          </w:p>
          <w:p w14:paraId="506389B6" w14:textId="77777777" w:rsidR="007617F9" w:rsidRDefault="007617F9" w:rsidP="007617F9">
            <w:pPr>
              <w:shd w:val="clear" w:color="auto" w:fill="FFFFFF"/>
              <w:rPr>
                <w:rFonts w:ascii="Times New Roman" w:hAnsi="Times New Roman" w:cs="Times New Roman"/>
                <w:color w:val="273540"/>
                <w:sz w:val="24"/>
                <w:szCs w:val="24"/>
              </w:rPr>
            </w:pPr>
          </w:p>
          <w:p w14:paraId="3562E6F4" w14:textId="15A6E722" w:rsidR="007617F9" w:rsidRPr="00AE639E" w:rsidRDefault="007617F9" w:rsidP="007617F9">
            <w:pPr>
              <w:shd w:val="clear" w:color="auto" w:fill="FFFFFF"/>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t>Veterinary Science CDE</w:t>
            </w:r>
          </w:p>
        </w:tc>
        <w:tc>
          <w:tcPr>
            <w:tcW w:w="468" w:type="pct"/>
          </w:tcPr>
          <w:p w14:paraId="7FF6DC93" w14:textId="798231B5" w:rsidR="007617F9" w:rsidRPr="00AE639E" w:rsidRDefault="007617F9" w:rsidP="007617F9">
            <w:pPr>
              <w:shd w:val="clear" w:color="auto" w:fill="FFFFFF"/>
              <w:rPr>
                <w:rFonts w:ascii="Times New Roman" w:eastAsia="Times New Roman" w:hAnsi="Times New Roman" w:cs="Times New Roman"/>
                <w:b/>
                <w:bCs/>
                <w:color w:val="273540"/>
                <w:sz w:val="24"/>
                <w:szCs w:val="24"/>
              </w:rPr>
            </w:pPr>
            <w:r w:rsidRPr="00AE639E">
              <w:rPr>
                <w:rFonts w:ascii="Times New Roman" w:eastAsia="Times New Roman" w:hAnsi="Times New Roman" w:cs="Times New Roman"/>
                <w:sz w:val="24"/>
                <w:szCs w:val="24"/>
              </w:rPr>
              <w:t xml:space="preserve">NAVTA Essential Skills I.C.4; VI.A, B; </w:t>
            </w:r>
            <w:r w:rsidRPr="00AE639E">
              <w:rPr>
                <w:rFonts w:ascii="Times New Roman" w:eastAsia="Times New Roman" w:hAnsi="Times New Roman" w:cs="Times New Roman"/>
                <w:color w:val="273540"/>
                <w:sz w:val="24"/>
                <w:szCs w:val="24"/>
              </w:rPr>
              <w:t>VII.A.1, 13, 14</w:t>
            </w:r>
          </w:p>
        </w:tc>
      </w:tr>
      <w:tr w:rsidR="007617F9" w:rsidRPr="00AE639E" w14:paraId="7C8D36AB" w14:textId="6134E07C" w:rsidTr="008B21B2">
        <w:tc>
          <w:tcPr>
            <w:tcW w:w="214" w:type="pct"/>
          </w:tcPr>
          <w:p w14:paraId="67792C23" w14:textId="03D0261D"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5</w:t>
            </w:r>
            <w:r w:rsidR="00FF5C9D">
              <w:rPr>
                <w:rFonts w:ascii="Times New Roman" w:eastAsia="Times New Roman" w:hAnsi="Times New Roman" w:cs="Times New Roman"/>
                <w:sz w:val="24"/>
                <w:szCs w:val="24"/>
              </w:rPr>
              <w:t>8</w:t>
            </w:r>
          </w:p>
        </w:tc>
        <w:tc>
          <w:tcPr>
            <w:tcW w:w="753" w:type="pct"/>
            <w:shd w:val="clear" w:color="auto" w:fill="FFFFFF" w:themeFill="background1"/>
            <w:tcMar>
              <w:top w:w="43" w:type="dxa"/>
              <w:left w:w="115" w:type="dxa"/>
              <w:bottom w:w="43" w:type="dxa"/>
              <w:right w:w="115" w:type="dxa"/>
            </w:tcMar>
          </w:tcPr>
          <w:p w14:paraId="3F95F78F" w14:textId="17E92D3D"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Demonstrate methods for cleaning, disinfecting, and preparing surgical instruments. </w:t>
            </w:r>
          </w:p>
        </w:tc>
        <w:tc>
          <w:tcPr>
            <w:tcW w:w="1373" w:type="pct"/>
          </w:tcPr>
          <w:p w14:paraId="35107A30"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Demonstration should include</w:t>
            </w:r>
          </w:p>
          <w:p w14:paraId="542C5928" w14:textId="77777777" w:rsidR="007617F9" w:rsidRPr="00AE639E" w:rsidRDefault="007617F9">
            <w:pPr>
              <w:numPr>
                <w:ilvl w:val="0"/>
                <w:numId w:val="15"/>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the chemicals and equipment used to clean and disinfect selected surgical instruments</w:t>
            </w:r>
          </w:p>
          <w:p w14:paraId="44652594" w14:textId="77777777" w:rsidR="007617F9" w:rsidRPr="00AE639E" w:rsidRDefault="007617F9">
            <w:pPr>
              <w:numPr>
                <w:ilvl w:val="0"/>
                <w:numId w:val="15"/>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the steps followed in cleaning and disinfecting selected surgical instruments</w:t>
            </w:r>
          </w:p>
          <w:p w14:paraId="775F74A1" w14:textId="7CF5A35B" w:rsidR="007617F9" w:rsidRPr="00AE639E" w:rsidRDefault="007617F9">
            <w:pPr>
              <w:numPr>
                <w:ilvl w:val="0"/>
                <w:numId w:val="15"/>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preparation of a surgical pack following standard veterinary guidelines.</w:t>
            </w:r>
          </w:p>
          <w:p w14:paraId="70E4DF56" w14:textId="7777777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eastAsia="Times New Roman" w:hAnsi="Times New Roman" w:cs="Times New Roman"/>
                <w:b/>
                <w:bCs/>
                <w:sz w:val="24"/>
                <w:szCs w:val="24"/>
              </w:rPr>
              <w:t>Teacher Resources:</w:t>
            </w:r>
          </w:p>
          <w:p w14:paraId="392667E5" w14:textId="74EC19D9" w:rsidR="007617F9" w:rsidRPr="00AE639E" w:rsidRDefault="007617F9">
            <w:pPr>
              <w:pStyle w:val="ListParagraph"/>
              <w:numPr>
                <w:ilvl w:val="0"/>
                <w:numId w:val="16"/>
              </w:numPr>
              <w:spacing w:before="100" w:beforeAutospacing="1" w:after="100" w:afterAutospacing="1"/>
              <w:rPr>
                <w:rFonts w:ascii="Times New Roman" w:eastAsia="Times New Roman" w:hAnsi="Times New Roman" w:cs="Times New Roman"/>
                <w:sz w:val="24"/>
                <w:szCs w:val="24"/>
              </w:rPr>
            </w:pPr>
            <w:hyperlink r:id="rId30" w:history="1">
              <w:r w:rsidRPr="00AE639E">
                <w:rPr>
                  <w:rStyle w:val="Hyperlink"/>
                  <w:rFonts w:ascii="Times New Roman" w:eastAsia="Times New Roman" w:hAnsi="Times New Roman" w:cs="Times New Roman"/>
                  <w:sz w:val="24"/>
                  <w:szCs w:val="24"/>
                </w:rPr>
                <w:t>Surgical Instruments: Manufacturing and Care</w:t>
              </w:r>
            </w:hyperlink>
            <w:r w:rsidRPr="00AE639E">
              <w:rPr>
                <w:rFonts w:ascii="Times New Roman" w:eastAsia="Times New Roman" w:hAnsi="Times New Roman" w:cs="Times New Roman"/>
                <w:sz w:val="24"/>
                <w:szCs w:val="24"/>
              </w:rPr>
              <w:t>, Vetfolio</w:t>
            </w:r>
          </w:p>
          <w:p w14:paraId="1340B369" w14:textId="2B5F7804" w:rsidR="007617F9" w:rsidRPr="00AE639E" w:rsidRDefault="007617F9">
            <w:pPr>
              <w:pStyle w:val="ListParagraph"/>
              <w:numPr>
                <w:ilvl w:val="0"/>
                <w:numId w:val="16"/>
              </w:numPr>
              <w:spacing w:before="100" w:beforeAutospacing="1" w:after="100" w:afterAutospacing="1"/>
              <w:rPr>
                <w:rFonts w:ascii="Times New Roman" w:eastAsia="Times New Roman" w:hAnsi="Times New Roman" w:cs="Times New Roman"/>
                <w:sz w:val="24"/>
                <w:szCs w:val="24"/>
              </w:rPr>
            </w:pPr>
            <w:hyperlink r:id="rId31" w:history="1">
              <w:r w:rsidRPr="00AE639E">
                <w:rPr>
                  <w:rStyle w:val="Hyperlink"/>
                  <w:rFonts w:ascii="Times New Roman" w:eastAsia="Times New Roman" w:hAnsi="Times New Roman" w:cs="Times New Roman"/>
                  <w:sz w:val="24"/>
                  <w:szCs w:val="24"/>
                </w:rPr>
                <w:t>Instrument Care Tips and Techniques</w:t>
              </w:r>
            </w:hyperlink>
            <w:r w:rsidRPr="00AE639E">
              <w:rPr>
                <w:rFonts w:ascii="Times New Roman" w:eastAsia="Times New Roman" w:hAnsi="Times New Roman" w:cs="Times New Roman"/>
                <w:sz w:val="24"/>
                <w:szCs w:val="24"/>
              </w:rPr>
              <w:t>, W</w:t>
            </w:r>
            <w:r w:rsidRPr="00AE639E">
              <w:rPr>
                <w:rFonts w:ascii="Times New Roman" w:hAnsi="Times New Roman" w:cs="Times New Roman"/>
                <w:sz w:val="24"/>
                <w:szCs w:val="24"/>
              </w:rPr>
              <w:t>orld Small Animal Veterinary Association Congress Proceedings, 2018</w:t>
            </w:r>
          </w:p>
          <w:p w14:paraId="77471212" w14:textId="44070934" w:rsidR="007617F9" w:rsidRPr="00AE639E" w:rsidRDefault="007617F9" w:rsidP="007617F9">
            <w:pPr>
              <w:pStyle w:val="ListParagraph"/>
              <w:spacing w:before="100" w:beforeAutospacing="1" w:after="100" w:afterAutospacing="1"/>
              <w:rPr>
                <w:rFonts w:ascii="Times New Roman" w:eastAsia="Times New Roman" w:hAnsi="Times New Roman" w:cs="Times New Roman"/>
                <w:sz w:val="24"/>
                <w:szCs w:val="24"/>
              </w:rPr>
            </w:pPr>
          </w:p>
        </w:tc>
        <w:tc>
          <w:tcPr>
            <w:tcW w:w="1147" w:type="pct"/>
          </w:tcPr>
          <w:p w14:paraId="3F0D20CA" w14:textId="7777777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eastAsia="Times New Roman" w:hAnsi="Times New Roman" w:cs="Times New Roman"/>
                <w:b/>
                <w:bCs/>
                <w:sz w:val="24"/>
                <w:szCs w:val="24"/>
              </w:rPr>
              <w:lastRenderedPageBreak/>
              <w:t>Process/Skill Questions:</w:t>
            </w:r>
          </w:p>
          <w:p w14:paraId="4175E29F" w14:textId="77777777" w:rsidR="007617F9" w:rsidRPr="00AE639E" w:rsidRDefault="007617F9">
            <w:pPr>
              <w:pStyle w:val="ListParagraph"/>
              <w:numPr>
                <w:ilvl w:val="0"/>
                <w:numId w:val="17"/>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Why are instrument packs important in a veterinary setting?</w:t>
            </w:r>
          </w:p>
          <w:p w14:paraId="28D69A6F" w14:textId="3CEB4F97" w:rsidR="007617F9" w:rsidRPr="00AE639E" w:rsidRDefault="007617F9">
            <w:pPr>
              <w:pStyle w:val="ListParagraph"/>
              <w:numPr>
                <w:ilvl w:val="0"/>
                <w:numId w:val="17"/>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What differences typically exist between </w:t>
            </w:r>
            <w:r w:rsidR="006E3DC1">
              <w:rPr>
                <w:rFonts w:ascii="Times New Roman" w:eastAsia="Times New Roman" w:hAnsi="Times New Roman" w:cs="Times New Roman"/>
                <w:sz w:val="24"/>
                <w:szCs w:val="24"/>
              </w:rPr>
              <w:t>instrument packs for</w:t>
            </w:r>
            <w:r w:rsidR="006E3DC1" w:rsidRPr="00AE639E">
              <w:rPr>
                <w:rFonts w:ascii="Times New Roman" w:eastAsia="Times New Roman" w:hAnsi="Times New Roman" w:cs="Times New Roman"/>
                <w:sz w:val="24"/>
                <w:szCs w:val="24"/>
              </w:rPr>
              <w:t xml:space="preserve"> </w:t>
            </w:r>
            <w:r w:rsidRPr="00AE639E">
              <w:rPr>
                <w:rFonts w:ascii="Times New Roman" w:eastAsia="Times New Roman" w:hAnsi="Times New Roman" w:cs="Times New Roman"/>
                <w:sz w:val="24"/>
                <w:szCs w:val="24"/>
              </w:rPr>
              <w:t xml:space="preserve">small animal and </w:t>
            </w:r>
            <w:r w:rsidR="006E3DC1">
              <w:rPr>
                <w:rFonts w:ascii="Times New Roman" w:eastAsia="Times New Roman" w:hAnsi="Times New Roman" w:cs="Times New Roman"/>
                <w:sz w:val="24"/>
                <w:szCs w:val="24"/>
              </w:rPr>
              <w:t>those</w:t>
            </w:r>
            <w:r w:rsidRPr="00AE639E">
              <w:rPr>
                <w:rFonts w:ascii="Times New Roman" w:eastAsia="Times New Roman" w:hAnsi="Times New Roman" w:cs="Times New Roman"/>
                <w:sz w:val="24"/>
                <w:szCs w:val="24"/>
              </w:rPr>
              <w:t xml:space="preserve"> for large animals? Why?</w:t>
            </w:r>
          </w:p>
          <w:p w14:paraId="317A797C" w14:textId="77777777" w:rsidR="007617F9" w:rsidRPr="00AE639E" w:rsidRDefault="007617F9">
            <w:pPr>
              <w:pStyle w:val="ListParagraph"/>
              <w:numPr>
                <w:ilvl w:val="0"/>
                <w:numId w:val="17"/>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are the differences between a general pack and an emergency pack?</w:t>
            </w:r>
          </w:p>
          <w:p w14:paraId="2F1D1B10" w14:textId="77777777" w:rsidR="007617F9" w:rsidRPr="00AE639E" w:rsidRDefault="007617F9">
            <w:pPr>
              <w:pStyle w:val="ListParagraph"/>
              <w:numPr>
                <w:ilvl w:val="0"/>
                <w:numId w:val="17"/>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are the guidelines for identifying sterilized surgical packs?</w:t>
            </w:r>
          </w:p>
          <w:p w14:paraId="15E284A6" w14:textId="77777777" w:rsidR="007617F9" w:rsidRPr="00AE639E" w:rsidRDefault="007617F9">
            <w:pPr>
              <w:pStyle w:val="ListParagraph"/>
              <w:numPr>
                <w:ilvl w:val="0"/>
                <w:numId w:val="17"/>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lastRenderedPageBreak/>
              <w:t>What are the functions of autoclave tape and indicator strips?</w:t>
            </w:r>
          </w:p>
          <w:p w14:paraId="0848C5C3" w14:textId="77777777" w:rsidR="007617F9" w:rsidRPr="00AE639E" w:rsidRDefault="007617F9">
            <w:pPr>
              <w:pStyle w:val="ListParagraph"/>
              <w:numPr>
                <w:ilvl w:val="0"/>
                <w:numId w:val="17"/>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is the difference between gas and steam sterilization, and when would one be used over the other?</w:t>
            </w:r>
          </w:p>
          <w:p w14:paraId="06DA15E1" w14:textId="6ADE501D" w:rsidR="007617F9" w:rsidRPr="00AE639E" w:rsidRDefault="007617F9">
            <w:pPr>
              <w:pStyle w:val="ListParagraph"/>
              <w:numPr>
                <w:ilvl w:val="0"/>
                <w:numId w:val="17"/>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Why is it important to use neutral pH instrument cleaners and not scrub solutions for cleaning instruments?</w:t>
            </w:r>
          </w:p>
          <w:p w14:paraId="4EE2B8F4" w14:textId="77777777" w:rsidR="007617F9" w:rsidRPr="00AE639E" w:rsidRDefault="007617F9">
            <w:pPr>
              <w:pStyle w:val="ListParagraph"/>
              <w:numPr>
                <w:ilvl w:val="0"/>
                <w:numId w:val="17"/>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is the minimum standard for temperature/time/psi in a steam autoclave?</w:t>
            </w:r>
          </w:p>
          <w:p w14:paraId="5F97FB3B" w14:textId="6AD2B768" w:rsidR="007617F9" w:rsidRPr="00AE639E" w:rsidRDefault="007617F9">
            <w:pPr>
              <w:pStyle w:val="ListParagraph"/>
              <w:numPr>
                <w:ilvl w:val="0"/>
                <w:numId w:val="17"/>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How are surgical blades removed from the handles and how are they disposed of?</w:t>
            </w:r>
          </w:p>
        </w:tc>
        <w:tc>
          <w:tcPr>
            <w:tcW w:w="476" w:type="pct"/>
          </w:tcPr>
          <w:p w14:paraId="3175C9D7" w14:textId="750E1DDB" w:rsidR="007617F9" w:rsidRPr="00AE639E" w:rsidRDefault="007617F9" w:rsidP="007617F9">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lastRenderedPageBreak/>
              <w:t>English: 11.DSR, 11.RV, 11.RI, 12.RV, 12.RI</w:t>
            </w:r>
          </w:p>
        </w:tc>
        <w:tc>
          <w:tcPr>
            <w:tcW w:w="570" w:type="pct"/>
          </w:tcPr>
          <w:p w14:paraId="001D6C1D" w14:textId="77777777" w:rsidR="007617F9" w:rsidRDefault="007617F9" w:rsidP="007617F9">
            <w:pPr>
              <w:spacing w:before="100" w:beforeAutospacing="1" w:after="100" w:afterAutospacing="1"/>
              <w:rPr>
                <w:rFonts w:ascii="Times New Roman" w:hAnsi="Times New Roman" w:cs="Times New Roman"/>
                <w:sz w:val="24"/>
                <w:szCs w:val="24"/>
              </w:rPr>
            </w:pPr>
            <w:r w:rsidRPr="00AE639E">
              <w:rPr>
                <w:rFonts w:ascii="Times New Roman" w:hAnsi="Times New Roman" w:cs="Times New Roman"/>
                <w:sz w:val="24"/>
                <w:szCs w:val="24"/>
              </w:rPr>
              <w:t>AS.03.01</w:t>
            </w:r>
          </w:p>
          <w:p w14:paraId="5ABC12EC" w14:textId="03C938A8"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hAnsi="Times New Roman" w:cs="Times New Roman"/>
                <w:sz w:val="24"/>
                <w:szCs w:val="24"/>
              </w:rPr>
              <w:t>Veterinary Science CDE</w:t>
            </w:r>
          </w:p>
        </w:tc>
        <w:tc>
          <w:tcPr>
            <w:tcW w:w="468" w:type="pct"/>
          </w:tcPr>
          <w:p w14:paraId="24F3855C" w14:textId="73C526F1"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NAVTA Essential Skills I.C.4; V.B.14; VI.A.1, 2, 3; VI.B.1, 5, 6, 7; VII.A.1, 2</w:t>
            </w:r>
          </w:p>
          <w:p w14:paraId="6E568919"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p>
          <w:p w14:paraId="0553E49D" w14:textId="7777777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p>
          <w:p w14:paraId="083486E7" w14:textId="2E24EDEF"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p>
        </w:tc>
      </w:tr>
      <w:tr w:rsidR="007617F9" w:rsidRPr="00AE639E" w:rsidDel="005D334E" w14:paraId="0CA42774" w14:textId="5055F0BA" w:rsidTr="008B21B2">
        <w:tc>
          <w:tcPr>
            <w:tcW w:w="214" w:type="pct"/>
          </w:tcPr>
          <w:p w14:paraId="24C31278" w14:textId="7E4002B6" w:rsidR="007617F9" w:rsidRPr="00AE639E" w:rsidDel="005D334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5</w:t>
            </w:r>
            <w:r w:rsidR="00FF5C9D">
              <w:rPr>
                <w:rFonts w:ascii="Times New Roman" w:eastAsia="Times New Roman" w:hAnsi="Times New Roman" w:cs="Times New Roman"/>
                <w:sz w:val="24"/>
                <w:szCs w:val="24"/>
              </w:rPr>
              <w:t>9</w:t>
            </w:r>
          </w:p>
        </w:tc>
        <w:tc>
          <w:tcPr>
            <w:tcW w:w="753" w:type="pct"/>
            <w:shd w:val="clear" w:color="auto" w:fill="FFFFFF" w:themeFill="background1"/>
            <w:tcMar>
              <w:top w:w="43" w:type="dxa"/>
              <w:left w:w="115" w:type="dxa"/>
              <w:bottom w:w="43" w:type="dxa"/>
              <w:right w:w="115" w:type="dxa"/>
            </w:tcMar>
          </w:tcPr>
          <w:p w14:paraId="19FE9056" w14:textId="0A6D2201" w:rsidR="007617F9" w:rsidRPr="00AE639E" w:rsidDel="005D334E" w:rsidRDefault="007617F9" w:rsidP="007617F9">
            <w:pPr>
              <w:rPr>
                <w:rFonts w:ascii="Times New Roman" w:eastAsia="Times New Roman" w:hAnsi="Times New Roman" w:cs="Times New Roman"/>
                <w:sz w:val="24"/>
                <w:szCs w:val="24"/>
              </w:rPr>
            </w:pPr>
            <w:r w:rsidRPr="00AE639E" w:rsidDel="005D334E">
              <w:rPr>
                <w:rFonts w:ascii="Times New Roman" w:eastAsia="Times New Roman" w:hAnsi="Times New Roman" w:cs="Times New Roman"/>
                <w:sz w:val="24"/>
                <w:szCs w:val="24"/>
              </w:rPr>
              <w:t xml:space="preserve">Explore spaying and neutering </w:t>
            </w:r>
            <w:r w:rsidRPr="00AE639E">
              <w:rPr>
                <w:rFonts w:ascii="Times New Roman" w:eastAsia="Times New Roman" w:hAnsi="Times New Roman" w:cs="Times New Roman"/>
                <w:sz w:val="24"/>
                <w:szCs w:val="24"/>
              </w:rPr>
              <w:t>procedures</w:t>
            </w:r>
            <w:r w:rsidRPr="00AE639E" w:rsidDel="005D334E">
              <w:rPr>
                <w:rFonts w:ascii="Times New Roman" w:eastAsia="Times New Roman" w:hAnsi="Times New Roman" w:cs="Times New Roman"/>
                <w:sz w:val="24"/>
                <w:szCs w:val="24"/>
              </w:rPr>
              <w:t xml:space="preserve">. </w:t>
            </w:r>
          </w:p>
        </w:tc>
        <w:tc>
          <w:tcPr>
            <w:tcW w:w="1373" w:type="pct"/>
          </w:tcPr>
          <w:p w14:paraId="2C07B581" w14:textId="5A2BB65E" w:rsidR="007617F9" w:rsidRPr="00AE639E" w:rsidDel="005D334E" w:rsidRDefault="007617F9" w:rsidP="007617F9">
            <w:pPr>
              <w:spacing w:before="100" w:beforeAutospacing="1" w:after="100" w:afterAutospacing="1"/>
              <w:rPr>
                <w:rFonts w:ascii="Times New Roman" w:eastAsia="Times New Roman" w:hAnsi="Times New Roman" w:cs="Times New Roman"/>
                <w:sz w:val="24"/>
                <w:szCs w:val="24"/>
              </w:rPr>
            </w:pPr>
            <w:r w:rsidRPr="00AE639E" w:rsidDel="005D334E">
              <w:rPr>
                <w:rFonts w:ascii="Times New Roman" w:eastAsia="Times New Roman" w:hAnsi="Times New Roman" w:cs="Times New Roman"/>
                <w:sz w:val="24"/>
                <w:szCs w:val="24"/>
              </w:rPr>
              <w:t>Exploration should include</w:t>
            </w:r>
          </w:p>
          <w:p w14:paraId="3ECAE97C" w14:textId="4C79A268" w:rsidR="007617F9" w:rsidRPr="00AE639E" w:rsidDel="005D334E" w:rsidRDefault="007617F9">
            <w:pPr>
              <w:numPr>
                <w:ilvl w:val="0"/>
                <w:numId w:val="25"/>
              </w:numPr>
              <w:spacing w:before="100" w:beforeAutospacing="1" w:after="100" w:afterAutospacing="1"/>
              <w:rPr>
                <w:rFonts w:ascii="Times New Roman" w:eastAsia="Times New Roman" w:hAnsi="Times New Roman" w:cs="Times New Roman"/>
                <w:sz w:val="24"/>
                <w:szCs w:val="24"/>
              </w:rPr>
            </w:pPr>
            <w:r w:rsidRPr="00AE639E" w:rsidDel="005D334E">
              <w:rPr>
                <w:rFonts w:ascii="Times New Roman" w:eastAsia="Times New Roman" w:hAnsi="Times New Roman" w:cs="Times New Roman"/>
                <w:sz w:val="24"/>
                <w:szCs w:val="24"/>
              </w:rPr>
              <w:t>defining the terms </w:t>
            </w:r>
            <w:r w:rsidRPr="00AE639E" w:rsidDel="005D334E">
              <w:rPr>
                <w:rFonts w:ascii="Times New Roman" w:eastAsia="Times New Roman" w:hAnsi="Times New Roman" w:cs="Times New Roman"/>
                <w:i/>
                <w:iCs/>
                <w:sz w:val="24"/>
                <w:szCs w:val="24"/>
              </w:rPr>
              <w:t>spay </w:t>
            </w:r>
            <w:r w:rsidRPr="00AE639E" w:rsidDel="005D334E">
              <w:rPr>
                <w:rFonts w:ascii="Times New Roman" w:eastAsia="Times New Roman" w:hAnsi="Times New Roman" w:cs="Times New Roman"/>
                <w:sz w:val="24"/>
                <w:szCs w:val="24"/>
              </w:rPr>
              <w:t>and </w:t>
            </w:r>
            <w:r w:rsidRPr="00AE639E" w:rsidDel="005D334E">
              <w:rPr>
                <w:rFonts w:ascii="Times New Roman" w:eastAsia="Times New Roman" w:hAnsi="Times New Roman" w:cs="Times New Roman"/>
                <w:i/>
                <w:iCs/>
                <w:sz w:val="24"/>
                <w:szCs w:val="24"/>
              </w:rPr>
              <w:t>neuter</w:t>
            </w:r>
          </w:p>
          <w:p w14:paraId="096C08CD" w14:textId="62639210" w:rsidR="007617F9" w:rsidRPr="00AE639E" w:rsidDel="005D334E" w:rsidRDefault="007617F9">
            <w:pPr>
              <w:numPr>
                <w:ilvl w:val="0"/>
                <w:numId w:val="25"/>
              </w:numPr>
              <w:spacing w:before="100" w:beforeAutospacing="1" w:after="100" w:afterAutospacing="1"/>
              <w:rPr>
                <w:rFonts w:ascii="Times New Roman" w:eastAsia="Times New Roman" w:hAnsi="Times New Roman" w:cs="Times New Roman"/>
                <w:sz w:val="24"/>
                <w:szCs w:val="24"/>
              </w:rPr>
            </w:pPr>
            <w:r w:rsidRPr="00AE639E" w:rsidDel="005D334E">
              <w:rPr>
                <w:rFonts w:ascii="Times New Roman" w:eastAsia="Times New Roman" w:hAnsi="Times New Roman" w:cs="Times New Roman"/>
                <w:sz w:val="24"/>
                <w:szCs w:val="24"/>
              </w:rPr>
              <w:t>explaining the benefits of spaying and neutering</w:t>
            </w:r>
          </w:p>
          <w:p w14:paraId="109A5048" w14:textId="65E4479C" w:rsidR="007617F9" w:rsidRPr="00AE639E" w:rsidDel="005D334E" w:rsidRDefault="007617F9">
            <w:pPr>
              <w:numPr>
                <w:ilvl w:val="0"/>
                <w:numId w:val="25"/>
              </w:numPr>
              <w:spacing w:before="100" w:beforeAutospacing="1" w:after="100" w:afterAutospacing="1"/>
              <w:rPr>
                <w:rFonts w:ascii="Times New Roman" w:eastAsia="Times New Roman" w:hAnsi="Times New Roman" w:cs="Times New Roman"/>
                <w:sz w:val="24"/>
                <w:szCs w:val="24"/>
              </w:rPr>
            </w:pPr>
            <w:r w:rsidRPr="00AE639E" w:rsidDel="005D334E">
              <w:rPr>
                <w:rFonts w:ascii="Times New Roman" w:eastAsia="Times New Roman" w:hAnsi="Times New Roman" w:cs="Times New Roman"/>
                <w:sz w:val="24"/>
                <w:szCs w:val="24"/>
              </w:rPr>
              <w:t>explaining the myths associated with spaying and neutering</w:t>
            </w:r>
          </w:p>
          <w:p w14:paraId="55F3FFAB" w14:textId="0A295A5F" w:rsidR="007617F9" w:rsidRPr="00AE639E" w:rsidDel="005D334E" w:rsidRDefault="007617F9">
            <w:pPr>
              <w:numPr>
                <w:ilvl w:val="0"/>
                <w:numId w:val="25"/>
              </w:numPr>
              <w:spacing w:before="100" w:beforeAutospacing="1" w:after="100" w:afterAutospacing="1"/>
              <w:rPr>
                <w:rFonts w:ascii="Times New Roman" w:eastAsia="Times New Roman" w:hAnsi="Times New Roman" w:cs="Times New Roman"/>
                <w:sz w:val="24"/>
                <w:szCs w:val="24"/>
              </w:rPr>
            </w:pPr>
            <w:r w:rsidRPr="00AE639E" w:rsidDel="005D334E">
              <w:rPr>
                <w:rFonts w:ascii="Times New Roman" w:eastAsia="Times New Roman" w:hAnsi="Times New Roman" w:cs="Times New Roman"/>
                <w:sz w:val="24"/>
                <w:szCs w:val="24"/>
              </w:rPr>
              <w:lastRenderedPageBreak/>
              <w:t>listing the considerations used in deciding whether to spay or neuter</w:t>
            </w:r>
            <w:r w:rsidRPr="00AE639E">
              <w:rPr>
                <w:rFonts w:ascii="Times New Roman" w:eastAsia="Times New Roman" w:hAnsi="Times New Roman" w:cs="Times New Roman"/>
                <w:sz w:val="24"/>
                <w:szCs w:val="24"/>
              </w:rPr>
              <w:t xml:space="preserve"> based on age, health, and species</w:t>
            </w:r>
            <w:r w:rsidRPr="00AE639E" w:rsidDel="005D334E">
              <w:rPr>
                <w:rFonts w:ascii="Times New Roman" w:eastAsia="Times New Roman" w:hAnsi="Times New Roman" w:cs="Times New Roman"/>
                <w:sz w:val="24"/>
                <w:szCs w:val="24"/>
              </w:rPr>
              <w:t>.</w:t>
            </w:r>
          </w:p>
        </w:tc>
        <w:tc>
          <w:tcPr>
            <w:tcW w:w="1147" w:type="pct"/>
          </w:tcPr>
          <w:p w14:paraId="3EFD3391" w14:textId="272FBC5C" w:rsidR="007617F9" w:rsidRPr="00AE639E" w:rsidDel="005D334E" w:rsidRDefault="007617F9" w:rsidP="007617F9">
            <w:pPr>
              <w:spacing w:before="100" w:beforeAutospacing="1" w:after="100" w:afterAutospacing="1"/>
              <w:rPr>
                <w:rFonts w:ascii="Times New Roman" w:eastAsia="Times New Roman" w:hAnsi="Times New Roman" w:cs="Times New Roman"/>
                <w:b/>
                <w:bCs/>
                <w:sz w:val="24"/>
                <w:szCs w:val="24"/>
              </w:rPr>
            </w:pPr>
            <w:r w:rsidRPr="00AE639E" w:rsidDel="005D334E">
              <w:rPr>
                <w:rFonts w:ascii="Times New Roman" w:eastAsia="Times New Roman" w:hAnsi="Times New Roman" w:cs="Times New Roman"/>
                <w:b/>
                <w:bCs/>
                <w:sz w:val="24"/>
                <w:szCs w:val="24"/>
              </w:rPr>
              <w:lastRenderedPageBreak/>
              <w:t>Process/Skill Questions:</w:t>
            </w:r>
          </w:p>
          <w:p w14:paraId="09ABC1BF" w14:textId="29828576" w:rsidR="007617F9" w:rsidRPr="00AE639E" w:rsidDel="005D334E" w:rsidRDefault="007617F9">
            <w:pPr>
              <w:pStyle w:val="ListParagraph"/>
              <w:numPr>
                <w:ilvl w:val="0"/>
                <w:numId w:val="26"/>
              </w:numPr>
              <w:spacing w:before="100" w:beforeAutospacing="1" w:after="100" w:afterAutospacing="1"/>
              <w:rPr>
                <w:rFonts w:ascii="Times New Roman" w:eastAsia="Times New Roman" w:hAnsi="Times New Roman" w:cs="Times New Roman"/>
                <w:sz w:val="24"/>
                <w:szCs w:val="24"/>
              </w:rPr>
            </w:pPr>
            <w:r w:rsidRPr="00AE639E" w:rsidDel="005D334E">
              <w:rPr>
                <w:rFonts w:ascii="Times New Roman" w:eastAsia="Times New Roman" w:hAnsi="Times New Roman" w:cs="Times New Roman"/>
                <w:sz w:val="24"/>
                <w:szCs w:val="24"/>
              </w:rPr>
              <w:t>What is the appropriate medical term for a spay?</w:t>
            </w:r>
          </w:p>
          <w:p w14:paraId="19BD1530" w14:textId="27973A6B" w:rsidR="007617F9" w:rsidRPr="00AE639E" w:rsidDel="005D334E" w:rsidRDefault="007617F9">
            <w:pPr>
              <w:pStyle w:val="ListParagraph"/>
              <w:numPr>
                <w:ilvl w:val="0"/>
                <w:numId w:val="26"/>
              </w:numPr>
              <w:spacing w:before="100" w:beforeAutospacing="1" w:after="100" w:afterAutospacing="1"/>
              <w:rPr>
                <w:rFonts w:ascii="Times New Roman" w:eastAsia="Times New Roman" w:hAnsi="Times New Roman" w:cs="Times New Roman"/>
                <w:sz w:val="24"/>
                <w:szCs w:val="24"/>
              </w:rPr>
            </w:pPr>
            <w:r w:rsidRPr="00AE639E" w:rsidDel="005D334E">
              <w:rPr>
                <w:rFonts w:ascii="Times New Roman" w:eastAsia="Times New Roman" w:hAnsi="Times New Roman" w:cs="Times New Roman"/>
                <w:sz w:val="24"/>
                <w:szCs w:val="24"/>
              </w:rPr>
              <w:t>How does spaying and neutering impact animal health?</w:t>
            </w:r>
          </w:p>
          <w:p w14:paraId="6B9543F4" w14:textId="3AFDF2A0" w:rsidR="007617F9" w:rsidRPr="00AE639E" w:rsidDel="005D334E" w:rsidRDefault="007617F9">
            <w:pPr>
              <w:pStyle w:val="ListParagraph"/>
              <w:numPr>
                <w:ilvl w:val="0"/>
                <w:numId w:val="26"/>
              </w:numPr>
              <w:spacing w:before="100" w:beforeAutospacing="1" w:after="100" w:afterAutospacing="1"/>
              <w:rPr>
                <w:rFonts w:ascii="Times New Roman" w:eastAsia="Times New Roman" w:hAnsi="Times New Roman" w:cs="Times New Roman"/>
                <w:sz w:val="24"/>
                <w:szCs w:val="24"/>
              </w:rPr>
            </w:pPr>
            <w:r w:rsidRPr="00AE639E" w:rsidDel="005D334E">
              <w:rPr>
                <w:rFonts w:ascii="Times New Roman" w:eastAsia="Times New Roman" w:hAnsi="Times New Roman" w:cs="Times New Roman"/>
                <w:sz w:val="24"/>
                <w:szCs w:val="24"/>
              </w:rPr>
              <w:t>How might a neuter on a cryptorchid animal be performed?</w:t>
            </w:r>
          </w:p>
          <w:p w14:paraId="1A362418" w14:textId="474B1CEC" w:rsidR="007617F9" w:rsidRPr="00AE639E" w:rsidDel="005D334E" w:rsidRDefault="007617F9">
            <w:pPr>
              <w:pStyle w:val="ListParagraph"/>
              <w:numPr>
                <w:ilvl w:val="0"/>
                <w:numId w:val="26"/>
              </w:numPr>
              <w:spacing w:before="100" w:beforeAutospacing="1" w:after="100" w:afterAutospacing="1"/>
              <w:rPr>
                <w:rFonts w:ascii="Times New Roman" w:eastAsia="Times New Roman" w:hAnsi="Times New Roman" w:cs="Times New Roman"/>
                <w:sz w:val="24"/>
                <w:szCs w:val="24"/>
              </w:rPr>
            </w:pPr>
            <w:r w:rsidRPr="00AE639E" w:rsidDel="005D334E">
              <w:rPr>
                <w:rFonts w:ascii="Times New Roman" w:eastAsia="Times New Roman" w:hAnsi="Times New Roman" w:cs="Times New Roman"/>
                <w:sz w:val="24"/>
                <w:szCs w:val="24"/>
              </w:rPr>
              <w:lastRenderedPageBreak/>
              <w:t>Why are unsexed animals less likely to develop reproductive cancers?</w:t>
            </w:r>
          </w:p>
          <w:p w14:paraId="65B700DC" w14:textId="7769F992" w:rsidR="007617F9" w:rsidRPr="00AE639E" w:rsidDel="005D334E" w:rsidRDefault="007617F9">
            <w:pPr>
              <w:pStyle w:val="ListParagraph"/>
              <w:numPr>
                <w:ilvl w:val="0"/>
                <w:numId w:val="26"/>
              </w:numPr>
              <w:spacing w:before="100" w:beforeAutospacing="1" w:after="100" w:afterAutospacing="1"/>
              <w:rPr>
                <w:rFonts w:ascii="Times New Roman" w:eastAsia="Times New Roman" w:hAnsi="Times New Roman" w:cs="Times New Roman"/>
                <w:sz w:val="24"/>
                <w:szCs w:val="24"/>
              </w:rPr>
            </w:pPr>
            <w:r w:rsidRPr="00AE639E" w:rsidDel="005D334E">
              <w:rPr>
                <w:rFonts w:ascii="Times New Roman" w:eastAsia="Times New Roman" w:hAnsi="Times New Roman" w:cs="Times New Roman"/>
                <w:sz w:val="24"/>
                <w:szCs w:val="24"/>
              </w:rPr>
              <w:t>Why do unsexed animals tend to roam less?</w:t>
            </w:r>
          </w:p>
          <w:p w14:paraId="7F7D8763" w14:textId="662688D3" w:rsidR="007617F9" w:rsidRPr="00AE639E" w:rsidDel="005D334E" w:rsidRDefault="007617F9">
            <w:pPr>
              <w:pStyle w:val="ListParagraph"/>
              <w:numPr>
                <w:ilvl w:val="0"/>
                <w:numId w:val="26"/>
              </w:numPr>
              <w:spacing w:before="100" w:beforeAutospacing="1" w:after="100" w:afterAutospacing="1"/>
              <w:rPr>
                <w:rFonts w:ascii="Times New Roman" w:eastAsia="Times New Roman" w:hAnsi="Times New Roman" w:cs="Times New Roman"/>
                <w:sz w:val="24"/>
                <w:szCs w:val="24"/>
              </w:rPr>
            </w:pPr>
            <w:r w:rsidRPr="00AE639E" w:rsidDel="005D334E">
              <w:rPr>
                <w:rFonts w:ascii="Times New Roman" w:eastAsia="Times New Roman" w:hAnsi="Times New Roman" w:cs="Times New Roman"/>
                <w:sz w:val="24"/>
                <w:szCs w:val="24"/>
              </w:rPr>
              <w:t>How many kittens can a cat produce in a lifetime?</w:t>
            </w:r>
          </w:p>
          <w:p w14:paraId="2BC57A50" w14:textId="2A593770" w:rsidR="007617F9" w:rsidRPr="00AE639E" w:rsidDel="005D334E" w:rsidRDefault="007617F9">
            <w:pPr>
              <w:pStyle w:val="ListParagraph"/>
              <w:numPr>
                <w:ilvl w:val="0"/>
                <w:numId w:val="26"/>
              </w:numPr>
              <w:spacing w:before="100" w:beforeAutospacing="1" w:after="100" w:afterAutospacing="1"/>
              <w:rPr>
                <w:rFonts w:ascii="Times New Roman" w:eastAsia="Times New Roman" w:hAnsi="Times New Roman" w:cs="Times New Roman"/>
                <w:sz w:val="24"/>
                <w:szCs w:val="24"/>
              </w:rPr>
            </w:pPr>
            <w:r w:rsidRPr="00AE639E" w:rsidDel="005D334E">
              <w:rPr>
                <w:rFonts w:ascii="Times New Roman" w:eastAsia="Times New Roman" w:hAnsi="Times New Roman" w:cs="Times New Roman"/>
                <w:sz w:val="24"/>
                <w:szCs w:val="24"/>
              </w:rPr>
              <w:t xml:space="preserve">What local organizations specialize in unsexing dogs and cats? </w:t>
            </w:r>
          </w:p>
        </w:tc>
        <w:tc>
          <w:tcPr>
            <w:tcW w:w="476" w:type="pct"/>
          </w:tcPr>
          <w:p w14:paraId="6B104971" w14:textId="399C5332" w:rsidR="007617F9" w:rsidRPr="00AE639E" w:rsidRDefault="007617F9" w:rsidP="007617F9">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lastRenderedPageBreak/>
              <w:t>English: 11.RV, 11.RI, 11.C, 11.LU, 12.RV, 12.RI, 12.C, 12.LU</w:t>
            </w:r>
          </w:p>
        </w:tc>
        <w:tc>
          <w:tcPr>
            <w:tcW w:w="570" w:type="pct"/>
          </w:tcPr>
          <w:p w14:paraId="5B98E62E" w14:textId="77777777" w:rsidR="007617F9" w:rsidRDefault="007617F9" w:rsidP="007617F9">
            <w:pPr>
              <w:spacing w:before="100" w:beforeAutospacing="1" w:after="100" w:afterAutospacing="1"/>
              <w:rPr>
                <w:rFonts w:ascii="Times New Roman" w:hAnsi="Times New Roman" w:cs="Times New Roman"/>
                <w:sz w:val="24"/>
                <w:szCs w:val="24"/>
              </w:rPr>
            </w:pPr>
            <w:r w:rsidRPr="00AE639E">
              <w:rPr>
                <w:rFonts w:ascii="Times New Roman" w:hAnsi="Times New Roman" w:cs="Times New Roman"/>
                <w:sz w:val="24"/>
                <w:szCs w:val="24"/>
              </w:rPr>
              <w:t>AS.03.01</w:t>
            </w:r>
          </w:p>
          <w:p w14:paraId="2B825685" w14:textId="13C3626F" w:rsidR="007617F9" w:rsidRPr="00AE639E" w:rsidDel="005D334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hAnsi="Times New Roman" w:cs="Times New Roman"/>
                <w:sz w:val="24"/>
                <w:szCs w:val="24"/>
              </w:rPr>
              <w:t>Veterinary Science CDE</w:t>
            </w:r>
          </w:p>
        </w:tc>
        <w:tc>
          <w:tcPr>
            <w:tcW w:w="468" w:type="pct"/>
          </w:tcPr>
          <w:p w14:paraId="36C2B813" w14:textId="779EB7BB" w:rsidR="007617F9" w:rsidRPr="00AE639E" w:rsidDel="005D334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eastAsia="Times New Roman" w:hAnsi="Times New Roman" w:cs="Times New Roman"/>
                <w:sz w:val="24"/>
                <w:szCs w:val="24"/>
              </w:rPr>
              <w:t>NAVTA Essential Skills II.A; V.B.3; VII.A.13, 14</w:t>
            </w:r>
          </w:p>
        </w:tc>
      </w:tr>
      <w:tr w:rsidR="007617F9" w:rsidRPr="00AE639E" w14:paraId="2869322F" w14:textId="183587C5" w:rsidTr="008B21B2">
        <w:tc>
          <w:tcPr>
            <w:tcW w:w="214" w:type="pct"/>
          </w:tcPr>
          <w:p w14:paraId="5B528A39" w14:textId="70216026" w:rsidR="007617F9" w:rsidRPr="00AE639E" w:rsidRDefault="00FF5C9D" w:rsidP="007617F9">
            <w:pP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753" w:type="pct"/>
            <w:shd w:val="clear" w:color="auto" w:fill="FFFFFF" w:themeFill="background1"/>
            <w:tcMar>
              <w:top w:w="43" w:type="dxa"/>
              <w:left w:w="115" w:type="dxa"/>
              <w:bottom w:w="43" w:type="dxa"/>
              <w:right w:w="115" w:type="dxa"/>
            </w:tcMar>
          </w:tcPr>
          <w:p w14:paraId="7775727A" w14:textId="61502970"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Demonstrate opening a sterile surgery pack.</w:t>
            </w:r>
          </w:p>
        </w:tc>
        <w:tc>
          <w:tcPr>
            <w:tcW w:w="1373" w:type="pct"/>
          </w:tcPr>
          <w:p w14:paraId="2CBE197A" w14:textId="3F9DA5EB"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Demonstration should include the following procedures to prevent contamination of the surgery pack</w:t>
            </w:r>
            <w:r w:rsidR="00A56E23">
              <w:rPr>
                <w:rFonts w:ascii="Times New Roman" w:eastAsia="Times New Roman" w:hAnsi="Times New Roman" w:cs="Times New Roman"/>
                <w:sz w:val="24"/>
                <w:szCs w:val="24"/>
              </w:rPr>
              <w:t>:</w:t>
            </w:r>
          </w:p>
          <w:p w14:paraId="13E4269A" w14:textId="3BB08686" w:rsidR="007617F9" w:rsidRPr="00AE639E" w:rsidRDefault="00A56E23">
            <w:pPr>
              <w:numPr>
                <w:ilvl w:val="0"/>
                <w:numId w:val="2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Pr="00AE639E">
              <w:rPr>
                <w:rFonts w:ascii="Times New Roman" w:eastAsia="Times New Roman" w:hAnsi="Times New Roman" w:cs="Times New Roman"/>
                <w:sz w:val="24"/>
                <w:szCs w:val="24"/>
              </w:rPr>
              <w:t>lac</w:t>
            </w:r>
            <w:r>
              <w:rPr>
                <w:rFonts w:ascii="Times New Roman" w:eastAsia="Times New Roman" w:hAnsi="Times New Roman" w:cs="Times New Roman"/>
                <w:sz w:val="24"/>
                <w:szCs w:val="24"/>
              </w:rPr>
              <w:t>e</w:t>
            </w:r>
            <w:r w:rsidRPr="00AE639E">
              <w:rPr>
                <w:rFonts w:ascii="Times New Roman" w:eastAsia="Times New Roman" w:hAnsi="Times New Roman" w:cs="Times New Roman"/>
                <w:sz w:val="24"/>
                <w:szCs w:val="24"/>
              </w:rPr>
              <w:t xml:space="preserve"> </w:t>
            </w:r>
            <w:r w:rsidR="007617F9" w:rsidRPr="00AE639E">
              <w:rPr>
                <w:rFonts w:ascii="Times New Roman" w:eastAsia="Times New Roman" w:hAnsi="Times New Roman" w:cs="Times New Roman"/>
                <w:sz w:val="24"/>
                <w:szCs w:val="24"/>
              </w:rPr>
              <w:t>the surgery pack on a clean, dry surface</w:t>
            </w:r>
            <w:r>
              <w:rPr>
                <w:rFonts w:ascii="Times New Roman" w:eastAsia="Times New Roman" w:hAnsi="Times New Roman" w:cs="Times New Roman"/>
                <w:sz w:val="24"/>
                <w:szCs w:val="24"/>
              </w:rPr>
              <w:t>.</w:t>
            </w:r>
          </w:p>
          <w:p w14:paraId="32A9AE26" w14:textId="7E259D6A" w:rsidR="007617F9" w:rsidRPr="00AE639E" w:rsidRDefault="00A56E23">
            <w:pPr>
              <w:numPr>
                <w:ilvl w:val="0"/>
                <w:numId w:val="2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R</w:t>
            </w:r>
            <w:r w:rsidRPr="00AE639E">
              <w:rPr>
                <w:rFonts w:ascii="Times New Roman" w:eastAsia="Times New Roman" w:hAnsi="Times New Roman" w:cs="Times New Roman"/>
                <w:sz w:val="24"/>
                <w:szCs w:val="24"/>
              </w:rPr>
              <w:t>emov</w:t>
            </w:r>
            <w:r>
              <w:rPr>
                <w:rFonts w:ascii="Times New Roman" w:eastAsia="Times New Roman" w:hAnsi="Times New Roman" w:cs="Times New Roman"/>
                <w:sz w:val="24"/>
                <w:szCs w:val="24"/>
              </w:rPr>
              <w:t>e</w:t>
            </w:r>
            <w:r w:rsidRPr="00AE639E">
              <w:rPr>
                <w:rFonts w:ascii="Times New Roman" w:eastAsia="Times New Roman" w:hAnsi="Times New Roman" w:cs="Times New Roman"/>
                <w:sz w:val="24"/>
                <w:szCs w:val="24"/>
              </w:rPr>
              <w:t xml:space="preserve"> </w:t>
            </w:r>
            <w:r w:rsidR="007617F9" w:rsidRPr="00AE639E">
              <w:rPr>
                <w:rFonts w:ascii="Times New Roman" w:eastAsia="Times New Roman" w:hAnsi="Times New Roman" w:cs="Times New Roman"/>
                <w:sz w:val="24"/>
                <w:szCs w:val="24"/>
              </w:rPr>
              <w:t>the tape securing the package</w:t>
            </w:r>
            <w:r>
              <w:rPr>
                <w:rFonts w:ascii="Times New Roman" w:eastAsia="Times New Roman" w:hAnsi="Times New Roman" w:cs="Times New Roman"/>
                <w:sz w:val="24"/>
                <w:szCs w:val="24"/>
              </w:rPr>
              <w:t>.</w:t>
            </w:r>
          </w:p>
          <w:p w14:paraId="328AB73B" w14:textId="0414EA71" w:rsidR="007617F9" w:rsidRPr="00AE639E" w:rsidRDefault="00A56E23">
            <w:pPr>
              <w:numPr>
                <w:ilvl w:val="0"/>
                <w:numId w:val="2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O</w:t>
            </w:r>
            <w:r w:rsidRPr="00AE639E">
              <w:rPr>
                <w:rFonts w:ascii="Times New Roman" w:eastAsia="Times New Roman" w:hAnsi="Times New Roman" w:cs="Times New Roman"/>
                <w:sz w:val="24"/>
                <w:szCs w:val="24"/>
              </w:rPr>
              <w:t xml:space="preserve">pen </w:t>
            </w:r>
            <w:r w:rsidR="007617F9" w:rsidRPr="00AE639E">
              <w:rPr>
                <w:rFonts w:ascii="Times New Roman" w:eastAsia="Times New Roman" w:hAnsi="Times New Roman" w:cs="Times New Roman"/>
                <w:sz w:val="24"/>
                <w:szCs w:val="24"/>
              </w:rPr>
              <w:t>the first flap away from the body, avoiding contamination</w:t>
            </w:r>
            <w:r>
              <w:rPr>
                <w:rFonts w:ascii="Times New Roman" w:eastAsia="Times New Roman" w:hAnsi="Times New Roman" w:cs="Times New Roman"/>
                <w:sz w:val="24"/>
                <w:szCs w:val="24"/>
              </w:rPr>
              <w:t>.</w:t>
            </w:r>
          </w:p>
          <w:p w14:paraId="0EA41A98" w14:textId="31729923" w:rsidR="007617F9" w:rsidRPr="00AE639E" w:rsidRDefault="00A56E23">
            <w:pPr>
              <w:numPr>
                <w:ilvl w:val="0"/>
                <w:numId w:val="2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O</w:t>
            </w:r>
            <w:r w:rsidRPr="00AE639E">
              <w:rPr>
                <w:rFonts w:ascii="Times New Roman" w:eastAsia="Times New Roman" w:hAnsi="Times New Roman" w:cs="Times New Roman"/>
                <w:sz w:val="24"/>
                <w:szCs w:val="24"/>
              </w:rPr>
              <w:t xml:space="preserve">pen </w:t>
            </w:r>
            <w:r w:rsidR="007617F9" w:rsidRPr="00AE639E">
              <w:rPr>
                <w:rFonts w:ascii="Times New Roman" w:eastAsia="Times New Roman" w:hAnsi="Times New Roman" w:cs="Times New Roman"/>
                <w:sz w:val="24"/>
                <w:szCs w:val="24"/>
              </w:rPr>
              <w:t>the side flaps without reaching across the open pack</w:t>
            </w:r>
            <w:r>
              <w:rPr>
                <w:rFonts w:ascii="Times New Roman" w:eastAsia="Times New Roman" w:hAnsi="Times New Roman" w:cs="Times New Roman"/>
                <w:sz w:val="24"/>
                <w:szCs w:val="24"/>
              </w:rPr>
              <w:t>.</w:t>
            </w:r>
          </w:p>
          <w:p w14:paraId="489CE99F" w14:textId="1469B460" w:rsidR="007617F9" w:rsidRPr="00AE639E" w:rsidRDefault="00A56E23">
            <w:pPr>
              <w:numPr>
                <w:ilvl w:val="0"/>
                <w:numId w:val="2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O</w:t>
            </w:r>
            <w:r w:rsidRPr="00AE639E">
              <w:rPr>
                <w:rFonts w:ascii="Times New Roman" w:eastAsia="Times New Roman" w:hAnsi="Times New Roman" w:cs="Times New Roman"/>
                <w:sz w:val="24"/>
                <w:szCs w:val="24"/>
              </w:rPr>
              <w:t xml:space="preserve">pen </w:t>
            </w:r>
            <w:r w:rsidR="007617F9" w:rsidRPr="00AE639E">
              <w:rPr>
                <w:rFonts w:ascii="Times New Roman" w:eastAsia="Times New Roman" w:hAnsi="Times New Roman" w:cs="Times New Roman"/>
                <w:sz w:val="24"/>
                <w:szCs w:val="24"/>
              </w:rPr>
              <w:t>the remaining flap towards the body.</w:t>
            </w:r>
          </w:p>
          <w:p w14:paraId="03AE3A32" w14:textId="7777777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eastAsia="Times New Roman" w:hAnsi="Times New Roman" w:cs="Times New Roman"/>
                <w:b/>
                <w:bCs/>
                <w:sz w:val="24"/>
                <w:szCs w:val="24"/>
              </w:rPr>
              <w:t xml:space="preserve">Teacher Resource: </w:t>
            </w:r>
          </w:p>
          <w:p w14:paraId="6FB5B18C" w14:textId="57E94B6A" w:rsidR="007617F9" w:rsidRPr="00AE639E" w:rsidRDefault="00A56E23" w:rsidP="007617F9">
            <w:pPr>
              <w:spacing w:before="100" w:beforeAutospacing="1" w:after="100" w:afterAutospacing="1"/>
              <w:rPr>
                <w:rFonts w:ascii="Times New Roman" w:eastAsia="Times New Roman" w:hAnsi="Times New Roman" w:cs="Times New Roman"/>
                <w:sz w:val="24"/>
                <w:szCs w:val="24"/>
              </w:rPr>
            </w:pPr>
            <w:hyperlink r:id="rId32" w:history="1">
              <w:r>
                <w:rPr>
                  <w:rStyle w:val="Hyperlink"/>
                  <w:rFonts w:ascii="Times New Roman" w:eastAsia="Times New Roman" w:hAnsi="Times New Roman" w:cs="Times New Roman"/>
                  <w:sz w:val="24"/>
                  <w:szCs w:val="24"/>
                </w:rPr>
                <w:t>Opening a Sterile Surgery Pack</w:t>
              </w:r>
            </w:hyperlink>
            <w:r w:rsidRPr="00FF5C9D">
              <w:rPr>
                <w:rFonts w:ascii="Times New Roman" w:hAnsi="Times New Roman" w:cs="Times New Roman"/>
                <w:sz w:val="24"/>
                <w:szCs w:val="24"/>
              </w:rPr>
              <w:t>, FFA</w:t>
            </w:r>
          </w:p>
        </w:tc>
        <w:tc>
          <w:tcPr>
            <w:tcW w:w="1147" w:type="pct"/>
          </w:tcPr>
          <w:p w14:paraId="1B7A732A" w14:textId="7777777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eastAsia="Times New Roman" w:hAnsi="Times New Roman" w:cs="Times New Roman"/>
                <w:b/>
                <w:bCs/>
                <w:sz w:val="24"/>
                <w:szCs w:val="24"/>
              </w:rPr>
              <w:t>Process/Skill Questions:</w:t>
            </w:r>
          </w:p>
          <w:p w14:paraId="0AA18357" w14:textId="77777777" w:rsidR="007617F9" w:rsidRPr="00AE639E" w:rsidRDefault="007617F9">
            <w:pPr>
              <w:pStyle w:val="ListParagraph"/>
              <w:numPr>
                <w:ilvl w:val="0"/>
                <w:numId w:val="28"/>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Why is it important to open the pack with the inside facing away from you?</w:t>
            </w:r>
          </w:p>
          <w:p w14:paraId="799690AE" w14:textId="77777777" w:rsidR="007617F9" w:rsidRPr="00AE639E" w:rsidRDefault="007617F9">
            <w:pPr>
              <w:pStyle w:val="ListParagraph"/>
              <w:numPr>
                <w:ilvl w:val="0"/>
                <w:numId w:val="28"/>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Why is it important to never touch the inside of the sterile surgery pack?</w:t>
            </w:r>
          </w:p>
          <w:p w14:paraId="7859678E" w14:textId="77777777" w:rsidR="007617F9" w:rsidRPr="00AE639E" w:rsidRDefault="007617F9">
            <w:pPr>
              <w:pStyle w:val="ListParagraph"/>
              <w:numPr>
                <w:ilvl w:val="0"/>
                <w:numId w:val="28"/>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are three principles of sterile techniques?</w:t>
            </w:r>
          </w:p>
          <w:p w14:paraId="10D5A7BA" w14:textId="556E0241" w:rsidR="007617F9" w:rsidRPr="00AE639E" w:rsidRDefault="007617F9">
            <w:pPr>
              <w:pStyle w:val="ListParagraph"/>
              <w:numPr>
                <w:ilvl w:val="0"/>
                <w:numId w:val="28"/>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How can the indicator strip reveal the pack has been autoclaved?</w:t>
            </w:r>
          </w:p>
        </w:tc>
        <w:tc>
          <w:tcPr>
            <w:tcW w:w="476" w:type="pct"/>
          </w:tcPr>
          <w:p w14:paraId="6E30CC0F" w14:textId="77777777" w:rsidR="007617F9" w:rsidRPr="00AE639E" w:rsidRDefault="007617F9" w:rsidP="007617F9">
            <w:pPr>
              <w:spacing w:before="100" w:beforeAutospacing="1" w:after="100" w:afterAutospacing="1"/>
              <w:rPr>
                <w:rFonts w:ascii="Times New Roman" w:hAnsi="Times New Roman" w:cs="Times New Roman"/>
                <w:sz w:val="24"/>
                <w:szCs w:val="24"/>
              </w:rPr>
            </w:pPr>
          </w:p>
        </w:tc>
        <w:tc>
          <w:tcPr>
            <w:tcW w:w="570" w:type="pct"/>
          </w:tcPr>
          <w:p w14:paraId="7EDBB038" w14:textId="77777777" w:rsidR="007617F9" w:rsidRDefault="007617F9" w:rsidP="007617F9">
            <w:pPr>
              <w:spacing w:before="100" w:beforeAutospacing="1" w:after="100" w:afterAutospacing="1"/>
              <w:rPr>
                <w:rFonts w:ascii="Times New Roman" w:hAnsi="Times New Roman" w:cs="Times New Roman"/>
                <w:sz w:val="24"/>
                <w:szCs w:val="24"/>
              </w:rPr>
            </w:pPr>
            <w:r w:rsidRPr="00AE639E">
              <w:rPr>
                <w:rFonts w:ascii="Times New Roman" w:hAnsi="Times New Roman" w:cs="Times New Roman"/>
                <w:sz w:val="24"/>
                <w:szCs w:val="24"/>
              </w:rPr>
              <w:t>AS.03.01</w:t>
            </w:r>
          </w:p>
          <w:p w14:paraId="5F3D0CB0" w14:textId="4D043F44"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hAnsi="Times New Roman" w:cs="Times New Roman"/>
                <w:sz w:val="24"/>
                <w:szCs w:val="24"/>
              </w:rPr>
              <w:t>Veterinary Science CDE</w:t>
            </w:r>
          </w:p>
        </w:tc>
        <w:tc>
          <w:tcPr>
            <w:tcW w:w="468" w:type="pct"/>
          </w:tcPr>
          <w:p w14:paraId="4E5F3D0C" w14:textId="560F4DAD"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NAVTA Essential Skills VI.A.2, B.1, 2; VII.A.1, 2</w:t>
            </w:r>
          </w:p>
        </w:tc>
      </w:tr>
      <w:tr w:rsidR="007617F9" w:rsidRPr="00AE639E" w14:paraId="6EF942C8" w14:textId="7FCC11CD" w:rsidTr="008B21B2">
        <w:tc>
          <w:tcPr>
            <w:tcW w:w="214" w:type="pct"/>
          </w:tcPr>
          <w:p w14:paraId="3A4F84EF" w14:textId="034D0004"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lastRenderedPageBreak/>
              <w:t>6</w:t>
            </w:r>
            <w:r w:rsidR="00FF5C9D">
              <w:rPr>
                <w:rFonts w:ascii="Times New Roman" w:eastAsia="Times New Roman" w:hAnsi="Times New Roman" w:cs="Times New Roman"/>
                <w:sz w:val="24"/>
                <w:szCs w:val="24"/>
              </w:rPr>
              <w:t>1</w:t>
            </w:r>
          </w:p>
        </w:tc>
        <w:tc>
          <w:tcPr>
            <w:tcW w:w="753" w:type="pct"/>
            <w:shd w:val="clear" w:color="auto" w:fill="FFFFFF" w:themeFill="background1"/>
            <w:tcMar>
              <w:top w:w="43" w:type="dxa"/>
              <w:left w:w="115" w:type="dxa"/>
              <w:bottom w:w="43" w:type="dxa"/>
              <w:right w:w="115" w:type="dxa"/>
            </w:tcMar>
          </w:tcPr>
          <w:p w14:paraId="75F36D2C" w14:textId="088D9310"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Prepare a surgical pack for sterilization.</w:t>
            </w:r>
          </w:p>
        </w:tc>
        <w:tc>
          <w:tcPr>
            <w:tcW w:w="1373" w:type="pct"/>
            <w:shd w:val="clear" w:color="auto" w:fill="FFFFFF" w:themeFill="background1"/>
          </w:tcPr>
          <w:p w14:paraId="65B023B7"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Preparation should include</w:t>
            </w:r>
          </w:p>
          <w:p w14:paraId="31570E2E" w14:textId="77777777" w:rsidR="007617F9" w:rsidRPr="00AE639E" w:rsidRDefault="007617F9">
            <w:pPr>
              <w:numPr>
                <w:ilvl w:val="0"/>
                <w:numId w:val="29"/>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gathering the appropriate instruments, supplies, and instrument pan</w:t>
            </w:r>
          </w:p>
          <w:p w14:paraId="73C7C75C" w14:textId="77777777" w:rsidR="007617F9" w:rsidRPr="00AE639E" w:rsidRDefault="007617F9">
            <w:pPr>
              <w:numPr>
                <w:ilvl w:val="0"/>
                <w:numId w:val="29"/>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selecting the appropriate packaging material and chemical indicator</w:t>
            </w:r>
          </w:p>
          <w:p w14:paraId="52380DA8" w14:textId="77777777" w:rsidR="007617F9" w:rsidRPr="00AE639E" w:rsidRDefault="007617F9">
            <w:pPr>
              <w:numPr>
                <w:ilvl w:val="0"/>
                <w:numId w:val="29"/>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assembling the pack by following the instructions on the checklist</w:t>
            </w:r>
          </w:p>
          <w:p w14:paraId="4B70BBF9" w14:textId="77777777" w:rsidR="007617F9" w:rsidRPr="00AE639E" w:rsidRDefault="007617F9">
            <w:pPr>
              <w:numPr>
                <w:ilvl w:val="0"/>
                <w:numId w:val="29"/>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placing the chemical indicator in the correct area of the pack</w:t>
            </w:r>
          </w:p>
          <w:p w14:paraId="3EE82669" w14:textId="51197450" w:rsidR="007617F9" w:rsidRPr="00AE639E" w:rsidRDefault="007617F9">
            <w:pPr>
              <w:numPr>
                <w:ilvl w:val="0"/>
                <w:numId w:val="29"/>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properly wrapping, securing, and labeling the pack according to sterilization protocols.</w:t>
            </w:r>
          </w:p>
          <w:p w14:paraId="4E94558C" w14:textId="7777777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eastAsia="Times New Roman" w:hAnsi="Times New Roman" w:cs="Times New Roman"/>
                <w:b/>
                <w:bCs/>
                <w:sz w:val="24"/>
                <w:szCs w:val="24"/>
              </w:rPr>
              <w:t>Teacher Resources:</w:t>
            </w:r>
          </w:p>
          <w:p w14:paraId="0F6C829F" w14:textId="77777777" w:rsidR="007617F9" w:rsidRPr="00AE639E" w:rsidRDefault="007617F9">
            <w:pPr>
              <w:pStyle w:val="ListParagraph"/>
              <w:numPr>
                <w:ilvl w:val="0"/>
                <w:numId w:val="30"/>
              </w:numPr>
              <w:spacing w:before="100" w:beforeAutospacing="1" w:after="100" w:afterAutospacing="1"/>
              <w:rPr>
                <w:rFonts w:ascii="Times New Roman" w:eastAsia="Times New Roman" w:hAnsi="Times New Roman" w:cs="Times New Roman"/>
                <w:sz w:val="24"/>
                <w:szCs w:val="24"/>
              </w:rPr>
            </w:pPr>
            <w:hyperlink r:id="rId33" w:history="1">
              <w:r w:rsidRPr="00AE639E">
                <w:rPr>
                  <w:rStyle w:val="Hyperlink"/>
                  <w:rFonts w:ascii="Times New Roman" w:eastAsia="Times New Roman" w:hAnsi="Times New Roman" w:cs="Times New Roman"/>
                  <w:sz w:val="24"/>
                  <w:szCs w:val="24"/>
                </w:rPr>
                <w:t>Surgical Pack Preparation</w:t>
              </w:r>
            </w:hyperlink>
            <w:r w:rsidRPr="00AE639E">
              <w:rPr>
                <w:rFonts w:ascii="Times New Roman" w:eastAsia="Times New Roman" w:hAnsi="Times New Roman" w:cs="Times New Roman"/>
                <w:sz w:val="24"/>
                <w:szCs w:val="24"/>
              </w:rPr>
              <w:t>, University of South Florida</w:t>
            </w:r>
          </w:p>
          <w:p w14:paraId="01247716" w14:textId="1BFD9BC0" w:rsidR="007617F9" w:rsidRPr="00AE639E" w:rsidRDefault="007617F9">
            <w:pPr>
              <w:pStyle w:val="ListParagraph"/>
              <w:numPr>
                <w:ilvl w:val="0"/>
                <w:numId w:val="30"/>
              </w:numPr>
              <w:spacing w:before="100" w:beforeAutospacing="1" w:after="100" w:afterAutospacing="1"/>
              <w:rPr>
                <w:rFonts w:ascii="Times New Roman" w:eastAsia="Times New Roman" w:hAnsi="Times New Roman" w:cs="Times New Roman"/>
                <w:sz w:val="24"/>
                <w:szCs w:val="24"/>
              </w:rPr>
            </w:pPr>
            <w:hyperlink r:id="rId34" w:history="1">
              <w:r w:rsidRPr="00AE639E">
                <w:rPr>
                  <w:rStyle w:val="Hyperlink"/>
                  <w:rFonts w:ascii="Times New Roman" w:eastAsia="Times New Roman" w:hAnsi="Times New Roman" w:cs="Times New Roman"/>
                  <w:sz w:val="24"/>
                  <w:szCs w:val="24"/>
                </w:rPr>
                <w:t>Surgery Pack</w:t>
              </w:r>
            </w:hyperlink>
            <w:r w:rsidRPr="00AE639E">
              <w:rPr>
                <w:rFonts w:ascii="Times New Roman" w:eastAsia="Times New Roman" w:hAnsi="Times New Roman" w:cs="Times New Roman"/>
                <w:sz w:val="24"/>
                <w:szCs w:val="24"/>
              </w:rPr>
              <w:t>, FFA</w:t>
            </w:r>
          </w:p>
        </w:tc>
        <w:tc>
          <w:tcPr>
            <w:tcW w:w="1147" w:type="pct"/>
          </w:tcPr>
          <w:p w14:paraId="238CBB83" w14:textId="7777777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eastAsia="Times New Roman" w:hAnsi="Times New Roman" w:cs="Times New Roman"/>
                <w:b/>
                <w:bCs/>
                <w:sz w:val="24"/>
                <w:szCs w:val="24"/>
              </w:rPr>
              <w:t>Process/Skill Questions:</w:t>
            </w:r>
          </w:p>
          <w:p w14:paraId="51A5421E" w14:textId="4AFCED97" w:rsidR="007617F9" w:rsidRPr="00AE639E" w:rsidRDefault="007617F9">
            <w:pPr>
              <w:pStyle w:val="ListParagraph"/>
              <w:numPr>
                <w:ilvl w:val="0"/>
                <w:numId w:val="3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What is a </w:t>
            </w:r>
            <w:r w:rsidRPr="00FF5C9D">
              <w:rPr>
                <w:rFonts w:ascii="Times New Roman" w:eastAsia="Times New Roman" w:hAnsi="Times New Roman" w:cs="Times New Roman"/>
                <w:i/>
                <w:iCs/>
                <w:sz w:val="24"/>
                <w:szCs w:val="24"/>
              </w:rPr>
              <w:t>chemical indicator</w:t>
            </w:r>
            <w:r w:rsidR="00A56E23">
              <w:rPr>
                <w:rFonts w:ascii="Times New Roman" w:eastAsia="Times New Roman" w:hAnsi="Times New Roman" w:cs="Times New Roman"/>
                <w:sz w:val="24"/>
                <w:szCs w:val="24"/>
              </w:rPr>
              <w:t>,</w:t>
            </w:r>
            <w:r w:rsidRPr="00AE639E">
              <w:rPr>
                <w:rFonts w:ascii="Times New Roman" w:eastAsia="Times New Roman" w:hAnsi="Times New Roman" w:cs="Times New Roman"/>
                <w:sz w:val="24"/>
                <w:szCs w:val="24"/>
              </w:rPr>
              <w:t xml:space="preserve"> and what purpose does it serve?</w:t>
            </w:r>
          </w:p>
          <w:p w14:paraId="1BF6CFC5" w14:textId="77777777" w:rsidR="007617F9" w:rsidRPr="00AE639E" w:rsidRDefault="007617F9">
            <w:pPr>
              <w:pStyle w:val="ListParagraph"/>
              <w:numPr>
                <w:ilvl w:val="0"/>
                <w:numId w:val="3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Why should the instruments be placed on the surgical tray from largest to smallest and facing the same direction?</w:t>
            </w:r>
          </w:p>
          <w:p w14:paraId="0DFC2944" w14:textId="5DA4F278" w:rsidR="007617F9" w:rsidRPr="00AE639E" w:rsidRDefault="007617F9">
            <w:pPr>
              <w:pStyle w:val="ListParagraph"/>
              <w:numPr>
                <w:ilvl w:val="0"/>
                <w:numId w:val="3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are various methods for sterilizing instruments?</w:t>
            </w:r>
          </w:p>
        </w:tc>
        <w:tc>
          <w:tcPr>
            <w:tcW w:w="476" w:type="pct"/>
          </w:tcPr>
          <w:p w14:paraId="6D109FCC" w14:textId="3D3069B9" w:rsidR="007617F9" w:rsidRPr="00AE639E" w:rsidRDefault="007617F9" w:rsidP="007617F9">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t>English: 11.RI, 12.RI</w:t>
            </w:r>
          </w:p>
        </w:tc>
        <w:tc>
          <w:tcPr>
            <w:tcW w:w="570" w:type="pct"/>
          </w:tcPr>
          <w:p w14:paraId="10CE886D" w14:textId="77777777" w:rsidR="007617F9" w:rsidRDefault="007617F9" w:rsidP="007617F9">
            <w:pPr>
              <w:spacing w:before="100" w:beforeAutospacing="1" w:after="100" w:afterAutospacing="1"/>
              <w:rPr>
                <w:rFonts w:ascii="Times New Roman" w:hAnsi="Times New Roman" w:cs="Times New Roman"/>
                <w:sz w:val="24"/>
                <w:szCs w:val="24"/>
              </w:rPr>
            </w:pPr>
            <w:r w:rsidRPr="00AE639E">
              <w:rPr>
                <w:rFonts w:ascii="Times New Roman" w:hAnsi="Times New Roman" w:cs="Times New Roman"/>
                <w:sz w:val="24"/>
                <w:szCs w:val="24"/>
              </w:rPr>
              <w:t>AS.03.01</w:t>
            </w:r>
          </w:p>
          <w:p w14:paraId="17C783AD" w14:textId="5E548AD9"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hAnsi="Times New Roman" w:cs="Times New Roman"/>
                <w:sz w:val="24"/>
                <w:szCs w:val="24"/>
              </w:rPr>
              <w:t>Veterinary Science CDE</w:t>
            </w:r>
          </w:p>
        </w:tc>
        <w:tc>
          <w:tcPr>
            <w:tcW w:w="468" w:type="pct"/>
          </w:tcPr>
          <w:p w14:paraId="00171D0F" w14:textId="42C2B60F"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NAVTA Essential Skills VI.A.5, B.5; VII.A.1, 2</w:t>
            </w:r>
          </w:p>
          <w:p w14:paraId="22D9654B" w14:textId="7777777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p>
          <w:p w14:paraId="77CC49D8" w14:textId="7777777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p>
        </w:tc>
      </w:tr>
      <w:tr w:rsidR="007617F9" w:rsidRPr="00AE639E" w14:paraId="345AA7B2" w14:textId="2344D072" w:rsidTr="008B21B2">
        <w:tc>
          <w:tcPr>
            <w:tcW w:w="214" w:type="pct"/>
          </w:tcPr>
          <w:p w14:paraId="2E3A8E33" w14:textId="57270AA1"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6</w:t>
            </w:r>
            <w:r w:rsidR="00FF5C9D">
              <w:rPr>
                <w:rFonts w:ascii="Times New Roman" w:eastAsia="Times New Roman" w:hAnsi="Times New Roman" w:cs="Times New Roman"/>
                <w:sz w:val="24"/>
                <w:szCs w:val="24"/>
              </w:rPr>
              <w:t>2</w:t>
            </w:r>
          </w:p>
        </w:tc>
        <w:tc>
          <w:tcPr>
            <w:tcW w:w="753" w:type="pct"/>
            <w:shd w:val="clear" w:color="auto" w:fill="FFFFFF" w:themeFill="background1"/>
            <w:tcMar>
              <w:top w:w="43" w:type="dxa"/>
              <w:left w:w="115" w:type="dxa"/>
              <w:bottom w:w="43" w:type="dxa"/>
              <w:right w:w="115" w:type="dxa"/>
            </w:tcMar>
          </w:tcPr>
          <w:p w14:paraId="28A88619" w14:textId="604AE27C"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Demonstrate surgical site preparation.</w:t>
            </w:r>
          </w:p>
        </w:tc>
        <w:tc>
          <w:tcPr>
            <w:tcW w:w="1373" w:type="pct"/>
          </w:tcPr>
          <w:p w14:paraId="1FC1846B"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Demonstration should include</w:t>
            </w:r>
          </w:p>
          <w:p w14:paraId="6F6E92C8" w14:textId="45261044" w:rsidR="007617F9" w:rsidRPr="00AE639E" w:rsidRDefault="007617F9">
            <w:pPr>
              <w:numPr>
                <w:ilvl w:val="0"/>
                <w:numId w:val="32"/>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using required PPE</w:t>
            </w:r>
          </w:p>
          <w:p w14:paraId="1A783F95" w14:textId="1B463511" w:rsidR="007617F9" w:rsidRPr="00AE639E" w:rsidRDefault="007617F9">
            <w:pPr>
              <w:numPr>
                <w:ilvl w:val="0"/>
                <w:numId w:val="32"/>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determining the patient has fasted before surgery</w:t>
            </w:r>
          </w:p>
          <w:p w14:paraId="122BE570" w14:textId="77777777" w:rsidR="007617F9" w:rsidRPr="00AE639E" w:rsidRDefault="007617F9">
            <w:pPr>
              <w:numPr>
                <w:ilvl w:val="0"/>
                <w:numId w:val="32"/>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identifying and obtaining equipment</w:t>
            </w:r>
          </w:p>
          <w:p w14:paraId="5CE89029" w14:textId="5D23CCBF" w:rsidR="007617F9" w:rsidRPr="00AE639E" w:rsidRDefault="007617F9">
            <w:pPr>
              <w:numPr>
                <w:ilvl w:val="0"/>
                <w:numId w:val="32"/>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applying antiseptic scrub to clipped area and preparing the clipped area </w:t>
            </w:r>
            <w:r w:rsidRPr="00AE639E">
              <w:rPr>
                <w:rFonts w:ascii="Times New Roman" w:eastAsia="Times New Roman" w:hAnsi="Times New Roman" w:cs="Times New Roman"/>
                <w:sz w:val="24"/>
                <w:szCs w:val="24"/>
              </w:rPr>
              <w:lastRenderedPageBreak/>
              <w:t>(with a clean surgical sponge, beginning at the incision site, moving in a circular motion, and working toward the edges and discarding the sponge once it reaches the edges of the clipped area)</w:t>
            </w:r>
          </w:p>
          <w:p w14:paraId="60EF6AD5" w14:textId="73C21951" w:rsidR="007617F9" w:rsidRPr="00AE639E" w:rsidRDefault="007617F9">
            <w:pPr>
              <w:numPr>
                <w:ilvl w:val="0"/>
                <w:numId w:val="32"/>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wiping the clipped area with a rinse solution (using a clean surgical sponge and following the same pattern as when scrubbing with the antiseptic)</w:t>
            </w:r>
          </w:p>
          <w:p w14:paraId="011927C9" w14:textId="77777777" w:rsidR="007617F9" w:rsidRPr="00AE639E" w:rsidRDefault="007617F9">
            <w:pPr>
              <w:numPr>
                <w:ilvl w:val="0"/>
                <w:numId w:val="32"/>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repeating the scrub and rinse a minimum of three times or until the final rinse sponge is clean</w:t>
            </w:r>
          </w:p>
          <w:p w14:paraId="642D2E6B" w14:textId="2D1A7FA9" w:rsidR="007617F9" w:rsidRPr="00AE639E" w:rsidRDefault="007617F9">
            <w:pPr>
              <w:numPr>
                <w:ilvl w:val="0"/>
                <w:numId w:val="32"/>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positioning patient for surgery, according to instructions and ensuring secure restraint.</w:t>
            </w:r>
          </w:p>
        </w:tc>
        <w:tc>
          <w:tcPr>
            <w:tcW w:w="1147" w:type="pct"/>
          </w:tcPr>
          <w:p w14:paraId="4F657813" w14:textId="7777777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eastAsia="Times New Roman" w:hAnsi="Times New Roman" w:cs="Times New Roman"/>
                <w:b/>
                <w:bCs/>
                <w:sz w:val="24"/>
                <w:szCs w:val="24"/>
              </w:rPr>
              <w:lastRenderedPageBreak/>
              <w:t>Process/Skill Questions:</w:t>
            </w:r>
          </w:p>
          <w:p w14:paraId="167A6424" w14:textId="77777777" w:rsidR="007617F9" w:rsidRPr="00AE639E" w:rsidRDefault="007617F9">
            <w:pPr>
              <w:pStyle w:val="ListParagraph"/>
              <w:numPr>
                <w:ilvl w:val="0"/>
                <w:numId w:val="33"/>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Why is it important to not bring the sponge back to the incision site once it is moved away from the incision site while prepping the area for surgery?</w:t>
            </w:r>
          </w:p>
          <w:p w14:paraId="0B9384C6" w14:textId="77777777" w:rsidR="007617F9" w:rsidRPr="00AE639E" w:rsidRDefault="007617F9">
            <w:pPr>
              <w:pStyle w:val="ListParagraph"/>
              <w:numPr>
                <w:ilvl w:val="0"/>
                <w:numId w:val="33"/>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lastRenderedPageBreak/>
              <w:t>Why is it important to apply a generous amount of surgical scrub solution to the clipped area and to scrub the skin with gauze sponges or a surgical brush?</w:t>
            </w:r>
          </w:p>
          <w:p w14:paraId="13138BAE" w14:textId="3DF2181A" w:rsidR="007617F9" w:rsidRPr="00AE639E" w:rsidRDefault="007617F9">
            <w:pPr>
              <w:pStyle w:val="ListParagraph"/>
              <w:numPr>
                <w:ilvl w:val="0"/>
                <w:numId w:val="33"/>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How does skin prep aid in preventing surgical site infections?</w:t>
            </w:r>
          </w:p>
        </w:tc>
        <w:tc>
          <w:tcPr>
            <w:tcW w:w="476" w:type="pct"/>
          </w:tcPr>
          <w:p w14:paraId="7A114F7E" w14:textId="0554BFC4" w:rsidR="007617F9" w:rsidRPr="00AE639E" w:rsidRDefault="007617F9" w:rsidP="007617F9">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lastRenderedPageBreak/>
              <w:t>English: 11.RV, 11.RI, 12.RV, 12.RI</w:t>
            </w:r>
          </w:p>
        </w:tc>
        <w:tc>
          <w:tcPr>
            <w:tcW w:w="570" w:type="pct"/>
          </w:tcPr>
          <w:p w14:paraId="1A2CE94E" w14:textId="77777777" w:rsidR="007617F9" w:rsidRDefault="007617F9" w:rsidP="007617F9">
            <w:pPr>
              <w:spacing w:before="100" w:beforeAutospacing="1" w:after="100" w:afterAutospacing="1"/>
              <w:rPr>
                <w:rFonts w:ascii="Times New Roman" w:hAnsi="Times New Roman" w:cs="Times New Roman"/>
                <w:sz w:val="24"/>
                <w:szCs w:val="24"/>
              </w:rPr>
            </w:pPr>
            <w:r w:rsidRPr="00AE639E">
              <w:rPr>
                <w:rFonts w:ascii="Times New Roman" w:hAnsi="Times New Roman" w:cs="Times New Roman"/>
                <w:sz w:val="24"/>
                <w:szCs w:val="24"/>
              </w:rPr>
              <w:t>AS.03.01</w:t>
            </w:r>
          </w:p>
          <w:p w14:paraId="67BFC283" w14:textId="47FF0883"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hAnsi="Times New Roman" w:cs="Times New Roman"/>
                <w:sz w:val="24"/>
                <w:szCs w:val="24"/>
              </w:rPr>
              <w:t>Veterinary Science CDE</w:t>
            </w:r>
          </w:p>
        </w:tc>
        <w:tc>
          <w:tcPr>
            <w:tcW w:w="468" w:type="pct"/>
          </w:tcPr>
          <w:p w14:paraId="0C258E96" w14:textId="3F585545"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NAVTA Essential Skills VI.A.1, 2, 3, 4; VII.A.1, 13</w:t>
            </w:r>
          </w:p>
        </w:tc>
      </w:tr>
      <w:tr w:rsidR="007617F9" w:rsidRPr="00AE639E" w14:paraId="1FB708C6" w14:textId="11E5B65F" w:rsidTr="008B21B2">
        <w:tc>
          <w:tcPr>
            <w:tcW w:w="214" w:type="pct"/>
          </w:tcPr>
          <w:p w14:paraId="710DF9FD" w14:textId="2A62578D"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6</w:t>
            </w:r>
            <w:r w:rsidR="00FF5C9D">
              <w:rPr>
                <w:rFonts w:ascii="Times New Roman" w:eastAsia="Times New Roman" w:hAnsi="Times New Roman" w:cs="Times New Roman"/>
                <w:sz w:val="24"/>
                <w:szCs w:val="24"/>
              </w:rPr>
              <w:t>3</w:t>
            </w:r>
          </w:p>
        </w:tc>
        <w:tc>
          <w:tcPr>
            <w:tcW w:w="753" w:type="pct"/>
            <w:shd w:val="clear" w:color="auto" w:fill="FFFFFF" w:themeFill="background1"/>
            <w:tcMar>
              <w:top w:w="43" w:type="dxa"/>
              <w:left w:w="115" w:type="dxa"/>
              <w:bottom w:w="43" w:type="dxa"/>
              <w:right w:w="115" w:type="dxa"/>
            </w:tcMar>
          </w:tcPr>
          <w:p w14:paraId="0D3DE53C" w14:textId="176DF99F"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Demonstrate suture removal.</w:t>
            </w:r>
          </w:p>
        </w:tc>
        <w:tc>
          <w:tcPr>
            <w:tcW w:w="1373" w:type="pct"/>
          </w:tcPr>
          <w:p w14:paraId="47953B38"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Demonstration should include</w:t>
            </w:r>
          </w:p>
          <w:p w14:paraId="430DB593" w14:textId="77777777" w:rsidR="007617F9" w:rsidRPr="00AE639E" w:rsidRDefault="007617F9">
            <w:pPr>
              <w:numPr>
                <w:ilvl w:val="0"/>
                <w:numId w:val="34"/>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inspecting the incision site for problems and informing the supervisor if any are found</w:t>
            </w:r>
          </w:p>
          <w:p w14:paraId="7FFBA742" w14:textId="77777777" w:rsidR="007617F9" w:rsidRPr="00AE639E" w:rsidRDefault="007617F9">
            <w:pPr>
              <w:numPr>
                <w:ilvl w:val="0"/>
                <w:numId w:val="34"/>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selecting the correct tool to remove the sutures</w:t>
            </w:r>
          </w:p>
          <w:p w14:paraId="744C8D87" w14:textId="77777777" w:rsidR="007617F9" w:rsidRPr="00AE639E" w:rsidRDefault="007617F9">
            <w:pPr>
              <w:numPr>
                <w:ilvl w:val="0"/>
                <w:numId w:val="34"/>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placing the curved blade underneath the suture for removal</w:t>
            </w:r>
          </w:p>
          <w:p w14:paraId="1A8FF502" w14:textId="5CE0B57D" w:rsidR="007617F9" w:rsidRPr="00AE639E" w:rsidRDefault="007617F9">
            <w:pPr>
              <w:numPr>
                <w:ilvl w:val="0"/>
                <w:numId w:val="34"/>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removing the suture, avoiding unnecessary harm or discomfort to the </w:t>
            </w:r>
            <w:r w:rsidRPr="00AE639E">
              <w:rPr>
                <w:rFonts w:ascii="Times New Roman" w:eastAsia="Times New Roman" w:hAnsi="Times New Roman" w:cs="Times New Roman"/>
                <w:sz w:val="24"/>
                <w:szCs w:val="24"/>
              </w:rPr>
              <w:lastRenderedPageBreak/>
              <w:t>patient and documenting the procedure.</w:t>
            </w:r>
          </w:p>
        </w:tc>
        <w:tc>
          <w:tcPr>
            <w:tcW w:w="1147" w:type="pct"/>
          </w:tcPr>
          <w:p w14:paraId="79EC2F41" w14:textId="7777777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eastAsia="Times New Roman" w:hAnsi="Times New Roman" w:cs="Times New Roman"/>
                <w:b/>
                <w:bCs/>
                <w:sz w:val="24"/>
                <w:szCs w:val="24"/>
              </w:rPr>
              <w:lastRenderedPageBreak/>
              <w:t>Process/Skill Questions:</w:t>
            </w:r>
          </w:p>
          <w:p w14:paraId="02E2C8C8" w14:textId="77777777" w:rsidR="007617F9" w:rsidRPr="00AE639E" w:rsidRDefault="007617F9">
            <w:pPr>
              <w:pStyle w:val="ListParagraph"/>
              <w:numPr>
                <w:ilvl w:val="0"/>
                <w:numId w:val="35"/>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are safety considerations before removing sutures?</w:t>
            </w:r>
          </w:p>
          <w:p w14:paraId="599A9FF3" w14:textId="36E82511" w:rsidR="007617F9" w:rsidRPr="00AE639E" w:rsidRDefault="007617F9">
            <w:pPr>
              <w:pStyle w:val="ListParagraph"/>
              <w:numPr>
                <w:ilvl w:val="0"/>
                <w:numId w:val="35"/>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Why is hand hygiene important even when wearing gloves?</w:t>
            </w:r>
          </w:p>
        </w:tc>
        <w:tc>
          <w:tcPr>
            <w:tcW w:w="476" w:type="pct"/>
          </w:tcPr>
          <w:p w14:paraId="41422AB4" w14:textId="77777777" w:rsidR="007617F9" w:rsidRPr="00AE639E" w:rsidRDefault="007617F9" w:rsidP="007617F9">
            <w:pPr>
              <w:spacing w:before="100" w:beforeAutospacing="1" w:after="100" w:afterAutospacing="1"/>
              <w:rPr>
                <w:rFonts w:ascii="Times New Roman" w:hAnsi="Times New Roman" w:cs="Times New Roman"/>
                <w:sz w:val="24"/>
                <w:szCs w:val="24"/>
              </w:rPr>
            </w:pPr>
          </w:p>
        </w:tc>
        <w:tc>
          <w:tcPr>
            <w:tcW w:w="570" w:type="pct"/>
          </w:tcPr>
          <w:p w14:paraId="7AB6D203" w14:textId="77777777" w:rsidR="007617F9" w:rsidRDefault="007617F9" w:rsidP="007617F9">
            <w:pPr>
              <w:spacing w:before="100" w:beforeAutospacing="1" w:after="100" w:afterAutospacing="1"/>
              <w:rPr>
                <w:rFonts w:ascii="Times New Roman" w:hAnsi="Times New Roman" w:cs="Times New Roman"/>
                <w:sz w:val="24"/>
                <w:szCs w:val="24"/>
              </w:rPr>
            </w:pPr>
            <w:r w:rsidRPr="00AE639E">
              <w:rPr>
                <w:rFonts w:ascii="Times New Roman" w:hAnsi="Times New Roman" w:cs="Times New Roman"/>
                <w:sz w:val="24"/>
                <w:szCs w:val="24"/>
              </w:rPr>
              <w:t>AS.03.01</w:t>
            </w:r>
          </w:p>
          <w:p w14:paraId="12115F4D" w14:textId="52A3C3E3"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hAnsi="Times New Roman" w:cs="Times New Roman"/>
                <w:sz w:val="24"/>
                <w:szCs w:val="24"/>
              </w:rPr>
              <w:t>Veterinary Science CDE</w:t>
            </w:r>
          </w:p>
        </w:tc>
        <w:tc>
          <w:tcPr>
            <w:tcW w:w="468" w:type="pct"/>
          </w:tcPr>
          <w:p w14:paraId="2992D142" w14:textId="0D8D7D4F"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NAVTA Essential Skills VI.A.5, 6; VII.A.1, 2</w:t>
            </w:r>
          </w:p>
          <w:p w14:paraId="23462681" w14:textId="7777777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p>
          <w:p w14:paraId="6583CC8E" w14:textId="7777777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p>
        </w:tc>
      </w:tr>
      <w:tr w:rsidR="007617F9" w:rsidRPr="00AE639E" w14:paraId="605438C8" w14:textId="61F3174C" w:rsidTr="008B21B2">
        <w:tc>
          <w:tcPr>
            <w:tcW w:w="214" w:type="pct"/>
            <w:shd w:val="clear" w:color="auto" w:fill="AEAAAA" w:themeFill="background2" w:themeFillShade="BF"/>
          </w:tcPr>
          <w:p w14:paraId="24828A6E"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753" w:type="pct"/>
            <w:shd w:val="clear" w:color="auto" w:fill="AEAAAA" w:themeFill="background2" w:themeFillShade="BF"/>
            <w:tcMar>
              <w:top w:w="43" w:type="dxa"/>
              <w:left w:w="115" w:type="dxa"/>
              <w:bottom w:w="43" w:type="dxa"/>
              <w:right w:w="115" w:type="dxa"/>
            </w:tcMar>
          </w:tcPr>
          <w:p w14:paraId="0A2BAD57"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b/>
                <w:bCs/>
                <w:kern w:val="36"/>
                <w:sz w:val="24"/>
                <w:szCs w:val="24"/>
              </w:rPr>
              <w:t>Understanding Disease and Disease Prevention</w:t>
            </w:r>
          </w:p>
        </w:tc>
        <w:tc>
          <w:tcPr>
            <w:tcW w:w="1373" w:type="pct"/>
            <w:shd w:val="clear" w:color="auto" w:fill="AEAAAA" w:themeFill="background2" w:themeFillShade="BF"/>
          </w:tcPr>
          <w:p w14:paraId="371FF704" w14:textId="466ACC4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p>
        </w:tc>
        <w:tc>
          <w:tcPr>
            <w:tcW w:w="1147" w:type="pct"/>
            <w:shd w:val="clear" w:color="auto" w:fill="AEAAAA" w:themeFill="background2" w:themeFillShade="BF"/>
          </w:tcPr>
          <w:p w14:paraId="7C4A6458"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476" w:type="pct"/>
            <w:shd w:val="clear" w:color="auto" w:fill="AEAAAA" w:themeFill="background2" w:themeFillShade="BF"/>
          </w:tcPr>
          <w:p w14:paraId="4C55FB4E"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570" w:type="pct"/>
            <w:shd w:val="clear" w:color="auto" w:fill="AEAAAA" w:themeFill="background2" w:themeFillShade="BF"/>
          </w:tcPr>
          <w:p w14:paraId="739DA0F5" w14:textId="657E4136"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468" w:type="pct"/>
            <w:shd w:val="clear" w:color="auto" w:fill="AEAAAA" w:themeFill="background2" w:themeFillShade="BF"/>
          </w:tcPr>
          <w:p w14:paraId="4248D92D"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r>
      <w:tr w:rsidR="007617F9" w:rsidRPr="00AE639E" w14:paraId="0A22ACD0" w14:textId="16399549" w:rsidTr="008B21B2">
        <w:tc>
          <w:tcPr>
            <w:tcW w:w="214" w:type="pct"/>
          </w:tcPr>
          <w:p w14:paraId="4E64B591" w14:textId="4AD8C3F8"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6</w:t>
            </w:r>
            <w:r w:rsidR="00FF5C9D">
              <w:rPr>
                <w:rFonts w:ascii="Times New Roman" w:eastAsia="Times New Roman" w:hAnsi="Times New Roman" w:cs="Times New Roman"/>
                <w:sz w:val="24"/>
                <w:szCs w:val="24"/>
              </w:rPr>
              <w:t>4</w:t>
            </w:r>
          </w:p>
        </w:tc>
        <w:tc>
          <w:tcPr>
            <w:tcW w:w="753" w:type="pct"/>
            <w:shd w:val="clear" w:color="auto" w:fill="FFFFFF" w:themeFill="background1"/>
            <w:tcMar>
              <w:top w:w="43" w:type="dxa"/>
              <w:left w:w="115" w:type="dxa"/>
              <w:bottom w:w="43" w:type="dxa"/>
              <w:right w:w="115" w:type="dxa"/>
            </w:tcMar>
          </w:tcPr>
          <w:p w14:paraId="1429A87C" w14:textId="3F056E49"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Explain the concept of disease. </w:t>
            </w:r>
          </w:p>
        </w:tc>
        <w:tc>
          <w:tcPr>
            <w:tcW w:w="1373" w:type="pct"/>
          </w:tcPr>
          <w:p w14:paraId="034FA703"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Explanation should include</w:t>
            </w:r>
          </w:p>
          <w:p w14:paraId="21C6D4A4" w14:textId="77777777" w:rsidR="007617F9" w:rsidRPr="00AE639E" w:rsidRDefault="007617F9">
            <w:pPr>
              <w:numPr>
                <w:ilvl w:val="0"/>
                <w:numId w:val="36"/>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definitions of </w:t>
            </w:r>
            <w:r w:rsidRPr="00AE639E">
              <w:rPr>
                <w:rFonts w:ascii="Times New Roman" w:eastAsia="Times New Roman" w:hAnsi="Times New Roman" w:cs="Times New Roman"/>
                <w:i/>
                <w:iCs/>
                <w:sz w:val="24"/>
                <w:szCs w:val="24"/>
              </w:rPr>
              <w:t>disease </w:t>
            </w:r>
            <w:r w:rsidRPr="00AE639E">
              <w:rPr>
                <w:rFonts w:ascii="Times New Roman" w:eastAsia="Times New Roman" w:hAnsi="Times New Roman" w:cs="Times New Roman"/>
                <w:sz w:val="24"/>
                <w:szCs w:val="24"/>
              </w:rPr>
              <w:t>and </w:t>
            </w:r>
            <w:r w:rsidRPr="00AE639E">
              <w:rPr>
                <w:rFonts w:ascii="Times New Roman" w:eastAsia="Times New Roman" w:hAnsi="Times New Roman" w:cs="Times New Roman"/>
                <w:i/>
                <w:iCs/>
                <w:sz w:val="24"/>
                <w:szCs w:val="24"/>
              </w:rPr>
              <w:t>homeostasis</w:t>
            </w:r>
          </w:p>
          <w:p w14:paraId="63D8540C" w14:textId="71643152" w:rsidR="007617F9" w:rsidRPr="00AE639E" w:rsidRDefault="007617F9">
            <w:pPr>
              <w:numPr>
                <w:ilvl w:val="0"/>
                <w:numId w:val="36"/>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factors that contribute to disease (e.g., poor nutrition, poor husbandry, poor sanitation and genetic or environmental influences)</w:t>
            </w:r>
          </w:p>
          <w:p w14:paraId="1D315F53" w14:textId="2B354644" w:rsidR="007617F9" w:rsidRPr="00AE639E" w:rsidRDefault="007617F9">
            <w:pPr>
              <w:numPr>
                <w:ilvl w:val="0"/>
                <w:numId w:val="36"/>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how different species show disease</w:t>
            </w:r>
            <w:r w:rsidR="004A2BD2">
              <w:rPr>
                <w:rFonts w:ascii="Times New Roman" w:eastAsia="Times New Roman" w:hAnsi="Times New Roman" w:cs="Times New Roman"/>
                <w:sz w:val="24"/>
                <w:szCs w:val="24"/>
              </w:rPr>
              <w:t>,</w:t>
            </w:r>
            <w:r w:rsidRPr="00AE639E">
              <w:rPr>
                <w:rFonts w:ascii="Times New Roman" w:eastAsia="Times New Roman" w:hAnsi="Times New Roman" w:cs="Times New Roman"/>
                <w:sz w:val="24"/>
                <w:szCs w:val="24"/>
              </w:rPr>
              <w:t xml:space="preserve"> including behavioral and physiological signs.</w:t>
            </w:r>
          </w:p>
        </w:tc>
        <w:tc>
          <w:tcPr>
            <w:tcW w:w="1147" w:type="pct"/>
          </w:tcPr>
          <w:p w14:paraId="2C175BCD" w14:textId="7777777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eastAsia="Times New Roman" w:hAnsi="Times New Roman" w:cs="Times New Roman"/>
                <w:b/>
                <w:bCs/>
                <w:sz w:val="24"/>
                <w:szCs w:val="24"/>
              </w:rPr>
              <w:t>Process/Skill Questions:</w:t>
            </w:r>
          </w:p>
          <w:p w14:paraId="4183213D" w14:textId="77777777" w:rsidR="007617F9" w:rsidRPr="00AE639E" w:rsidRDefault="007617F9">
            <w:pPr>
              <w:pStyle w:val="ListParagraph"/>
              <w:numPr>
                <w:ilvl w:val="0"/>
                <w:numId w:val="37"/>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is the difference between an infectious disease and a contagious disease?</w:t>
            </w:r>
          </w:p>
          <w:p w14:paraId="25C14C73" w14:textId="3C9F0206" w:rsidR="007617F9" w:rsidRPr="00AE639E" w:rsidRDefault="007617F9">
            <w:pPr>
              <w:pStyle w:val="ListParagraph"/>
              <w:numPr>
                <w:ilvl w:val="0"/>
                <w:numId w:val="37"/>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How does the body try to fight disease-producing agents?</w:t>
            </w:r>
          </w:p>
          <w:p w14:paraId="1C741617" w14:textId="77777777" w:rsidR="007617F9" w:rsidRPr="00AE639E" w:rsidRDefault="007617F9">
            <w:pPr>
              <w:pStyle w:val="ListParagraph"/>
              <w:numPr>
                <w:ilvl w:val="0"/>
                <w:numId w:val="37"/>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signs might be exhibited by an animal that is immunosuppressed?</w:t>
            </w:r>
          </w:p>
          <w:p w14:paraId="64015869" w14:textId="77777777" w:rsidR="007617F9" w:rsidRPr="00AE639E" w:rsidRDefault="007617F9">
            <w:pPr>
              <w:pStyle w:val="ListParagraph"/>
              <w:numPr>
                <w:ilvl w:val="0"/>
                <w:numId w:val="37"/>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Why is it important to understand the effects of maternal antibodies when vaccinating young animals?</w:t>
            </w:r>
          </w:p>
          <w:p w14:paraId="23DD37D2" w14:textId="77777777" w:rsidR="007617F9" w:rsidRPr="00AE639E" w:rsidRDefault="007617F9">
            <w:pPr>
              <w:pStyle w:val="ListParagraph"/>
              <w:numPr>
                <w:ilvl w:val="0"/>
                <w:numId w:val="37"/>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role does sanitation play in the prevention of disease?</w:t>
            </w:r>
          </w:p>
          <w:p w14:paraId="02C850F5" w14:textId="77777777" w:rsidR="007617F9" w:rsidRPr="00AE639E" w:rsidRDefault="007617F9">
            <w:pPr>
              <w:pStyle w:val="ListParagraph"/>
              <w:numPr>
                <w:ilvl w:val="0"/>
                <w:numId w:val="37"/>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is an iatrogenic illness or injury?</w:t>
            </w:r>
          </w:p>
          <w:p w14:paraId="4327D671" w14:textId="211E0230" w:rsidR="007617F9" w:rsidRPr="00AE639E" w:rsidRDefault="007617F9">
            <w:pPr>
              <w:pStyle w:val="ListParagraph"/>
              <w:numPr>
                <w:ilvl w:val="0"/>
                <w:numId w:val="37"/>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How can body conditioning score indicate disease?</w:t>
            </w:r>
          </w:p>
          <w:p w14:paraId="767D2BF0" w14:textId="157BA2F9" w:rsidR="007617F9" w:rsidRPr="00AE639E" w:rsidRDefault="007617F9">
            <w:pPr>
              <w:pStyle w:val="ListParagraph"/>
              <w:numPr>
                <w:ilvl w:val="0"/>
                <w:numId w:val="37"/>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lastRenderedPageBreak/>
              <w:t>What happens to the temperature, pulse, and respiration (TPR) of a sick animal? Is it elevated or depressed or does it stay the same?</w:t>
            </w:r>
          </w:p>
        </w:tc>
        <w:tc>
          <w:tcPr>
            <w:tcW w:w="476" w:type="pct"/>
          </w:tcPr>
          <w:p w14:paraId="47E012C9" w14:textId="1F4D88B7" w:rsidR="007617F9" w:rsidRPr="00AE639E" w:rsidRDefault="007617F9" w:rsidP="007617F9">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lastRenderedPageBreak/>
              <w:t>English: 11.RV, 11.RI, 11.C, 11.LU, 12.RV, 12.RI, 12.C, 12.LU</w:t>
            </w:r>
          </w:p>
        </w:tc>
        <w:tc>
          <w:tcPr>
            <w:tcW w:w="570" w:type="pct"/>
          </w:tcPr>
          <w:p w14:paraId="1843F282" w14:textId="77777777" w:rsidR="007617F9" w:rsidRDefault="007617F9" w:rsidP="007617F9">
            <w:pPr>
              <w:spacing w:before="100" w:beforeAutospacing="1" w:after="100" w:afterAutospacing="1"/>
              <w:rPr>
                <w:rFonts w:ascii="Times New Roman" w:hAnsi="Times New Roman" w:cs="Times New Roman"/>
                <w:sz w:val="24"/>
                <w:szCs w:val="24"/>
              </w:rPr>
            </w:pPr>
            <w:r w:rsidRPr="00AE639E">
              <w:rPr>
                <w:rFonts w:ascii="Times New Roman" w:hAnsi="Times New Roman" w:cs="Times New Roman"/>
                <w:sz w:val="24"/>
                <w:szCs w:val="24"/>
              </w:rPr>
              <w:t>AS.02.01</w:t>
            </w:r>
          </w:p>
          <w:p w14:paraId="63649BAC" w14:textId="01BB2538"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hAnsi="Times New Roman" w:cs="Times New Roman"/>
                <w:sz w:val="24"/>
                <w:szCs w:val="24"/>
              </w:rPr>
              <w:t>Prepared Public Speaking</w:t>
            </w:r>
          </w:p>
        </w:tc>
        <w:tc>
          <w:tcPr>
            <w:tcW w:w="468" w:type="pct"/>
          </w:tcPr>
          <w:p w14:paraId="15770D1C" w14:textId="25B4B2E9"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NAVTA Essential Skills V.B.3; VII.A.13</w:t>
            </w:r>
          </w:p>
        </w:tc>
      </w:tr>
      <w:tr w:rsidR="007617F9" w:rsidRPr="00AE639E" w14:paraId="341101CF" w14:textId="196B3732" w:rsidTr="008B21B2">
        <w:tc>
          <w:tcPr>
            <w:tcW w:w="214" w:type="pct"/>
          </w:tcPr>
          <w:p w14:paraId="0DFBF0DB" w14:textId="32129334"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6</w:t>
            </w:r>
            <w:r w:rsidR="00FF5C9D">
              <w:rPr>
                <w:rFonts w:ascii="Times New Roman" w:eastAsia="Times New Roman" w:hAnsi="Times New Roman" w:cs="Times New Roman"/>
                <w:sz w:val="24"/>
                <w:szCs w:val="24"/>
              </w:rPr>
              <w:t>5</w:t>
            </w:r>
          </w:p>
        </w:tc>
        <w:tc>
          <w:tcPr>
            <w:tcW w:w="753" w:type="pct"/>
            <w:shd w:val="clear" w:color="auto" w:fill="FFFFFF" w:themeFill="background1"/>
            <w:tcMar>
              <w:top w:w="43" w:type="dxa"/>
              <w:left w:w="115" w:type="dxa"/>
              <w:bottom w:w="43" w:type="dxa"/>
              <w:right w:w="115" w:type="dxa"/>
            </w:tcMar>
          </w:tcPr>
          <w:p w14:paraId="6BED1260" w14:textId="08966DB8"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Describe the characteristics of disease-producing agents. </w:t>
            </w:r>
          </w:p>
        </w:tc>
        <w:tc>
          <w:tcPr>
            <w:tcW w:w="1373" w:type="pct"/>
          </w:tcPr>
          <w:p w14:paraId="0B116428"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Description should include</w:t>
            </w:r>
          </w:p>
          <w:p w14:paraId="353C0988" w14:textId="77777777" w:rsidR="007617F9" w:rsidRPr="00AE639E" w:rsidRDefault="007617F9">
            <w:pPr>
              <w:numPr>
                <w:ilvl w:val="0"/>
                <w:numId w:val="38"/>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how microbial agents (i.e., viral, bacterial, protozoan, fungal) cause disease, including ways they enter and leave the body</w:t>
            </w:r>
          </w:p>
          <w:p w14:paraId="5B466652" w14:textId="77777777" w:rsidR="007617F9" w:rsidRPr="00AE639E" w:rsidRDefault="007617F9">
            <w:pPr>
              <w:numPr>
                <w:ilvl w:val="0"/>
                <w:numId w:val="38"/>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the concept that microbes can remain infective for various periods of time</w:t>
            </w:r>
          </w:p>
          <w:p w14:paraId="00E6DF4B" w14:textId="757A9349" w:rsidR="007617F9" w:rsidRPr="00AE639E" w:rsidRDefault="007617F9">
            <w:pPr>
              <w:numPr>
                <w:ilvl w:val="0"/>
                <w:numId w:val="38"/>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methods for destroying pathogenic organisms</w:t>
            </w:r>
            <w:r w:rsidR="004A2BD2">
              <w:rPr>
                <w:rFonts w:ascii="Times New Roman" w:eastAsia="Times New Roman" w:hAnsi="Times New Roman" w:cs="Times New Roman"/>
                <w:color w:val="273540"/>
                <w:sz w:val="24"/>
                <w:szCs w:val="24"/>
              </w:rPr>
              <w:t>,</w:t>
            </w:r>
            <w:r w:rsidRPr="00AE639E">
              <w:rPr>
                <w:rFonts w:ascii="Times New Roman" w:eastAsia="Times New Roman" w:hAnsi="Times New Roman" w:cs="Times New Roman"/>
                <w:color w:val="273540"/>
                <w:sz w:val="24"/>
                <w:szCs w:val="24"/>
              </w:rPr>
              <w:t xml:space="preserve"> using appropriate disinfectants, sanitation practices, and biosecurity measures.</w:t>
            </w:r>
          </w:p>
        </w:tc>
        <w:tc>
          <w:tcPr>
            <w:tcW w:w="1147" w:type="pct"/>
          </w:tcPr>
          <w:p w14:paraId="7DAAC14B"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t>Process/Skill Questions:</w:t>
            </w:r>
          </w:p>
          <w:p w14:paraId="1AC6549B" w14:textId="77777777" w:rsidR="007617F9" w:rsidRPr="00AE639E" w:rsidRDefault="007617F9">
            <w:pPr>
              <w:numPr>
                <w:ilvl w:val="0"/>
                <w:numId w:val="39"/>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How do viral, bacterial, protozoan, and fungal agents differ from each other?</w:t>
            </w:r>
          </w:p>
          <w:p w14:paraId="45A8899D" w14:textId="77777777" w:rsidR="007617F9" w:rsidRPr="00AE639E" w:rsidRDefault="007617F9">
            <w:pPr>
              <w:numPr>
                <w:ilvl w:val="0"/>
                <w:numId w:val="39"/>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How do disease-producing agents spread from one animal to another?</w:t>
            </w:r>
          </w:p>
          <w:p w14:paraId="6DB41490" w14:textId="77777777" w:rsidR="007617F9" w:rsidRPr="00AE639E" w:rsidRDefault="007617F9">
            <w:pPr>
              <w:numPr>
                <w:ilvl w:val="0"/>
                <w:numId w:val="39"/>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are antibiotics not effective against viral infections?</w:t>
            </w:r>
          </w:p>
          <w:p w14:paraId="3085D1EC" w14:textId="77777777" w:rsidR="007617F9" w:rsidRPr="00AE639E" w:rsidRDefault="007617F9">
            <w:pPr>
              <w:numPr>
                <w:ilvl w:val="0"/>
                <w:numId w:val="39"/>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methods exist for decreasing an animal's exposure to infectious organisms?</w:t>
            </w:r>
          </w:p>
          <w:p w14:paraId="18D31D15" w14:textId="77777777" w:rsidR="007617F9" w:rsidRPr="00AE639E" w:rsidRDefault="007617F9">
            <w:pPr>
              <w:numPr>
                <w:ilvl w:val="0"/>
                <w:numId w:val="39"/>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is a species-specific disease?</w:t>
            </w:r>
          </w:p>
          <w:p w14:paraId="760F7A01" w14:textId="77777777" w:rsidR="007617F9" w:rsidRPr="00AE639E" w:rsidRDefault="007617F9">
            <w:pPr>
              <w:numPr>
                <w:ilvl w:val="0"/>
                <w:numId w:val="39"/>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is a </w:t>
            </w:r>
            <w:r w:rsidRPr="00AE639E">
              <w:rPr>
                <w:rFonts w:ascii="Times New Roman" w:eastAsia="Times New Roman" w:hAnsi="Times New Roman" w:cs="Times New Roman"/>
                <w:i/>
                <w:iCs/>
                <w:color w:val="273540"/>
                <w:sz w:val="24"/>
                <w:szCs w:val="24"/>
              </w:rPr>
              <w:t>nosocomial infection</w:t>
            </w:r>
            <w:r w:rsidRPr="00AE639E">
              <w:rPr>
                <w:rFonts w:ascii="Times New Roman" w:eastAsia="Times New Roman" w:hAnsi="Times New Roman" w:cs="Times New Roman"/>
                <w:color w:val="273540"/>
                <w:sz w:val="24"/>
                <w:szCs w:val="24"/>
              </w:rPr>
              <w:t>?</w:t>
            </w:r>
          </w:p>
          <w:p w14:paraId="42651C63" w14:textId="5EDB35A1" w:rsidR="007617F9" w:rsidRPr="00AE639E" w:rsidRDefault="007617F9">
            <w:pPr>
              <w:numPr>
                <w:ilvl w:val="0"/>
                <w:numId w:val="39"/>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lastRenderedPageBreak/>
              <w:t>What are </w:t>
            </w:r>
            <w:r w:rsidRPr="00AE639E">
              <w:rPr>
                <w:rFonts w:ascii="Times New Roman" w:eastAsia="Times New Roman" w:hAnsi="Times New Roman" w:cs="Times New Roman"/>
                <w:i/>
                <w:iCs/>
                <w:color w:val="273540"/>
                <w:sz w:val="24"/>
                <w:szCs w:val="24"/>
              </w:rPr>
              <w:t>fomites</w:t>
            </w:r>
            <w:r w:rsidRPr="00AE639E">
              <w:rPr>
                <w:rFonts w:ascii="Times New Roman" w:eastAsia="Times New Roman" w:hAnsi="Times New Roman" w:cs="Times New Roman"/>
                <w:color w:val="273540"/>
                <w:sz w:val="24"/>
                <w:szCs w:val="24"/>
              </w:rPr>
              <w:t>?</w:t>
            </w:r>
          </w:p>
        </w:tc>
        <w:tc>
          <w:tcPr>
            <w:tcW w:w="476" w:type="pct"/>
          </w:tcPr>
          <w:p w14:paraId="074F2020" w14:textId="77777777" w:rsidR="007617F9"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lastRenderedPageBreak/>
              <w:t>English: 11.RV, 11.RI, 11.C, 11.LU, 12.RV, 12.RI, 12.C, 12.LU</w:t>
            </w:r>
          </w:p>
          <w:p w14:paraId="23E92E12" w14:textId="3C6384C7" w:rsidR="007617F9" w:rsidRPr="00AE639E"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t>Science: BIO.4</w:t>
            </w:r>
          </w:p>
        </w:tc>
        <w:tc>
          <w:tcPr>
            <w:tcW w:w="570" w:type="pct"/>
          </w:tcPr>
          <w:p w14:paraId="476C343D" w14:textId="77777777" w:rsidR="007617F9"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t>AS.02.01</w:t>
            </w:r>
          </w:p>
          <w:p w14:paraId="631136B1" w14:textId="77777777" w:rsidR="007617F9" w:rsidRDefault="007617F9" w:rsidP="007617F9">
            <w:pPr>
              <w:shd w:val="clear" w:color="auto" w:fill="FFFFFF"/>
              <w:spacing w:before="180" w:after="180"/>
              <w:rPr>
                <w:rFonts w:ascii="Times New Roman" w:hAnsi="Times New Roman" w:cs="Times New Roman"/>
                <w:sz w:val="24"/>
                <w:szCs w:val="24"/>
              </w:rPr>
            </w:pPr>
          </w:p>
          <w:p w14:paraId="2AA9F0A4" w14:textId="1D1CED17"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t>Agricultural Issues Forum</w:t>
            </w:r>
          </w:p>
        </w:tc>
        <w:tc>
          <w:tcPr>
            <w:tcW w:w="468" w:type="pct"/>
          </w:tcPr>
          <w:p w14:paraId="6766F4CC" w14:textId="2941CE64"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eastAsia="Times New Roman" w:hAnsi="Times New Roman" w:cs="Times New Roman"/>
                <w:sz w:val="24"/>
                <w:szCs w:val="24"/>
              </w:rPr>
              <w:t xml:space="preserve">NAVTA Essential Skills V.B.3; </w:t>
            </w:r>
            <w:r w:rsidRPr="00AE639E">
              <w:rPr>
                <w:rFonts w:ascii="Times New Roman" w:eastAsia="Times New Roman" w:hAnsi="Times New Roman" w:cs="Times New Roman"/>
                <w:color w:val="273540"/>
                <w:sz w:val="24"/>
                <w:szCs w:val="24"/>
              </w:rPr>
              <w:t>VII.A.13</w:t>
            </w:r>
          </w:p>
        </w:tc>
      </w:tr>
      <w:tr w:rsidR="007617F9" w:rsidRPr="00AE639E" w14:paraId="4CD35B15" w14:textId="177336C7" w:rsidTr="008B21B2">
        <w:tc>
          <w:tcPr>
            <w:tcW w:w="214" w:type="pct"/>
          </w:tcPr>
          <w:p w14:paraId="34147AFD" w14:textId="359E5C4C"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6</w:t>
            </w:r>
            <w:r w:rsidR="00FF5C9D">
              <w:rPr>
                <w:rFonts w:ascii="Times New Roman" w:eastAsia="Times New Roman" w:hAnsi="Times New Roman" w:cs="Times New Roman"/>
                <w:sz w:val="24"/>
                <w:szCs w:val="24"/>
              </w:rPr>
              <w:t>6</w:t>
            </w:r>
          </w:p>
        </w:tc>
        <w:tc>
          <w:tcPr>
            <w:tcW w:w="753" w:type="pct"/>
            <w:shd w:val="clear" w:color="auto" w:fill="FFFFFF" w:themeFill="background1"/>
            <w:tcMar>
              <w:top w:w="43" w:type="dxa"/>
              <w:left w:w="115" w:type="dxa"/>
              <w:bottom w:w="43" w:type="dxa"/>
              <w:right w:w="115" w:type="dxa"/>
            </w:tcMar>
          </w:tcPr>
          <w:p w14:paraId="13E9A121" w14:textId="4EE7F7A6"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Describe the concept of immunity. </w:t>
            </w:r>
          </w:p>
        </w:tc>
        <w:tc>
          <w:tcPr>
            <w:tcW w:w="1373" w:type="pct"/>
          </w:tcPr>
          <w:p w14:paraId="64BAB144"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Description should include</w:t>
            </w:r>
          </w:p>
          <w:p w14:paraId="692F5C69" w14:textId="77777777" w:rsidR="007617F9" w:rsidRPr="00AE639E" w:rsidRDefault="007617F9">
            <w:pPr>
              <w:numPr>
                <w:ilvl w:val="0"/>
                <w:numId w:val="40"/>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definition of </w:t>
            </w:r>
            <w:r w:rsidRPr="00AE639E">
              <w:rPr>
                <w:rFonts w:ascii="Times New Roman" w:eastAsia="Times New Roman" w:hAnsi="Times New Roman" w:cs="Times New Roman"/>
                <w:i/>
                <w:iCs/>
                <w:color w:val="273540"/>
                <w:sz w:val="24"/>
                <w:szCs w:val="24"/>
              </w:rPr>
              <w:t>immunity</w:t>
            </w:r>
          </w:p>
          <w:p w14:paraId="58F918C3" w14:textId="77777777" w:rsidR="007617F9" w:rsidRPr="00AE639E" w:rsidRDefault="007617F9">
            <w:pPr>
              <w:numPr>
                <w:ilvl w:val="0"/>
                <w:numId w:val="40"/>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the immune system and its function</w:t>
            </w:r>
          </w:p>
          <w:p w14:paraId="6737CAE7" w14:textId="77777777" w:rsidR="007617F9" w:rsidRPr="00AE639E" w:rsidRDefault="007617F9">
            <w:pPr>
              <w:numPr>
                <w:ilvl w:val="0"/>
                <w:numId w:val="40"/>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types of immunity, including differentiation between passive and active immunity</w:t>
            </w:r>
          </w:p>
          <w:p w14:paraId="04D725D7" w14:textId="726F1F8D" w:rsidR="007617F9" w:rsidRPr="00AE639E" w:rsidRDefault="007617F9">
            <w:pPr>
              <w:numPr>
                <w:ilvl w:val="0"/>
                <w:numId w:val="40"/>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the methods for acquiring immunity such as natural exposure, maternal antibodies, and vaccination.</w:t>
            </w:r>
          </w:p>
        </w:tc>
        <w:tc>
          <w:tcPr>
            <w:tcW w:w="1147" w:type="pct"/>
          </w:tcPr>
          <w:p w14:paraId="717B46B7"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t>Process/Skill Questions:</w:t>
            </w:r>
          </w:p>
          <w:p w14:paraId="2154BCA4" w14:textId="77777777" w:rsidR="007617F9" w:rsidRPr="00AE639E" w:rsidRDefault="007617F9">
            <w:pPr>
              <w:numPr>
                <w:ilvl w:val="0"/>
                <w:numId w:val="41"/>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is an </w:t>
            </w:r>
            <w:r w:rsidRPr="00AE639E">
              <w:rPr>
                <w:rFonts w:ascii="Times New Roman" w:eastAsia="Times New Roman" w:hAnsi="Times New Roman" w:cs="Times New Roman"/>
                <w:i/>
                <w:iCs/>
                <w:color w:val="273540"/>
                <w:sz w:val="24"/>
                <w:szCs w:val="24"/>
              </w:rPr>
              <w:t>antigen</w:t>
            </w:r>
            <w:r w:rsidRPr="00AE639E">
              <w:rPr>
                <w:rFonts w:ascii="Times New Roman" w:eastAsia="Times New Roman" w:hAnsi="Times New Roman" w:cs="Times New Roman"/>
                <w:color w:val="273540"/>
                <w:sz w:val="24"/>
                <w:szCs w:val="24"/>
              </w:rPr>
              <w:t>?</w:t>
            </w:r>
          </w:p>
          <w:p w14:paraId="4AD59141" w14:textId="77777777" w:rsidR="007617F9" w:rsidRPr="00AE639E" w:rsidRDefault="007617F9">
            <w:pPr>
              <w:numPr>
                <w:ilvl w:val="0"/>
                <w:numId w:val="41"/>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is an </w:t>
            </w:r>
            <w:r w:rsidRPr="00AE639E">
              <w:rPr>
                <w:rFonts w:ascii="Times New Roman" w:eastAsia="Times New Roman" w:hAnsi="Times New Roman" w:cs="Times New Roman"/>
                <w:i/>
                <w:iCs/>
                <w:color w:val="273540"/>
                <w:sz w:val="24"/>
                <w:szCs w:val="24"/>
              </w:rPr>
              <w:t>antibody</w:t>
            </w:r>
            <w:r w:rsidRPr="00AE639E">
              <w:rPr>
                <w:rFonts w:ascii="Times New Roman" w:eastAsia="Times New Roman" w:hAnsi="Times New Roman" w:cs="Times New Roman"/>
                <w:color w:val="273540"/>
                <w:sz w:val="24"/>
                <w:szCs w:val="24"/>
              </w:rPr>
              <w:t>?</w:t>
            </w:r>
          </w:p>
          <w:p w14:paraId="7E3254DC" w14:textId="77777777" w:rsidR="007617F9" w:rsidRPr="00AE639E" w:rsidRDefault="007617F9">
            <w:pPr>
              <w:numPr>
                <w:ilvl w:val="0"/>
                <w:numId w:val="41"/>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events could cause an animal to have a weakened immune system?</w:t>
            </w:r>
          </w:p>
          <w:p w14:paraId="35C1D238" w14:textId="7D342B4D" w:rsidR="007617F9" w:rsidRPr="00AE639E" w:rsidRDefault="007617F9">
            <w:pPr>
              <w:numPr>
                <w:ilvl w:val="0"/>
                <w:numId w:val="41"/>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is immunity to certain diseases so important for animals?</w:t>
            </w:r>
          </w:p>
        </w:tc>
        <w:tc>
          <w:tcPr>
            <w:tcW w:w="476" w:type="pct"/>
          </w:tcPr>
          <w:p w14:paraId="67CE2957" w14:textId="363678B8" w:rsidR="007617F9" w:rsidRPr="00AE639E"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t>English: 11.RV, 11.RI, 11.C, 11.LU, 12.RV, 12.RI, 12.C, 12.LU</w:t>
            </w:r>
          </w:p>
        </w:tc>
        <w:tc>
          <w:tcPr>
            <w:tcW w:w="570" w:type="pct"/>
          </w:tcPr>
          <w:p w14:paraId="12BD878C" w14:textId="77777777" w:rsidR="007617F9"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t>AS.02.01</w:t>
            </w:r>
          </w:p>
          <w:p w14:paraId="6359BF13" w14:textId="77777777" w:rsidR="007617F9" w:rsidRDefault="007617F9" w:rsidP="007617F9">
            <w:pPr>
              <w:shd w:val="clear" w:color="auto" w:fill="FFFFFF"/>
              <w:spacing w:before="180" w:after="180"/>
              <w:rPr>
                <w:rFonts w:ascii="Times New Roman" w:hAnsi="Times New Roman" w:cs="Times New Roman"/>
                <w:sz w:val="24"/>
                <w:szCs w:val="24"/>
              </w:rPr>
            </w:pPr>
          </w:p>
          <w:p w14:paraId="0A3EF208" w14:textId="0C05C327"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t>Prepared Public Speaking</w:t>
            </w:r>
          </w:p>
        </w:tc>
        <w:tc>
          <w:tcPr>
            <w:tcW w:w="468" w:type="pct"/>
          </w:tcPr>
          <w:p w14:paraId="2E3F3BFF" w14:textId="7A371811" w:rsidR="007617F9" w:rsidRPr="00AE639E" w:rsidRDefault="007617F9" w:rsidP="007617F9">
            <w:pPr>
              <w:shd w:val="clear" w:color="auto" w:fill="FFFFFF"/>
              <w:spacing w:before="180" w:after="180"/>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NAVTA Essential Skills V.B.3; </w:t>
            </w:r>
            <w:r w:rsidRPr="00AE639E">
              <w:rPr>
                <w:rFonts w:ascii="Times New Roman" w:eastAsia="Times New Roman" w:hAnsi="Times New Roman" w:cs="Times New Roman"/>
                <w:color w:val="273540"/>
                <w:sz w:val="24"/>
                <w:szCs w:val="24"/>
              </w:rPr>
              <w:t>VII.A.13</w:t>
            </w:r>
          </w:p>
        </w:tc>
      </w:tr>
      <w:tr w:rsidR="007617F9" w:rsidRPr="00AE639E" w14:paraId="21F644E7" w14:textId="0D549B3B" w:rsidTr="008B21B2">
        <w:tc>
          <w:tcPr>
            <w:tcW w:w="214" w:type="pct"/>
          </w:tcPr>
          <w:p w14:paraId="0D701B66" w14:textId="3198C555"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6</w:t>
            </w:r>
            <w:r w:rsidR="00FF5C9D">
              <w:rPr>
                <w:rFonts w:ascii="Times New Roman" w:eastAsia="Times New Roman" w:hAnsi="Times New Roman" w:cs="Times New Roman"/>
                <w:sz w:val="24"/>
                <w:szCs w:val="24"/>
              </w:rPr>
              <w:t>7</w:t>
            </w:r>
            <w:r w:rsidRPr="00AE639E">
              <w:rPr>
                <w:rFonts w:ascii="Times New Roman" w:eastAsia="Times New Roman" w:hAnsi="Times New Roman" w:cs="Times New Roman"/>
                <w:sz w:val="24"/>
                <w:szCs w:val="24"/>
              </w:rPr>
              <w:t xml:space="preserve"> </w:t>
            </w:r>
          </w:p>
        </w:tc>
        <w:tc>
          <w:tcPr>
            <w:tcW w:w="753" w:type="pct"/>
            <w:shd w:val="clear" w:color="auto" w:fill="FFFFFF" w:themeFill="background1"/>
            <w:tcMar>
              <w:top w:w="43" w:type="dxa"/>
              <w:left w:w="115" w:type="dxa"/>
              <w:bottom w:w="43" w:type="dxa"/>
              <w:right w:w="115" w:type="dxa"/>
            </w:tcMar>
          </w:tcPr>
          <w:p w14:paraId="37B4E7A7" w14:textId="10BF140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Explain basic vaccine concepts. </w:t>
            </w:r>
          </w:p>
        </w:tc>
        <w:tc>
          <w:tcPr>
            <w:tcW w:w="1373" w:type="pct"/>
            <w:shd w:val="clear" w:color="auto" w:fill="FFFFFF" w:themeFill="background1"/>
          </w:tcPr>
          <w:p w14:paraId="66ADBD06"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Explanation should include</w:t>
            </w:r>
          </w:p>
          <w:p w14:paraId="6064C2FB" w14:textId="4F76BF8C" w:rsidR="007617F9" w:rsidRPr="00AE639E" w:rsidRDefault="007617F9">
            <w:pPr>
              <w:numPr>
                <w:ilvl w:val="0"/>
                <w:numId w:val="42"/>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sz w:val="24"/>
                <w:szCs w:val="24"/>
              </w:rPr>
              <w:t>identifying common animal diseases that can be prevented by vaccination</w:t>
            </w:r>
          </w:p>
          <w:p w14:paraId="64A61B20" w14:textId="77777777" w:rsidR="007617F9" w:rsidRPr="00AE639E" w:rsidRDefault="007617F9">
            <w:pPr>
              <w:numPr>
                <w:ilvl w:val="0"/>
                <w:numId w:val="42"/>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comparing the types of vaccines (e.g., killed, attenuated, toxoid, subunit, conjugate, recombinant, monovalent, multivalent)</w:t>
            </w:r>
          </w:p>
          <w:p w14:paraId="536B8E9D" w14:textId="77777777" w:rsidR="007617F9" w:rsidRPr="00AE639E" w:rsidRDefault="007617F9">
            <w:pPr>
              <w:numPr>
                <w:ilvl w:val="1"/>
                <w:numId w:val="42"/>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the benefits and risks of using different vaccines</w:t>
            </w:r>
          </w:p>
          <w:p w14:paraId="37F63526" w14:textId="77777777" w:rsidR="007617F9" w:rsidRPr="00AE639E" w:rsidRDefault="007617F9">
            <w:pPr>
              <w:numPr>
                <w:ilvl w:val="1"/>
                <w:numId w:val="42"/>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lastRenderedPageBreak/>
              <w:t>the use of adjuvants and their potential risks</w:t>
            </w:r>
          </w:p>
          <w:p w14:paraId="7B61D0B0" w14:textId="1243D160" w:rsidR="007617F9" w:rsidRPr="00AE639E" w:rsidRDefault="007617F9">
            <w:pPr>
              <w:numPr>
                <w:ilvl w:val="1"/>
                <w:numId w:val="42"/>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vaccines that may be administered intranasally and the advantages of mucosal immunity</w:t>
            </w:r>
          </w:p>
          <w:p w14:paraId="1011A3CE" w14:textId="77777777" w:rsidR="007617F9" w:rsidRPr="00AE639E" w:rsidRDefault="007617F9">
            <w:pPr>
              <w:numPr>
                <w:ilvl w:val="0"/>
                <w:numId w:val="42"/>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the meaning of terms such as </w:t>
            </w:r>
            <w:r w:rsidRPr="00AE639E">
              <w:rPr>
                <w:rFonts w:ascii="Times New Roman" w:eastAsia="Times New Roman" w:hAnsi="Times New Roman" w:cs="Times New Roman"/>
                <w:i/>
                <w:iCs/>
                <w:color w:val="273540"/>
                <w:sz w:val="24"/>
                <w:szCs w:val="24"/>
              </w:rPr>
              <w:t>three-way</w:t>
            </w:r>
            <w:r w:rsidRPr="00AE639E">
              <w:rPr>
                <w:rFonts w:ascii="Times New Roman" w:eastAsia="Times New Roman" w:hAnsi="Times New Roman" w:cs="Times New Roman"/>
                <w:color w:val="273540"/>
                <w:sz w:val="24"/>
                <w:szCs w:val="24"/>
              </w:rPr>
              <w:t> and </w:t>
            </w:r>
            <w:r w:rsidRPr="00AE639E">
              <w:rPr>
                <w:rFonts w:ascii="Times New Roman" w:eastAsia="Times New Roman" w:hAnsi="Times New Roman" w:cs="Times New Roman"/>
                <w:i/>
                <w:iCs/>
                <w:color w:val="273540"/>
                <w:sz w:val="24"/>
                <w:szCs w:val="24"/>
              </w:rPr>
              <w:t>four-way</w:t>
            </w:r>
            <w:r w:rsidRPr="00AE639E">
              <w:rPr>
                <w:rFonts w:ascii="Times New Roman" w:eastAsia="Times New Roman" w:hAnsi="Times New Roman" w:cs="Times New Roman"/>
                <w:color w:val="273540"/>
                <w:sz w:val="24"/>
                <w:szCs w:val="24"/>
              </w:rPr>
              <w:t> as they apply to vaccines</w:t>
            </w:r>
          </w:p>
          <w:p w14:paraId="08608961" w14:textId="0A7A3EFA" w:rsidR="007617F9" w:rsidRPr="00AE639E" w:rsidRDefault="007617F9">
            <w:pPr>
              <w:numPr>
                <w:ilvl w:val="0"/>
                <w:numId w:val="42"/>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sz w:val="24"/>
                <w:szCs w:val="24"/>
              </w:rPr>
              <w:t>describing the factors involved in vaccination schedules including age, species, health status, and lifestyle</w:t>
            </w:r>
          </w:p>
          <w:p w14:paraId="554978C4" w14:textId="2863AC78" w:rsidR="007617F9" w:rsidRPr="00AE639E" w:rsidRDefault="007617F9">
            <w:pPr>
              <w:numPr>
                <w:ilvl w:val="0"/>
                <w:numId w:val="42"/>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identifying vaccinations dictated by state law or other legal mandates (e.g., interstate/international travel restrictions and rabies vaccination laws). </w:t>
            </w:r>
          </w:p>
          <w:p w14:paraId="4076A073" w14:textId="2BFF11D4" w:rsidR="007617F9" w:rsidRPr="00AE639E" w:rsidRDefault="007617F9" w:rsidP="007617F9">
            <w:pPr>
              <w:shd w:val="clear" w:color="auto" w:fill="FFFFFF"/>
              <w:spacing w:beforeAutospacing="1" w:afterAutospacing="1"/>
              <w:rPr>
                <w:rFonts w:ascii="Times New Roman" w:hAnsi="Times New Roman" w:cs="Times New Roman"/>
                <w:color w:val="273540"/>
                <w:sz w:val="24"/>
                <w:szCs w:val="24"/>
              </w:rPr>
            </w:pPr>
            <w:r w:rsidRPr="004A2BD2">
              <w:rPr>
                <w:rStyle w:val="Strong"/>
                <w:color w:val="273540"/>
              </w:rPr>
              <w:t>Teacher Resource:</w:t>
            </w:r>
            <w:r w:rsidR="004A2BD2" w:rsidRPr="00FF5C9D">
              <w:rPr>
                <w:rFonts w:ascii="Times New Roman" w:hAnsi="Times New Roman" w:cs="Times New Roman"/>
                <w:sz w:val="24"/>
                <w:szCs w:val="24"/>
              </w:rPr>
              <w:t xml:space="preserve"> </w:t>
            </w:r>
            <w:hyperlink r:id="rId35" w:history="1">
              <w:r w:rsidRPr="00AE639E">
                <w:rPr>
                  <w:rStyle w:val="Hyperlink"/>
                  <w:rFonts w:ascii="Times New Roman" w:hAnsi="Times New Roman" w:cs="Times New Roman"/>
                  <w:sz w:val="24"/>
                  <w:szCs w:val="24"/>
                </w:rPr>
                <w:t>New Mexico State University College of Agricultural, Consumer, and Environmental Sciences</w:t>
              </w:r>
            </w:hyperlink>
            <w:r w:rsidRPr="00AE639E">
              <w:rPr>
                <w:rFonts w:ascii="Times New Roman" w:hAnsi="Times New Roman" w:cs="Times New Roman"/>
                <w:color w:val="273540"/>
                <w:sz w:val="24"/>
                <w:szCs w:val="24"/>
              </w:rPr>
              <w:t xml:space="preserve"> </w:t>
            </w:r>
          </w:p>
        </w:tc>
        <w:tc>
          <w:tcPr>
            <w:tcW w:w="1147" w:type="pct"/>
          </w:tcPr>
          <w:p w14:paraId="766C43D6"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lastRenderedPageBreak/>
              <w:t>Process/Skill Questions:</w:t>
            </w:r>
          </w:p>
          <w:p w14:paraId="3273662C" w14:textId="77777777" w:rsidR="007617F9" w:rsidRPr="00AE639E" w:rsidRDefault="007617F9">
            <w:pPr>
              <w:numPr>
                <w:ilvl w:val="0"/>
                <w:numId w:val="43"/>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How has the development of vaccine protocols impacted overall animal health?</w:t>
            </w:r>
          </w:p>
          <w:p w14:paraId="10238286" w14:textId="77777777" w:rsidR="007617F9" w:rsidRPr="00AE639E" w:rsidRDefault="007617F9">
            <w:pPr>
              <w:numPr>
                <w:ilvl w:val="0"/>
                <w:numId w:val="43"/>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were different types of vaccines developed?</w:t>
            </w:r>
          </w:p>
          <w:p w14:paraId="3D530EAB" w14:textId="77777777" w:rsidR="007617F9" w:rsidRPr="00AE639E" w:rsidRDefault="007617F9">
            <w:pPr>
              <w:numPr>
                <w:ilvl w:val="0"/>
                <w:numId w:val="43"/>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Which type of vaccine conveys longer-lasting immunity but carries greater risk to the vaccinated animal?</w:t>
            </w:r>
          </w:p>
          <w:p w14:paraId="3666949B" w14:textId="77777777" w:rsidR="007617F9" w:rsidRPr="00AE639E" w:rsidRDefault="007617F9">
            <w:pPr>
              <w:numPr>
                <w:ilvl w:val="0"/>
                <w:numId w:val="43"/>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lastRenderedPageBreak/>
              <w:t>What is usually the causative factor in vaccine reactions?</w:t>
            </w:r>
          </w:p>
          <w:p w14:paraId="185FDA06" w14:textId="77777777" w:rsidR="007617F9" w:rsidRPr="00AE639E" w:rsidRDefault="007617F9">
            <w:pPr>
              <w:numPr>
                <w:ilvl w:val="0"/>
                <w:numId w:val="43"/>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Which type of vaccine may cause a mild disease in the vaccinated animal?</w:t>
            </w:r>
          </w:p>
          <w:p w14:paraId="1C5D7E64" w14:textId="77777777" w:rsidR="007617F9" w:rsidRPr="00AE639E" w:rsidRDefault="007617F9">
            <w:pPr>
              <w:numPr>
                <w:ilvl w:val="0"/>
                <w:numId w:val="43"/>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are the various delivery methods for vaccinations?</w:t>
            </w:r>
          </w:p>
          <w:p w14:paraId="49C67B33" w14:textId="77777777" w:rsidR="007617F9" w:rsidRPr="00AE639E" w:rsidRDefault="007617F9">
            <w:pPr>
              <w:numPr>
                <w:ilvl w:val="0"/>
                <w:numId w:val="43"/>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How often are booster vaccinations administered, and why might these recommendations change?</w:t>
            </w:r>
          </w:p>
          <w:p w14:paraId="139EEB9A" w14:textId="5E712832" w:rsidR="007617F9" w:rsidRPr="00AE639E" w:rsidRDefault="007617F9">
            <w:pPr>
              <w:numPr>
                <w:ilvl w:val="0"/>
                <w:numId w:val="43"/>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vaccinations are required by law to be administered by a certain age? Why?</w:t>
            </w:r>
          </w:p>
        </w:tc>
        <w:tc>
          <w:tcPr>
            <w:tcW w:w="476" w:type="pct"/>
          </w:tcPr>
          <w:p w14:paraId="1CE0CF76" w14:textId="62C20B93" w:rsidR="007617F9" w:rsidRPr="00AE639E"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lastRenderedPageBreak/>
              <w:t>English: 11.RV, 11.RI, 11.C, 11.LU, 12.RV, 12.RI, 12.C, 12.LU</w:t>
            </w:r>
          </w:p>
        </w:tc>
        <w:tc>
          <w:tcPr>
            <w:tcW w:w="570" w:type="pct"/>
          </w:tcPr>
          <w:p w14:paraId="749F6862" w14:textId="77777777" w:rsidR="007617F9"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t>AS.02.01</w:t>
            </w:r>
          </w:p>
          <w:p w14:paraId="4E453CA8" w14:textId="77777777" w:rsidR="007617F9" w:rsidRDefault="007617F9" w:rsidP="007617F9">
            <w:pPr>
              <w:shd w:val="clear" w:color="auto" w:fill="FFFFFF"/>
              <w:spacing w:before="180" w:after="180"/>
              <w:rPr>
                <w:rFonts w:ascii="Times New Roman" w:hAnsi="Times New Roman" w:cs="Times New Roman"/>
                <w:sz w:val="24"/>
                <w:szCs w:val="24"/>
              </w:rPr>
            </w:pPr>
          </w:p>
          <w:p w14:paraId="117ECFFC" w14:textId="22747B07"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t>Agricultural Issues Forum</w:t>
            </w:r>
          </w:p>
        </w:tc>
        <w:tc>
          <w:tcPr>
            <w:tcW w:w="468" w:type="pct"/>
          </w:tcPr>
          <w:p w14:paraId="1A03BA7A" w14:textId="24433334" w:rsidR="007617F9" w:rsidRPr="00AE639E" w:rsidRDefault="007617F9" w:rsidP="007617F9">
            <w:pPr>
              <w:shd w:val="clear" w:color="auto" w:fill="FFFFFF"/>
              <w:spacing w:before="180" w:after="180"/>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NAVTA Essential Skills III.A, C; VII.A.13</w:t>
            </w:r>
          </w:p>
          <w:p w14:paraId="1251D33D" w14:textId="4731561A"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p>
        </w:tc>
      </w:tr>
      <w:tr w:rsidR="007617F9" w:rsidRPr="00AE639E" w14:paraId="13FE75F9" w14:textId="387DE441" w:rsidTr="008B21B2">
        <w:tc>
          <w:tcPr>
            <w:tcW w:w="214" w:type="pct"/>
          </w:tcPr>
          <w:p w14:paraId="1DD2B9C0" w14:textId="7338A53D"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6</w:t>
            </w:r>
            <w:r w:rsidR="00FF5C9D">
              <w:rPr>
                <w:rFonts w:ascii="Times New Roman" w:eastAsia="Times New Roman" w:hAnsi="Times New Roman" w:cs="Times New Roman"/>
                <w:sz w:val="24"/>
                <w:szCs w:val="24"/>
              </w:rPr>
              <w:t>8</w:t>
            </w:r>
          </w:p>
        </w:tc>
        <w:tc>
          <w:tcPr>
            <w:tcW w:w="753" w:type="pct"/>
            <w:shd w:val="clear" w:color="auto" w:fill="FFFFFF" w:themeFill="background1"/>
            <w:tcMar>
              <w:top w:w="43" w:type="dxa"/>
              <w:left w:w="115" w:type="dxa"/>
              <w:bottom w:w="43" w:type="dxa"/>
              <w:right w:w="115" w:type="dxa"/>
            </w:tcMar>
          </w:tcPr>
          <w:p w14:paraId="382CB532" w14:textId="77777777"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Identify needle gauge sizes for animals, syringe types, and their uses. </w:t>
            </w:r>
          </w:p>
        </w:tc>
        <w:tc>
          <w:tcPr>
            <w:tcW w:w="1373" w:type="pct"/>
          </w:tcPr>
          <w:p w14:paraId="26300CB7"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Identification should include the</w:t>
            </w:r>
          </w:p>
          <w:p w14:paraId="1C64A23F" w14:textId="77777777" w:rsidR="007617F9" w:rsidRPr="00AE639E" w:rsidRDefault="007617F9">
            <w:pPr>
              <w:numPr>
                <w:ilvl w:val="0"/>
                <w:numId w:val="20"/>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various types and gauges of needles and uses of each (e.g., intradermal, intramuscular, subcutaneous)</w:t>
            </w:r>
          </w:p>
          <w:p w14:paraId="5BB11597" w14:textId="77777777" w:rsidR="007617F9" w:rsidRPr="00AE639E" w:rsidRDefault="007617F9">
            <w:pPr>
              <w:numPr>
                <w:ilvl w:val="0"/>
                <w:numId w:val="20"/>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lastRenderedPageBreak/>
              <w:t>parts of a syringe</w:t>
            </w:r>
          </w:p>
          <w:p w14:paraId="33961F5E" w14:textId="77777777" w:rsidR="007617F9" w:rsidRPr="00AE639E" w:rsidRDefault="007617F9">
            <w:pPr>
              <w:numPr>
                <w:ilvl w:val="0"/>
                <w:numId w:val="20"/>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sizes and uses of syringes (e.g., administering liquid medicines to animals by injection or mouth, drawing blood for testing, irrigating wounds)</w:t>
            </w:r>
          </w:p>
          <w:p w14:paraId="213E2700" w14:textId="51ABC636" w:rsidR="007617F9" w:rsidRPr="00AE639E" w:rsidRDefault="007617F9">
            <w:pPr>
              <w:numPr>
                <w:ilvl w:val="0"/>
                <w:numId w:val="20"/>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various syringe tips</w:t>
            </w:r>
          </w:p>
          <w:p w14:paraId="686AFA46" w14:textId="7865D905" w:rsidR="007617F9" w:rsidRPr="00AE639E" w:rsidRDefault="007617F9">
            <w:pPr>
              <w:numPr>
                <w:ilvl w:val="0"/>
                <w:numId w:val="20"/>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use of the graduations on a syringe to ensure accurate dosing.</w:t>
            </w:r>
          </w:p>
        </w:tc>
        <w:tc>
          <w:tcPr>
            <w:tcW w:w="1147" w:type="pct"/>
          </w:tcPr>
          <w:p w14:paraId="6B103003" w14:textId="7777777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eastAsia="Times New Roman" w:hAnsi="Times New Roman" w:cs="Times New Roman"/>
                <w:b/>
                <w:bCs/>
                <w:sz w:val="24"/>
                <w:szCs w:val="24"/>
              </w:rPr>
              <w:lastRenderedPageBreak/>
              <w:t>Process/Skill Questions:</w:t>
            </w:r>
          </w:p>
          <w:p w14:paraId="670EC219" w14:textId="735BB034" w:rsidR="007617F9" w:rsidRPr="00AE639E" w:rsidRDefault="007617F9">
            <w:pPr>
              <w:pStyle w:val="ListParagraph"/>
              <w:numPr>
                <w:ilvl w:val="0"/>
                <w:numId w:val="2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What are the parts of a needle and syringe? </w:t>
            </w:r>
          </w:p>
          <w:p w14:paraId="3C391F36" w14:textId="77777777" w:rsidR="007617F9" w:rsidRPr="00AE639E" w:rsidRDefault="007617F9">
            <w:pPr>
              <w:pStyle w:val="ListParagraph"/>
              <w:numPr>
                <w:ilvl w:val="0"/>
                <w:numId w:val="2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lastRenderedPageBreak/>
              <w:t>How does needle gauge relate to diameter?</w:t>
            </w:r>
          </w:p>
          <w:p w14:paraId="766F2432" w14:textId="1F83B1F4" w:rsidR="007617F9" w:rsidRPr="00AE639E" w:rsidRDefault="007617F9">
            <w:pPr>
              <w:pStyle w:val="ListParagraph"/>
              <w:numPr>
                <w:ilvl w:val="0"/>
                <w:numId w:val="2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What types of tips may be found on syringes? </w:t>
            </w:r>
          </w:p>
          <w:p w14:paraId="20CC7A3E" w14:textId="77777777" w:rsidR="007617F9" w:rsidRPr="00AE639E" w:rsidRDefault="007617F9">
            <w:pPr>
              <w:pStyle w:val="ListParagraph"/>
              <w:numPr>
                <w:ilvl w:val="0"/>
                <w:numId w:val="2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How are measurement markings on syringes read?</w:t>
            </w:r>
          </w:p>
          <w:p w14:paraId="5F7A5B89" w14:textId="77777777" w:rsidR="007617F9" w:rsidRPr="00AE639E" w:rsidRDefault="007617F9">
            <w:pPr>
              <w:pStyle w:val="ListParagraph"/>
              <w:numPr>
                <w:ilvl w:val="0"/>
                <w:numId w:val="2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How are insulin syringes different? What could happen if a standard mL syringe is used instead of an insulin syringe?</w:t>
            </w:r>
          </w:p>
          <w:p w14:paraId="74168DC1" w14:textId="77777777" w:rsidR="007617F9" w:rsidRPr="00AE639E" w:rsidRDefault="007617F9">
            <w:pPr>
              <w:pStyle w:val="ListParagraph"/>
              <w:numPr>
                <w:ilvl w:val="0"/>
                <w:numId w:val="2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Why are there Luer lock and Luer slip syringes?</w:t>
            </w:r>
          </w:p>
          <w:p w14:paraId="2049100A" w14:textId="77777777" w:rsidR="007617F9" w:rsidRPr="00AE639E" w:rsidRDefault="007617F9">
            <w:pPr>
              <w:pStyle w:val="ListParagraph"/>
              <w:numPr>
                <w:ilvl w:val="0"/>
                <w:numId w:val="2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does gauge size determine in needles?</w:t>
            </w:r>
          </w:p>
          <w:p w14:paraId="46240D65" w14:textId="4BD6BDF1" w:rsidR="007617F9" w:rsidRPr="00FF5C9D" w:rsidRDefault="007617F9">
            <w:pPr>
              <w:pStyle w:val="ListParagraph"/>
              <w:numPr>
                <w:ilvl w:val="0"/>
                <w:numId w:val="2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is a bevel in a needle?</w:t>
            </w:r>
          </w:p>
        </w:tc>
        <w:tc>
          <w:tcPr>
            <w:tcW w:w="476" w:type="pct"/>
          </w:tcPr>
          <w:p w14:paraId="0ED41955" w14:textId="4942F359" w:rsidR="007617F9" w:rsidRPr="00AE639E" w:rsidRDefault="007617F9" w:rsidP="007617F9">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lastRenderedPageBreak/>
              <w:t>English: 11.RV, 11.RI, 12.RV, 12.RI</w:t>
            </w:r>
          </w:p>
        </w:tc>
        <w:tc>
          <w:tcPr>
            <w:tcW w:w="570" w:type="pct"/>
          </w:tcPr>
          <w:p w14:paraId="1544FF2E" w14:textId="77777777" w:rsidR="007617F9" w:rsidRDefault="007617F9" w:rsidP="007617F9">
            <w:pPr>
              <w:spacing w:before="100" w:beforeAutospacing="1" w:after="100" w:afterAutospacing="1"/>
              <w:rPr>
                <w:rFonts w:ascii="Times New Roman" w:hAnsi="Times New Roman" w:cs="Times New Roman"/>
                <w:sz w:val="24"/>
                <w:szCs w:val="24"/>
              </w:rPr>
            </w:pPr>
            <w:r w:rsidRPr="00AE639E">
              <w:rPr>
                <w:rFonts w:ascii="Times New Roman" w:hAnsi="Times New Roman" w:cs="Times New Roman"/>
                <w:sz w:val="24"/>
                <w:szCs w:val="24"/>
              </w:rPr>
              <w:t>AS.03.01</w:t>
            </w:r>
          </w:p>
          <w:p w14:paraId="45F1FF8B" w14:textId="12FE4A0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hAnsi="Times New Roman" w:cs="Times New Roman"/>
                <w:sz w:val="24"/>
                <w:szCs w:val="24"/>
              </w:rPr>
              <w:t>Veterinary Science CDE</w:t>
            </w:r>
          </w:p>
        </w:tc>
        <w:tc>
          <w:tcPr>
            <w:tcW w:w="468" w:type="pct"/>
          </w:tcPr>
          <w:p w14:paraId="6AB0261B" w14:textId="710AB1C5"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NAVTA Essential Skills VII.A.2</w:t>
            </w:r>
          </w:p>
        </w:tc>
      </w:tr>
      <w:tr w:rsidR="007617F9" w:rsidRPr="00AE639E" w14:paraId="261913E9" w14:textId="35B540A2" w:rsidTr="008B21B2">
        <w:tc>
          <w:tcPr>
            <w:tcW w:w="214" w:type="pct"/>
          </w:tcPr>
          <w:p w14:paraId="7D8CC03B" w14:textId="1FFC2035"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6</w:t>
            </w:r>
            <w:r w:rsidR="00FF5C9D">
              <w:rPr>
                <w:rFonts w:ascii="Times New Roman" w:eastAsia="Times New Roman" w:hAnsi="Times New Roman" w:cs="Times New Roman"/>
                <w:sz w:val="24"/>
                <w:szCs w:val="24"/>
              </w:rPr>
              <w:t>9</w:t>
            </w:r>
          </w:p>
        </w:tc>
        <w:tc>
          <w:tcPr>
            <w:tcW w:w="753" w:type="pct"/>
            <w:shd w:val="clear" w:color="auto" w:fill="FFFFFF" w:themeFill="background1"/>
            <w:tcMar>
              <w:top w:w="43" w:type="dxa"/>
              <w:left w:w="115" w:type="dxa"/>
              <w:bottom w:w="43" w:type="dxa"/>
              <w:right w:w="115" w:type="dxa"/>
            </w:tcMar>
          </w:tcPr>
          <w:p w14:paraId="1BB79AEF" w14:textId="77777777"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Demonstrate use of syringes.</w:t>
            </w:r>
          </w:p>
        </w:tc>
        <w:tc>
          <w:tcPr>
            <w:tcW w:w="1373" w:type="pct"/>
          </w:tcPr>
          <w:p w14:paraId="6DBF9445"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Demonstration should include</w:t>
            </w:r>
          </w:p>
          <w:p w14:paraId="69A805E9" w14:textId="77777777" w:rsidR="007617F9" w:rsidRPr="00AE639E" w:rsidRDefault="007617F9">
            <w:pPr>
              <w:numPr>
                <w:ilvl w:val="0"/>
                <w:numId w:val="22"/>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using required PPE</w:t>
            </w:r>
          </w:p>
          <w:p w14:paraId="6DF7BCBE" w14:textId="77777777" w:rsidR="007617F9" w:rsidRPr="00AE639E" w:rsidRDefault="007617F9">
            <w:pPr>
              <w:numPr>
                <w:ilvl w:val="0"/>
                <w:numId w:val="22"/>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handling a syringe</w:t>
            </w:r>
          </w:p>
          <w:p w14:paraId="5410C3F3" w14:textId="77777777" w:rsidR="007617F9" w:rsidRPr="00AE639E" w:rsidRDefault="007617F9">
            <w:pPr>
              <w:numPr>
                <w:ilvl w:val="0"/>
                <w:numId w:val="22"/>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choosing appropriate needle size for syringe</w:t>
            </w:r>
          </w:p>
          <w:p w14:paraId="223A3618" w14:textId="77777777" w:rsidR="007617F9" w:rsidRPr="00AE639E" w:rsidRDefault="007617F9">
            <w:pPr>
              <w:numPr>
                <w:ilvl w:val="0"/>
                <w:numId w:val="22"/>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filling a syringe</w:t>
            </w:r>
          </w:p>
          <w:p w14:paraId="2E39F104" w14:textId="1BEEEEBE" w:rsidR="007617F9" w:rsidRPr="00AE639E" w:rsidRDefault="007617F9">
            <w:pPr>
              <w:numPr>
                <w:ilvl w:val="0"/>
                <w:numId w:val="22"/>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injecting method appropriate to the route taught</w:t>
            </w:r>
          </w:p>
          <w:p w14:paraId="7FDFE610" w14:textId="48827334" w:rsidR="007617F9" w:rsidRPr="00AE639E" w:rsidRDefault="007617F9">
            <w:pPr>
              <w:numPr>
                <w:ilvl w:val="0"/>
                <w:numId w:val="22"/>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lastRenderedPageBreak/>
              <w:t>disposing of syringe in an approved sharps container.</w:t>
            </w:r>
          </w:p>
          <w:p w14:paraId="4B89FC2E" w14:textId="7777777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eastAsia="Times New Roman" w:hAnsi="Times New Roman" w:cs="Times New Roman"/>
                <w:b/>
                <w:bCs/>
                <w:sz w:val="24"/>
                <w:szCs w:val="24"/>
              </w:rPr>
              <w:t>Teacher Resources:</w:t>
            </w:r>
          </w:p>
          <w:p w14:paraId="079C6108" w14:textId="56BF93ED" w:rsidR="007617F9" w:rsidRPr="00AE639E" w:rsidRDefault="004A2BD2">
            <w:pPr>
              <w:pStyle w:val="ListParagraph"/>
              <w:numPr>
                <w:ilvl w:val="0"/>
                <w:numId w:val="23"/>
              </w:numPr>
              <w:spacing w:before="100" w:beforeAutospacing="1" w:after="100" w:afterAutospacing="1"/>
              <w:rPr>
                <w:rFonts w:ascii="Times New Roman" w:eastAsia="Times New Roman" w:hAnsi="Times New Roman" w:cs="Times New Roman"/>
                <w:sz w:val="24"/>
                <w:szCs w:val="24"/>
              </w:rPr>
            </w:pPr>
            <w:hyperlink r:id="rId36" w:history="1">
              <w:r>
                <w:rPr>
                  <w:rStyle w:val="Hyperlink"/>
                  <w:rFonts w:ascii="Times New Roman" w:eastAsia="Times New Roman" w:hAnsi="Times New Roman" w:cs="Times New Roman"/>
                  <w:sz w:val="24"/>
                  <w:szCs w:val="24"/>
                </w:rPr>
                <w:t>Filling a Syringe</w:t>
              </w:r>
            </w:hyperlink>
            <w:r w:rsidRPr="00FF5C9D">
              <w:rPr>
                <w:rFonts w:ascii="Times New Roman" w:hAnsi="Times New Roman" w:cs="Times New Roman"/>
                <w:sz w:val="24"/>
                <w:szCs w:val="24"/>
              </w:rPr>
              <w:t>, FFA</w:t>
            </w:r>
          </w:p>
          <w:p w14:paraId="15432E1A" w14:textId="64CC627A" w:rsidR="007617F9" w:rsidRPr="00AE639E" w:rsidRDefault="004A2BD2">
            <w:pPr>
              <w:pStyle w:val="ListParagraph"/>
              <w:numPr>
                <w:ilvl w:val="0"/>
                <w:numId w:val="23"/>
              </w:numPr>
              <w:spacing w:before="100" w:beforeAutospacing="1" w:after="100" w:afterAutospacing="1"/>
              <w:rPr>
                <w:rFonts w:ascii="Times New Roman" w:eastAsia="Times New Roman" w:hAnsi="Times New Roman" w:cs="Times New Roman"/>
                <w:sz w:val="24"/>
                <w:szCs w:val="24"/>
              </w:rPr>
            </w:pPr>
            <w:hyperlink r:id="rId37" w:history="1">
              <w:r>
                <w:rPr>
                  <w:rStyle w:val="Hyperlink"/>
                  <w:rFonts w:ascii="Times New Roman" w:eastAsia="Times New Roman" w:hAnsi="Times New Roman" w:cs="Times New Roman"/>
                  <w:sz w:val="24"/>
                  <w:szCs w:val="24"/>
                </w:rPr>
                <w:t>Veterinary Procedure-Filling a Syringe</w:t>
              </w:r>
            </w:hyperlink>
            <w:r w:rsidRPr="00FF5C9D">
              <w:rPr>
                <w:rFonts w:ascii="Times New Roman" w:hAnsi="Times New Roman" w:cs="Times New Roman"/>
                <w:sz w:val="24"/>
                <w:szCs w:val="24"/>
              </w:rPr>
              <w:t>, Partnership for Environment Education and Rural Health (PEER) Program at the Texas A&amp;M College of Veterinary Medicine</w:t>
            </w:r>
          </w:p>
          <w:p w14:paraId="4D4C45C8" w14:textId="77777777" w:rsidR="007617F9" w:rsidRPr="00AE639E" w:rsidRDefault="007617F9">
            <w:pPr>
              <w:pStyle w:val="ListParagraph"/>
              <w:numPr>
                <w:ilvl w:val="0"/>
                <w:numId w:val="23"/>
              </w:numPr>
              <w:spacing w:before="100" w:beforeAutospacing="1" w:after="100" w:afterAutospacing="1"/>
              <w:rPr>
                <w:rFonts w:ascii="Times New Roman" w:eastAsia="Times New Roman" w:hAnsi="Times New Roman" w:cs="Times New Roman"/>
                <w:sz w:val="24"/>
                <w:szCs w:val="24"/>
              </w:rPr>
            </w:pPr>
            <w:hyperlink r:id="rId38" w:history="1">
              <w:r w:rsidRPr="00AE639E">
                <w:rPr>
                  <w:rStyle w:val="Hyperlink"/>
                  <w:rFonts w:ascii="Times New Roman" w:eastAsia="Times New Roman" w:hAnsi="Times New Roman" w:cs="Times New Roman"/>
                  <w:sz w:val="24"/>
                  <w:szCs w:val="24"/>
                </w:rPr>
                <w:t>Administering a Subcutaneous Injection</w:t>
              </w:r>
            </w:hyperlink>
            <w:r w:rsidRPr="00AE639E">
              <w:rPr>
                <w:rFonts w:ascii="Times New Roman" w:eastAsia="Times New Roman" w:hAnsi="Times New Roman" w:cs="Times New Roman"/>
                <w:sz w:val="24"/>
                <w:szCs w:val="24"/>
              </w:rPr>
              <w:t>, FFA</w:t>
            </w:r>
          </w:p>
          <w:p w14:paraId="021DD530" w14:textId="77777777" w:rsidR="007617F9" w:rsidRPr="00AE639E" w:rsidRDefault="007617F9">
            <w:pPr>
              <w:pStyle w:val="ListParagraph"/>
              <w:numPr>
                <w:ilvl w:val="0"/>
                <w:numId w:val="23"/>
              </w:numPr>
              <w:spacing w:before="100" w:beforeAutospacing="1" w:after="100" w:afterAutospacing="1"/>
              <w:rPr>
                <w:rFonts w:ascii="Times New Roman" w:eastAsia="Times New Roman" w:hAnsi="Times New Roman" w:cs="Times New Roman"/>
                <w:sz w:val="24"/>
                <w:szCs w:val="24"/>
              </w:rPr>
            </w:pPr>
            <w:hyperlink r:id="rId39" w:history="1">
              <w:r w:rsidRPr="00AE639E">
                <w:rPr>
                  <w:rStyle w:val="Hyperlink"/>
                  <w:rFonts w:ascii="Times New Roman" w:eastAsia="Times New Roman" w:hAnsi="Times New Roman" w:cs="Times New Roman"/>
                  <w:sz w:val="24"/>
                  <w:szCs w:val="24"/>
                </w:rPr>
                <w:t>Administering an Intramuscular Injection</w:t>
              </w:r>
            </w:hyperlink>
            <w:r w:rsidRPr="00AE639E">
              <w:rPr>
                <w:rFonts w:ascii="Times New Roman" w:eastAsia="Times New Roman" w:hAnsi="Times New Roman" w:cs="Times New Roman"/>
                <w:sz w:val="24"/>
                <w:szCs w:val="24"/>
              </w:rPr>
              <w:t>, FFA</w:t>
            </w:r>
          </w:p>
        </w:tc>
        <w:tc>
          <w:tcPr>
            <w:tcW w:w="1147" w:type="pct"/>
          </w:tcPr>
          <w:p w14:paraId="4D884982" w14:textId="7777777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eastAsia="Times New Roman" w:hAnsi="Times New Roman" w:cs="Times New Roman"/>
                <w:b/>
                <w:bCs/>
                <w:sz w:val="24"/>
                <w:szCs w:val="24"/>
              </w:rPr>
              <w:lastRenderedPageBreak/>
              <w:t>Process/Skill Questions:</w:t>
            </w:r>
          </w:p>
          <w:p w14:paraId="0078ED7B" w14:textId="77777777" w:rsidR="007617F9" w:rsidRPr="00AE639E" w:rsidRDefault="007617F9">
            <w:pPr>
              <w:pStyle w:val="ListParagraph"/>
              <w:numPr>
                <w:ilvl w:val="0"/>
                <w:numId w:val="24"/>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is “dead space”?</w:t>
            </w:r>
          </w:p>
          <w:p w14:paraId="3A3B255B" w14:textId="77777777" w:rsidR="007617F9" w:rsidRPr="00AE639E" w:rsidRDefault="007617F9">
            <w:pPr>
              <w:pStyle w:val="ListParagraph"/>
              <w:numPr>
                <w:ilvl w:val="0"/>
                <w:numId w:val="24"/>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Why should air bubbles never be present in an injection syringe? How are bubbles removed from the contents of a syringe?</w:t>
            </w:r>
          </w:p>
          <w:p w14:paraId="0A14EB34" w14:textId="77777777" w:rsidR="007617F9" w:rsidRPr="00AE639E" w:rsidRDefault="007617F9">
            <w:pPr>
              <w:pStyle w:val="ListParagraph"/>
              <w:numPr>
                <w:ilvl w:val="0"/>
                <w:numId w:val="24"/>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How are needles and syringes properly disposed of?</w:t>
            </w:r>
          </w:p>
          <w:p w14:paraId="5F8FF258" w14:textId="0FEABF03" w:rsidR="007617F9" w:rsidRPr="00AE639E" w:rsidRDefault="007617F9">
            <w:pPr>
              <w:pStyle w:val="ListParagraph"/>
              <w:numPr>
                <w:ilvl w:val="0"/>
                <w:numId w:val="24"/>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lastRenderedPageBreak/>
              <w:t xml:space="preserve">How is a one-handed recap performed? </w:t>
            </w:r>
          </w:p>
          <w:p w14:paraId="30510C9C" w14:textId="77777777" w:rsidR="007617F9" w:rsidRPr="00AE639E" w:rsidRDefault="007617F9">
            <w:pPr>
              <w:pStyle w:val="ListParagraph"/>
              <w:numPr>
                <w:ilvl w:val="0"/>
                <w:numId w:val="24"/>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are the common sites for parenteral administration of medication?</w:t>
            </w:r>
          </w:p>
          <w:p w14:paraId="305D9311" w14:textId="77777777" w:rsidR="007617F9" w:rsidRPr="00AE639E" w:rsidRDefault="007617F9">
            <w:pPr>
              <w:pStyle w:val="ListParagraph"/>
              <w:numPr>
                <w:ilvl w:val="0"/>
                <w:numId w:val="24"/>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How is a needle applied to a syringe safely? How is a needle removed from a syringe safely?</w:t>
            </w:r>
          </w:p>
          <w:p w14:paraId="10DFB737" w14:textId="77777777" w:rsidR="007617F9" w:rsidRPr="00AE639E" w:rsidRDefault="007617F9">
            <w:pPr>
              <w:pStyle w:val="ListParagraph"/>
              <w:numPr>
                <w:ilvl w:val="0"/>
                <w:numId w:val="24"/>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Does the agent which was dispensed using the syringe influence the syringe’s disposal manner? Explain.</w:t>
            </w:r>
          </w:p>
          <w:p w14:paraId="718469C2" w14:textId="41D668BD" w:rsidR="007617F9" w:rsidRPr="00AE639E" w:rsidRDefault="007617F9">
            <w:pPr>
              <w:pStyle w:val="ListParagraph"/>
              <w:numPr>
                <w:ilvl w:val="0"/>
                <w:numId w:val="24"/>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does “bevel up” mean regarding syringe use?</w:t>
            </w:r>
          </w:p>
          <w:p w14:paraId="6D4431D2" w14:textId="301745E9" w:rsidR="007617F9" w:rsidRPr="00AE639E" w:rsidRDefault="007617F9">
            <w:pPr>
              <w:pStyle w:val="ListParagraph"/>
              <w:numPr>
                <w:ilvl w:val="0"/>
                <w:numId w:val="24"/>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does “</w:t>
            </w:r>
            <w:r w:rsidR="00642D0D">
              <w:rPr>
                <w:rFonts w:ascii="Times New Roman" w:eastAsia="Times New Roman" w:hAnsi="Times New Roman" w:cs="Times New Roman"/>
                <w:sz w:val="24"/>
                <w:szCs w:val="24"/>
              </w:rPr>
              <w:t>a</w:t>
            </w:r>
            <w:r w:rsidRPr="00AE639E">
              <w:rPr>
                <w:rFonts w:ascii="Times New Roman" w:eastAsia="Times New Roman" w:hAnsi="Times New Roman" w:cs="Times New Roman"/>
                <w:sz w:val="24"/>
                <w:szCs w:val="24"/>
              </w:rPr>
              <w:t>spirate” mean regarding syringe use?</w:t>
            </w:r>
          </w:p>
        </w:tc>
        <w:tc>
          <w:tcPr>
            <w:tcW w:w="476" w:type="pct"/>
          </w:tcPr>
          <w:p w14:paraId="1D7034A9" w14:textId="287E7B38" w:rsidR="007617F9" w:rsidRPr="00AE639E" w:rsidRDefault="007617F9" w:rsidP="007617F9">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lastRenderedPageBreak/>
              <w:t>English: 11.RI, 12.RI</w:t>
            </w:r>
          </w:p>
        </w:tc>
        <w:tc>
          <w:tcPr>
            <w:tcW w:w="570" w:type="pct"/>
          </w:tcPr>
          <w:p w14:paraId="0FE7BFEC" w14:textId="77777777" w:rsidR="007617F9" w:rsidRDefault="007617F9" w:rsidP="007617F9">
            <w:pPr>
              <w:spacing w:before="100" w:beforeAutospacing="1" w:after="100" w:afterAutospacing="1"/>
              <w:rPr>
                <w:rFonts w:ascii="Times New Roman" w:hAnsi="Times New Roman" w:cs="Times New Roman"/>
                <w:sz w:val="24"/>
                <w:szCs w:val="24"/>
              </w:rPr>
            </w:pPr>
            <w:r w:rsidRPr="00AE639E">
              <w:rPr>
                <w:rFonts w:ascii="Times New Roman" w:hAnsi="Times New Roman" w:cs="Times New Roman"/>
                <w:sz w:val="24"/>
                <w:szCs w:val="24"/>
              </w:rPr>
              <w:t>AS.03.01</w:t>
            </w:r>
          </w:p>
          <w:p w14:paraId="49CA74CC" w14:textId="48BA6E84"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hAnsi="Times New Roman" w:cs="Times New Roman"/>
                <w:sz w:val="24"/>
                <w:szCs w:val="24"/>
              </w:rPr>
              <w:t>Veterinary Science CDE</w:t>
            </w:r>
          </w:p>
        </w:tc>
        <w:tc>
          <w:tcPr>
            <w:tcW w:w="468" w:type="pct"/>
          </w:tcPr>
          <w:p w14:paraId="0E4FA8CA" w14:textId="5799938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eastAsia="Times New Roman" w:hAnsi="Times New Roman" w:cs="Times New Roman"/>
                <w:sz w:val="24"/>
                <w:szCs w:val="24"/>
              </w:rPr>
              <w:t>NAVTA Essential Skills III.B.3, C.1; V.B.6; VII.A.2</w:t>
            </w:r>
          </w:p>
          <w:p w14:paraId="1F0F9D0B" w14:textId="64A43D31"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p>
        </w:tc>
      </w:tr>
      <w:tr w:rsidR="007617F9" w:rsidRPr="00AE639E" w14:paraId="3D8AFEC5" w14:textId="36AB2FB2" w:rsidTr="008B21B2">
        <w:tc>
          <w:tcPr>
            <w:tcW w:w="214" w:type="pct"/>
          </w:tcPr>
          <w:p w14:paraId="16D6947F" w14:textId="252F93CA" w:rsidR="007617F9" w:rsidRPr="00AE639E" w:rsidRDefault="00FF5C9D" w:rsidP="007617F9">
            <w:pPr>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r w:rsidR="007617F9" w:rsidRPr="00AE639E">
              <w:rPr>
                <w:rFonts w:ascii="Times New Roman" w:eastAsia="Times New Roman" w:hAnsi="Times New Roman" w:cs="Times New Roman"/>
                <w:sz w:val="24"/>
                <w:szCs w:val="24"/>
              </w:rPr>
              <w:t xml:space="preserve"> </w:t>
            </w:r>
          </w:p>
        </w:tc>
        <w:tc>
          <w:tcPr>
            <w:tcW w:w="753" w:type="pct"/>
            <w:shd w:val="clear" w:color="auto" w:fill="FFFFFF" w:themeFill="background1"/>
            <w:tcMar>
              <w:top w:w="43" w:type="dxa"/>
              <w:left w:w="115" w:type="dxa"/>
              <w:bottom w:w="43" w:type="dxa"/>
              <w:right w:w="115" w:type="dxa"/>
            </w:tcMar>
          </w:tcPr>
          <w:p w14:paraId="798A03C1" w14:textId="4FF8CCD3"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Describe common contagious diseases and their clinical signs in companion animals. </w:t>
            </w:r>
          </w:p>
        </w:tc>
        <w:tc>
          <w:tcPr>
            <w:tcW w:w="1373" w:type="pct"/>
          </w:tcPr>
          <w:p w14:paraId="7A384B72"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Description should include</w:t>
            </w:r>
          </w:p>
          <w:p w14:paraId="5CB33FA3" w14:textId="2E822CEA" w:rsidR="007617F9" w:rsidRPr="00AE639E" w:rsidRDefault="007617F9">
            <w:pPr>
              <w:numPr>
                <w:ilvl w:val="0"/>
                <w:numId w:val="44"/>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identifying the common diseases of companion animals</w:t>
            </w:r>
          </w:p>
          <w:p w14:paraId="639D275B" w14:textId="77777777" w:rsidR="007617F9" w:rsidRPr="00AE639E" w:rsidRDefault="007617F9">
            <w:pPr>
              <w:numPr>
                <w:ilvl w:val="0"/>
                <w:numId w:val="44"/>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identifying the primary clinical sign(s) of each disease</w:t>
            </w:r>
          </w:p>
          <w:p w14:paraId="02BCF073" w14:textId="77777777" w:rsidR="007617F9" w:rsidRPr="00AE639E" w:rsidRDefault="007617F9">
            <w:pPr>
              <w:numPr>
                <w:ilvl w:val="0"/>
                <w:numId w:val="44"/>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explaining transmission of each disease</w:t>
            </w:r>
          </w:p>
          <w:p w14:paraId="6E78EEAF" w14:textId="77777777" w:rsidR="007617F9" w:rsidRPr="00AE639E" w:rsidRDefault="007617F9">
            <w:pPr>
              <w:numPr>
                <w:ilvl w:val="0"/>
                <w:numId w:val="44"/>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lastRenderedPageBreak/>
              <w:t>explaining concepts of animal quarantine and isolation</w:t>
            </w:r>
          </w:p>
          <w:p w14:paraId="18B80EE3" w14:textId="77777777" w:rsidR="007617F9" w:rsidRPr="00AE639E" w:rsidRDefault="007617F9">
            <w:pPr>
              <w:numPr>
                <w:ilvl w:val="0"/>
                <w:numId w:val="44"/>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identifying PPE and sanitation requirements for animal quarantine and isolation</w:t>
            </w:r>
          </w:p>
          <w:p w14:paraId="3EBEECB0" w14:textId="173703DD" w:rsidR="007617F9" w:rsidRPr="00AE639E" w:rsidRDefault="007617F9">
            <w:pPr>
              <w:numPr>
                <w:ilvl w:val="0"/>
                <w:numId w:val="44"/>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outlining laws pertaining to animal quarantine and reporting requirements when applicable.</w:t>
            </w:r>
          </w:p>
        </w:tc>
        <w:tc>
          <w:tcPr>
            <w:tcW w:w="1147" w:type="pct"/>
          </w:tcPr>
          <w:p w14:paraId="34BD6856"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lastRenderedPageBreak/>
              <w:t>Process/Skill Questions:</w:t>
            </w:r>
          </w:p>
          <w:p w14:paraId="61587B7D" w14:textId="77777777" w:rsidR="007617F9" w:rsidRPr="00AE639E" w:rsidRDefault="007617F9">
            <w:pPr>
              <w:numPr>
                <w:ilvl w:val="0"/>
                <w:numId w:val="45"/>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is </w:t>
            </w:r>
            <w:r w:rsidRPr="00AE639E">
              <w:rPr>
                <w:rFonts w:ascii="Times New Roman" w:eastAsia="Times New Roman" w:hAnsi="Times New Roman" w:cs="Times New Roman"/>
                <w:i/>
                <w:iCs/>
                <w:color w:val="273540"/>
                <w:sz w:val="24"/>
                <w:szCs w:val="24"/>
              </w:rPr>
              <w:t>fecal-oral contact</w:t>
            </w:r>
            <w:r w:rsidRPr="00AE639E">
              <w:rPr>
                <w:rFonts w:ascii="Times New Roman" w:eastAsia="Times New Roman" w:hAnsi="Times New Roman" w:cs="Times New Roman"/>
                <w:color w:val="273540"/>
                <w:sz w:val="24"/>
                <w:szCs w:val="24"/>
              </w:rPr>
              <w:t>?</w:t>
            </w:r>
          </w:p>
          <w:p w14:paraId="1A8658DB" w14:textId="77777777" w:rsidR="007617F9" w:rsidRPr="00AE639E" w:rsidRDefault="007617F9">
            <w:pPr>
              <w:numPr>
                <w:ilvl w:val="0"/>
                <w:numId w:val="45"/>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How does </w:t>
            </w:r>
            <w:r w:rsidRPr="00AE639E">
              <w:rPr>
                <w:rFonts w:ascii="Times New Roman" w:eastAsia="Times New Roman" w:hAnsi="Times New Roman" w:cs="Times New Roman"/>
                <w:i/>
                <w:iCs/>
                <w:color w:val="273540"/>
                <w:sz w:val="24"/>
                <w:szCs w:val="24"/>
              </w:rPr>
              <w:t>anthroponosis</w:t>
            </w:r>
            <w:r w:rsidRPr="00AE639E">
              <w:rPr>
                <w:rFonts w:ascii="Times New Roman" w:eastAsia="Times New Roman" w:hAnsi="Times New Roman" w:cs="Times New Roman"/>
                <w:color w:val="273540"/>
                <w:sz w:val="24"/>
                <w:szCs w:val="24"/>
              </w:rPr>
              <w:t> differ from </w:t>
            </w:r>
            <w:r w:rsidRPr="00AE639E">
              <w:rPr>
                <w:rFonts w:ascii="Times New Roman" w:eastAsia="Times New Roman" w:hAnsi="Times New Roman" w:cs="Times New Roman"/>
                <w:i/>
                <w:iCs/>
                <w:color w:val="273540"/>
                <w:sz w:val="24"/>
                <w:szCs w:val="24"/>
              </w:rPr>
              <w:t>zoonosis</w:t>
            </w:r>
            <w:r w:rsidRPr="00AE639E">
              <w:rPr>
                <w:rFonts w:ascii="Times New Roman" w:eastAsia="Times New Roman" w:hAnsi="Times New Roman" w:cs="Times New Roman"/>
                <w:color w:val="273540"/>
                <w:sz w:val="24"/>
                <w:szCs w:val="24"/>
              </w:rPr>
              <w:t>?</w:t>
            </w:r>
          </w:p>
          <w:p w14:paraId="2F0B995C" w14:textId="77777777" w:rsidR="007617F9" w:rsidRPr="00AE639E" w:rsidRDefault="007617F9">
            <w:pPr>
              <w:numPr>
                <w:ilvl w:val="0"/>
                <w:numId w:val="45"/>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is an </w:t>
            </w:r>
            <w:r w:rsidRPr="00AE639E">
              <w:rPr>
                <w:rFonts w:ascii="Times New Roman" w:eastAsia="Times New Roman" w:hAnsi="Times New Roman" w:cs="Times New Roman"/>
                <w:i/>
                <w:iCs/>
                <w:color w:val="273540"/>
                <w:sz w:val="24"/>
                <w:szCs w:val="24"/>
              </w:rPr>
              <w:t>incubation period</w:t>
            </w:r>
            <w:r w:rsidRPr="00AE639E">
              <w:rPr>
                <w:rFonts w:ascii="Times New Roman" w:eastAsia="Times New Roman" w:hAnsi="Times New Roman" w:cs="Times New Roman"/>
                <w:color w:val="273540"/>
                <w:sz w:val="24"/>
                <w:szCs w:val="24"/>
              </w:rPr>
              <w:t>?</w:t>
            </w:r>
          </w:p>
          <w:p w14:paraId="4FAC58F4" w14:textId="6215EED8" w:rsidR="007617F9" w:rsidRPr="00AE639E" w:rsidRDefault="007617F9">
            <w:pPr>
              <w:numPr>
                <w:ilvl w:val="0"/>
                <w:numId w:val="45"/>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 xml:space="preserve">What is a common </w:t>
            </w:r>
            <w:r w:rsidR="00642D0D">
              <w:rPr>
                <w:rFonts w:ascii="Times New Roman" w:eastAsia="Times New Roman" w:hAnsi="Times New Roman" w:cs="Times New Roman"/>
                <w:color w:val="273540"/>
                <w:sz w:val="24"/>
                <w:szCs w:val="24"/>
              </w:rPr>
              <w:t>canine</w:t>
            </w:r>
            <w:r w:rsidRPr="00AE639E">
              <w:rPr>
                <w:rFonts w:ascii="Times New Roman" w:eastAsia="Times New Roman" w:hAnsi="Times New Roman" w:cs="Times New Roman"/>
                <w:color w:val="273540"/>
                <w:sz w:val="24"/>
                <w:szCs w:val="24"/>
              </w:rPr>
              <w:t xml:space="preserve"> disease in the U.S. today that </w:t>
            </w:r>
            <w:r w:rsidRPr="00AE639E">
              <w:rPr>
                <w:rFonts w:ascii="Times New Roman" w:eastAsia="Times New Roman" w:hAnsi="Times New Roman" w:cs="Times New Roman"/>
                <w:color w:val="273540"/>
                <w:sz w:val="24"/>
                <w:szCs w:val="24"/>
              </w:rPr>
              <w:lastRenderedPageBreak/>
              <w:t>can be transmitted from dog</w:t>
            </w:r>
            <w:r w:rsidR="00642D0D">
              <w:rPr>
                <w:rFonts w:ascii="Times New Roman" w:eastAsia="Times New Roman" w:hAnsi="Times New Roman" w:cs="Times New Roman"/>
                <w:color w:val="273540"/>
                <w:sz w:val="24"/>
                <w:szCs w:val="24"/>
              </w:rPr>
              <w:t xml:space="preserve"> </w:t>
            </w:r>
            <w:r w:rsidRPr="00AE639E">
              <w:rPr>
                <w:rFonts w:ascii="Times New Roman" w:eastAsia="Times New Roman" w:hAnsi="Times New Roman" w:cs="Times New Roman"/>
                <w:color w:val="273540"/>
                <w:sz w:val="24"/>
                <w:szCs w:val="24"/>
              </w:rPr>
              <w:t>to</w:t>
            </w:r>
            <w:r w:rsidR="00642D0D">
              <w:rPr>
                <w:rFonts w:ascii="Times New Roman" w:eastAsia="Times New Roman" w:hAnsi="Times New Roman" w:cs="Times New Roman"/>
                <w:color w:val="273540"/>
                <w:sz w:val="24"/>
                <w:szCs w:val="24"/>
              </w:rPr>
              <w:t xml:space="preserve"> </w:t>
            </w:r>
            <w:r w:rsidRPr="00AE639E">
              <w:rPr>
                <w:rFonts w:ascii="Times New Roman" w:eastAsia="Times New Roman" w:hAnsi="Times New Roman" w:cs="Times New Roman"/>
                <w:color w:val="273540"/>
                <w:sz w:val="24"/>
                <w:szCs w:val="24"/>
              </w:rPr>
              <w:t>dog? From dog to human?</w:t>
            </w:r>
          </w:p>
          <w:p w14:paraId="792E049B" w14:textId="77777777" w:rsidR="007617F9" w:rsidRPr="00AE639E" w:rsidRDefault="007617F9">
            <w:pPr>
              <w:numPr>
                <w:ilvl w:val="0"/>
                <w:numId w:val="45"/>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are the local laws pertaining to the quarantine of an animal that has bitten a human?</w:t>
            </w:r>
          </w:p>
          <w:p w14:paraId="0EB60D6F" w14:textId="7573B1BB" w:rsidR="007617F9" w:rsidRPr="00AE639E" w:rsidRDefault="007617F9">
            <w:pPr>
              <w:numPr>
                <w:ilvl w:val="0"/>
                <w:numId w:val="45"/>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How does hospital sanitation and staff cleanliness impact the prevention of disease spreading from a quarantined animal to healthy animals?</w:t>
            </w:r>
          </w:p>
          <w:p w14:paraId="1502666E" w14:textId="21DD5D89" w:rsidR="007617F9" w:rsidRPr="00AE639E" w:rsidRDefault="007617F9" w:rsidP="007617F9">
            <w:pPr>
              <w:tabs>
                <w:tab w:val="left" w:pos="975"/>
              </w:tabs>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ab/>
            </w:r>
          </w:p>
        </w:tc>
        <w:tc>
          <w:tcPr>
            <w:tcW w:w="476" w:type="pct"/>
          </w:tcPr>
          <w:p w14:paraId="610B08E2" w14:textId="1749DDAD" w:rsidR="007617F9" w:rsidRPr="00AE639E"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lastRenderedPageBreak/>
              <w:t>English: 11.RV, 11.RI, 11.C, 11.LU, 12.RV, 12.RI, 12.C, 12.LU</w:t>
            </w:r>
          </w:p>
        </w:tc>
        <w:tc>
          <w:tcPr>
            <w:tcW w:w="570" w:type="pct"/>
          </w:tcPr>
          <w:p w14:paraId="53A9561B" w14:textId="77777777" w:rsidR="007617F9"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t>AS.02.01</w:t>
            </w:r>
          </w:p>
          <w:p w14:paraId="328D31C0" w14:textId="77777777" w:rsidR="007617F9" w:rsidRDefault="007617F9" w:rsidP="007617F9">
            <w:pPr>
              <w:shd w:val="clear" w:color="auto" w:fill="FFFFFF"/>
              <w:spacing w:before="180" w:after="180"/>
              <w:rPr>
                <w:rFonts w:ascii="Times New Roman" w:hAnsi="Times New Roman" w:cs="Times New Roman"/>
                <w:sz w:val="24"/>
                <w:szCs w:val="24"/>
              </w:rPr>
            </w:pPr>
          </w:p>
          <w:p w14:paraId="5D8F44AD" w14:textId="225935C8"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t>Agricultural Issues Forum</w:t>
            </w:r>
          </w:p>
        </w:tc>
        <w:tc>
          <w:tcPr>
            <w:tcW w:w="468" w:type="pct"/>
          </w:tcPr>
          <w:p w14:paraId="223A30A5" w14:textId="4CCFA917" w:rsidR="007617F9" w:rsidRPr="00AE639E" w:rsidRDefault="007617F9" w:rsidP="007617F9">
            <w:pPr>
              <w:shd w:val="clear" w:color="auto" w:fill="FFFFFF"/>
              <w:spacing w:before="180" w:after="180"/>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NAVTA Essential Skills IV.A.1.g.; V.A.3, 4, B.3; </w:t>
            </w:r>
            <w:r w:rsidRPr="00AE639E">
              <w:rPr>
                <w:rFonts w:ascii="Times New Roman" w:eastAsia="Times New Roman" w:hAnsi="Times New Roman" w:cs="Times New Roman"/>
                <w:color w:val="273540"/>
                <w:sz w:val="24"/>
                <w:szCs w:val="24"/>
              </w:rPr>
              <w:t>VII.A.13</w:t>
            </w:r>
          </w:p>
        </w:tc>
      </w:tr>
      <w:tr w:rsidR="007617F9" w:rsidRPr="00AE639E" w14:paraId="038578E0" w14:textId="36217409" w:rsidTr="008B21B2">
        <w:tc>
          <w:tcPr>
            <w:tcW w:w="214" w:type="pct"/>
            <w:shd w:val="clear" w:color="auto" w:fill="AEAAAA" w:themeFill="background2" w:themeFillShade="BF"/>
          </w:tcPr>
          <w:p w14:paraId="3A023B91"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753" w:type="pct"/>
            <w:shd w:val="clear" w:color="auto" w:fill="AEAAAA" w:themeFill="background2" w:themeFillShade="BF"/>
            <w:tcMar>
              <w:top w:w="43" w:type="dxa"/>
              <w:left w:w="115" w:type="dxa"/>
              <w:bottom w:w="43" w:type="dxa"/>
              <w:right w:w="115" w:type="dxa"/>
            </w:tcMar>
          </w:tcPr>
          <w:p w14:paraId="3DEB5C44"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b/>
                <w:bCs/>
                <w:kern w:val="36"/>
                <w:sz w:val="24"/>
                <w:szCs w:val="24"/>
              </w:rPr>
              <w:t>Understanding Parasitology</w:t>
            </w:r>
          </w:p>
        </w:tc>
        <w:tc>
          <w:tcPr>
            <w:tcW w:w="1373" w:type="pct"/>
            <w:shd w:val="clear" w:color="auto" w:fill="AEAAAA" w:themeFill="background2" w:themeFillShade="BF"/>
          </w:tcPr>
          <w:p w14:paraId="32B5CCFB" w14:textId="4831EA03"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p>
        </w:tc>
        <w:tc>
          <w:tcPr>
            <w:tcW w:w="1147" w:type="pct"/>
            <w:shd w:val="clear" w:color="auto" w:fill="AEAAAA" w:themeFill="background2" w:themeFillShade="BF"/>
          </w:tcPr>
          <w:p w14:paraId="31383EE8"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476" w:type="pct"/>
            <w:shd w:val="clear" w:color="auto" w:fill="AEAAAA" w:themeFill="background2" w:themeFillShade="BF"/>
          </w:tcPr>
          <w:p w14:paraId="3AA51E0C"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570" w:type="pct"/>
            <w:shd w:val="clear" w:color="auto" w:fill="AEAAAA" w:themeFill="background2" w:themeFillShade="BF"/>
          </w:tcPr>
          <w:p w14:paraId="308B0106" w14:textId="23F591AB"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468" w:type="pct"/>
            <w:shd w:val="clear" w:color="auto" w:fill="AEAAAA" w:themeFill="background2" w:themeFillShade="BF"/>
          </w:tcPr>
          <w:p w14:paraId="2E479DE9"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r>
      <w:tr w:rsidR="007617F9" w:rsidRPr="00AE639E" w14:paraId="1E22E3C7" w14:textId="484F2EE1" w:rsidTr="008B21B2">
        <w:tc>
          <w:tcPr>
            <w:tcW w:w="214" w:type="pct"/>
          </w:tcPr>
          <w:p w14:paraId="4CE3E88D" w14:textId="5BA40C1D"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7</w:t>
            </w:r>
            <w:r w:rsidR="00FF5C9D">
              <w:rPr>
                <w:rFonts w:ascii="Times New Roman" w:eastAsia="Times New Roman" w:hAnsi="Times New Roman" w:cs="Times New Roman"/>
                <w:sz w:val="24"/>
                <w:szCs w:val="24"/>
              </w:rPr>
              <w:t>1</w:t>
            </w:r>
          </w:p>
        </w:tc>
        <w:tc>
          <w:tcPr>
            <w:tcW w:w="753" w:type="pct"/>
            <w:shd w:val="clear" w:color="auto" w:fill="FFFFFF" w:themeFill="background1"/>
            <w:tcMar>
              <w:top w:w="43" w:type="dxa"/>
              <w:left w:w="115" w:type="dxa"/>
              <w:bottom w:w="43" w:type="dxa"/>
              <w:right w:w="115" w:type="dxa"/>
            </w:tcMar>
          </w:tcPr>
          <w:p w14:paraId="7AB8D823" w14:textId="02B3F5A8"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Explain concepts of parasitology. </w:t>
            </w:r>
          </w:p>
        </w:tc>
        <w:tc>
          <w:tcPr>
            <w:tcW w:w="1373" w:type="pct"/>
          </w:tcPr>
          <w:p w14:paraId="4434A990"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Explanation should include</w:t>
            </w:r>
          </w:p>
          <w:p w14:paraId="3359C4D7" w14:textId="77777777" w:rsidR="007617F9" w:rsidRPr="00AE639E" w:rsidRDefault="007617F9">
            <w:pPr>
              <w:numPr>
                <w:ilvl w:val="0"/>
                <w:numId w:val="46"/>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defining </w:t>
            </w:r>
            <w:r w:rsidRPr="00AE639E">
              <w:rPr>
                <w:rFonts w:ascii="Times New Roman" w:eastAsia="Times New Roman" w:hAnsi="Times New Roman" w:cs="Times New Roman"/>
                <w:i/>
                <w:iCs/>
                <w:color w:val="273540"/>
                <w:sz w:val="24"/>
                <w:szCs w:val="24"/>
              </w:rPr>
              <w:t>parasitology </w:t>
            </w:r>
            <w:r w:rsidRPr="00AE639E">
              <w:rPr>
                <w:rFonts w:ascii="Times New Roman" w:eastAsia="Times New Roman" w:hAnsi="Times New Roman" w:cs="Times New Roman"/>
                <w:color w:val="273540"/>
                <w:sz w:val="24"/>
                <w:szCs w:val="24"/>
              </w:rPr>
              <w:t>and associated terms (e.g., </w:t>
            </w:r>
            <w:r w:rsidRPr="00AE639E">
              <w:rPr>
                <w:rFonts w:ascii="Times New Roman" w:eastAsia="Times New Roman" w:hAnsi="Times New Roman" w:cs="Times New Roman"/>
                <w:i/>
                <w:iCs/>
                <w:color w:val="273540"/>
                <w:sz w:val="24"/>
                <w:szCs w:val="24"/>
              </w:rPr>
              <w:t>parasite, host, intermediate host, ova, larvae, vector</w:t>
            </w:r>
            <w:r w:rsidRPr="00AE639E">
              <w:rPr>
                <w:rFonts w:ascii="Times New Roman" w:eastAsia="Times New Roman" w:hAnsi="Times New Roman" w:cs="Times New Roman"/>
                <w:color w:val="273540"/>
                <w:sz w:val="24"/>
                <w:szCs w:val="24"/>
              </w:rPr>
              <w:t>)</w:t>
            </w:r>
          </w:p>
          <w:p w14:paraId="15E1498B" w14:textId="77777777" w:rsidR="007617F9" w:rsidRPr="00AE639E" w:rsidRDefault="007617F9">
            <w:pPr>
              <w:numPr>
                <w:ilvl w:val="0"/>
                <w:numId w:val="46"/>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classifying parasites (ectoparasites, endoparasites)</w:t>
            </w:r>
          </w:p>
          <w:p w14:paraId="4FDAEE80" w14:textId="7A4DF191" w:rsidR="007617F9" w:rsidRPr="00AE639E" w:rsidRDefault="007617F9">
            <w:pPr>
              <w:numPr>
                <w:ilvl w:val="0"/>
                <w:numId w:val="46"/>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identifying prevention of parasites</w:t>
            </w:r>
          </w:p>
          <w:p w14:paraId="7ECF2060" w14:textId="6D00B98B" w:rsidR="007617F9" w:rsidRPr="00AE639E" w:rsidRDefault="007617F9">
            <w:pPr>
              <w:numPr>
                <w:ilvl w:val="0"/>
                <w:numId w:val="46"/>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describing the diagnosis of parasites</w:t>
            </w:r>
          </w:p>
          <w:p w14:paraId="10193825" w14:textId="2C117CFE" w:rsidR="007617F9" w:rsidRPr="00AE639E" w:rsidRDefault="007617F9">
            <w:pPr>
              <w:numPr>
                <w:ilvl w:val="0"/>
                <w:numId w:val="46"/>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lastRenderedPageBreak/>
              <w:t>identifying the treatments for parasites based on parasite type and life cycle.</w:t>
            </w:r>
          </w:p>
          <w:p w14:paraId="60324FD2" w14:textId="77777777" w:rsidR="007617F9" w:rsidRPr="00AE639E" w:rsidRDefault="007617F9" w:rsidP="007617F9">
            <w:pPr>
              <w:shd w:val="clear" w:color="auto" w:fill="FFFFFF"/>
              <w:spacing w:before="100" w:beforeAutospacing="1" w:after="100" w:afterAutospacing="1"/>
              <w:rPr>
                <w:rFonts w:ascii="Times New Roman" w:eastAsia="Times New Roman" w:hAnsi="Times New Roman" w:cs="Times New Roman"/>
                <w:b/>
                <w:bCs/>
                <w:color w:val="273540"/>
                <w:sz w:val="24"/>
                <w:szCs w:val="24"/>
              </w:rPr>
            </w:pPr>
            <w:r w:rsidRPr="00AE639E">
              <w:rPr>
                <w:rFonts w:ascii="Times New Roman" w:eastAsia="Times New Roman" w:hAnsi="Times New Roman" w:cs="Times New Roman"/>
                <w:b/>
                <w:bCs/>
                <w:color w:val="273540"/>
                <w:sz w:val="24"/>
                <w:szCs w:val="24"/>
              </w:rPr>
              <w:t xml:space="preserve">Teacher Resources: </w:t>
            </w:r>
          </w:p>
          <w:p w14:paraId="68318296" w14:textId="378C7BB4" w:rsidR="007617F9" w:rsidRPr="00AE639E" w:rsidRDefault="007617F9">
            <w:pPr>
              <w:pStyle w:val="ListParagraph"/>
              <w:numPr>
                <w:ilvl w:val="0"/>
                <w:numId w:val="139"/>
              </w:numPr>
              <w:shd w:val="clear" w:color="auto" w:fill="FFFFFF"/>
              <w:spacing w:before="100" w:beforeAutospacing="1" w:after="100" w:afterAutospacing="1"/>
              <w:rPr>
                <w:rFonts w:ascii="Times New Roman" w:eastAsia="Times New Roman" w:hAnsi="Times New Roman" w:cs="Times New Roman"/>
                <w:color w:val="273540"/>
                <w:sz w:val="24"/>
                <w:szCs w:val="24"/>
              </w:rPr>
            </w:pPr>
            <w:hyperlink r:id="rId40" w:history="1">
              <w:r w:rsidRPr="00AE639E">
                <w:rPr>
                  <w:rStyle w:val="Hyperlink"/>
                  <w:rFonts w:ascii="Times New Roman" w:eastAsia="Times New Roman" w:hAnsi="Times New Roman" w:cs="Times New Roman"/>
                  <w:sz w:val="24"/>
                  <w:szCs w:val="24"/>
                </w:rPr>
                <w:t>American Heartworm Society</w:t>
              </w:r>
            </w:hyperlink>
          </w:p>
          <w:p w14:paraId="08BA5EB4" w14:textId="1325E869" w:rsidR="007617F9" w:rsidRPr="00AE639E" w:rsidRDefault="007617F9">
            <w:pPr>
              <w:pStyle w:val="ListParagraph"/>
              <w:numPr>
                <w:ilvl w:val="0"/>
                <w:numId w:val="139"/>
              </w:numPr>
              <w:shd w:val="clear" w:color="auto" w:fill="FFFFFF"/>
              <w:spacing w:before="100" w:beforeAutospacing="1" w:after="100" w:afterAutospacing="1"/>
              <w:rPr>
                <w:rFonts w:ascii="Times New Roman" w:eastAsia="Times New Roman" w:hAnsi="Times New Roman" w:cs="Times New Roman"/>
                <w:color w:val="273540"/>
                <w:sz w:val="24"/>
                <w:szCs w:val="24"/>
              </w:rPr>
            </w:pPr>
            <w:hyperlink r:id="rId41" w:history="1">
              <w:r w:rsidRPr="00AE639E">
                <w:rPr>
                  <w:rStyle w:val="Hyperlink"/>
                  <w:rFonts w:ascii="Times New Roman" w:eastAsia="Times New Roman" w:hAnsi="Times New Roman" w:cs="Times New Roman"/>
                  <w:sz w:val="24"/>
                  <w:szCs w:val="24"/>
                </w:rPr>
                <w:t>Companion Animal Parasite Council</w:t>
              </w:r>
            </w:hyperlink>
          </w:p>
          <w:p w14:paraId="2048A65C" w14:textId="23CEC87C" w:rsidR="007617F9" w:rsidRPr="00AE639E" w:rsidRDefault="007617F9" w:rsidP="007617F9">
            <w:pPr>
              <w:shd w:val="clear" w:color="auto" w:fill="FFFFFF"/>
              <w:spacing w:before="100" w:beforeAutospacing="1" w:after="100" w:afterAutospacing="1"/>
              <w:rPr>
                <w:rFonts w:ascii="Times New Roman" w:eastAsia="Times New Roman" w:hAnsi="Times New Roman" w:cs="Times New Roman"/>
                <w:color w:val="273540"/>
                <w:sz w:val="24"/>
                <w:szCs w:val="24"/>
              </w:rPr>
            </w:pPr>
          </w:p>
        </w:tc>
        <w:tc>
          <w:tcPr>
            <w:tcW w:w="1147" w:type="pct"/>
          </w:tcPr>
          <w:p w14:paraId="1A23D258"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lastRenderedPageBreak/>
              <w:t>Process/Skill Questions:</w:t>
            </w:r>
          </w:p>
          <w:p w14:paraId="6B494558" w14:textId="77777777" w:rsidR="007617F9" w:rsidRPr="00AE639E" w:rsidRDefault="007617F9">
            <w:pPr>
              <w:numPr>
                <w:ilvl w:val="0"/>
                <w:numId w:val="47"/>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are parasites harmful to animals?</w:t>
            </w:r>
          </w:p>
          <w:p w14:paraId="74F636D4" w14:textId="77777777" w:rsidR="007617F9" w:rsidRPr="00AE639E" w:rsidRDefault="007617F9">
            <w:pPr>
              <w:numPr>
                <w:ilvl w:val="0"/>
                <w:numId w:val="47"/>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How do endoparasites and ectoparasites differ?</w:t>
            </w:r>
          </w:p>
          <w:p w14:paraId="24A25895" w14:textId="77777777" w:rsidR="007617F9" w:rsidRPr="00AE639E" w:rsidRDefault="007617F9">
            <w:pPr>
              <w:numPr>
                <w:ilvl w:val="0"/>
                <w:numId w:val="47"/>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are some traditional methods for preventing parasites in domestic animals?</w:t>
            </w:r>
          </w:p>
          <w:p w14:paraId="2C4C8FF7" w14:textId="0301E182" w:rsidR="007617F9" w:rsidRPr="00AE639E" w:rsidRDefault="007617F9">
            <w:pPr>
              <w:numPr>
                <w:ilvl w:val="0"/>
                <w:numId w:val="47"/>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lastRenderedPageBreak/>
              <w:t>How can parasites on a pet be harmful to the pet owner?</w:t>
            </w:r>
          </w:p>
          <w:p w14:paraId="75B7296C" w14:textId="103BC722" w:rsidR="007617F9" w:rsidRPr="00AE639E" w:rsidRDefault="007617F9" w:rsidP="007617F9">
            <w:pPr>
              <w:tabs>
                <w:tab w:val="left" w:pos="1905"/>
              </w:tabs>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ab/>
            </w:r>
          </w:p>
        </w:tc>
        <w:tc>
          <w:tcPr>
            <w:tcW w:w="476" w:type="pct"/>
          </w:tcPr>
          <w:p w14:paraId="722E42AD" w14:textId="07C9F085" w:rsidR="007617F9" w:rsidRPr="00AE639E"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lastRenderedPageBreak/>
              <w:t>English: 11.RV, 11.RI, 11.C, 11.LU, 12.RV, 12.RI, 12.C, 12.LU</w:t>
            </w:r>
          </w:p>
        </w:tc>
        <w:tc>
          <w:tcPr>
            <w:tcW w:w="570" w:type="pct"/>
          </w:tcPr>
          <w:p w14:paraId="7958354D" w14:textId="77777777" w:rsidR="007617F9"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t>AS.02.01</w:t>
            </w:r>
          </w:p>
          <w:p w14:paraId="3B8FA20F" w14:textId="77777777" w:rsidR="007617F9" w:rsidRDefault="007617F9" w:rsidP="007617F9">
            <w:pPr>
              <w:shd w:val="clear" w:color="auto" w:fill="FFFFFF"/>
              <w:spacing w:before="180" w:after="180"/>
              <w:rPr>
                <w:rFonts w:ascii="Times New Roman" w:hAnsi="Times New Roman" w:cs="Times New Roman"/>
                <w:sz w:val="24"/>
                <w:szCs w:val="24"/>
              </w:rPr>
            </w:pPr>
          </w:p>
          <w:p w14:paraId="74816517" w14:textId="4801CB1A"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t>Prepared Public Speaking</w:t>
            </w:r>
          </w:p>
        </w:tc>
        <w:tc>
          <w:tcPr>
            <w:tcW w:w="468" w:type="pct"/>
          </w:tcPr>
          <w:p w14:paraId="6DE87B62" w14:textId="31E18A80" w:rsidR="007617F9" w:rsidRPr="00AE639E" w:rsidRDefault="007617F9" w:rsidP="007617F9">
            <w:pPr>
              <w:shd w:val="clear" w:color="auto" w:fill="FFFFFF"/>
              <w:spacing w:before="180" w:after="180"/>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NAVTA Essential Skills V.B.3; VII.A.11, 13</w:t>
            </w:r>
          </w:p>
          <w:p w14:paraId="0AD26361" w14:textId="77777777"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p>
          <w:p w14:paraId="692551B1" w14:textId="54F9F2DB"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p>
        </w:tc>
      </w:tr>
      <w:tr w:rsidR="007617F9" w:rsidRPr="00AE639E" w14:paraId="42FDC553" w14:textId="737AF600" w:rsidTr="008B21B2">
        <w:tc>
          <w:tcPr>
            <w:tcW w:w="214" w:type="pct"/>
          </w:tcPr>
          <w:p w14:paraId="3A168EAC" w14:textId="074992AF"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7</w:t>
            </w:r>
            <w:r w:rsidR="00FF5C9D">
              <w:rPr>
                <w:rFonts w:ascii="Times New Roman" w:eastAsia="Times New Roman" w:hAnsi="Times New Roman" w:cs="Times New Roman"/>
                <w:sz w:val="24"/>
                <w:szCs w:val="24"/>
              </w:rPr>
              <w:t>2</w:t>
            </w:r>
          </w:p>
        </w:tc>
        <w:tc>
          <w:tcPr>
            <w:tcW w:w="753" w:type="pct"/>
            <w:shd w:val="clear" w:color="auto" w:fill="FFFFFF" w:themeFill="background1"/>
            <w:tcMar>
              <w:top w:w="43" w:type="dxa"/>
              <w:left w:w="115" w:type="dxa"/>
              <w:bottom w:w="43" w:type="dxa"/>
              <w:right w:w="115" w:type="dxa"/>
            </w:tcMar>
          </w:tcPr>
          <w:p w14:paraId="38B3E242" w14:textId="5E5D3DBE"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Identify parasites that commonly affect animals. </w:t>
            </w:r>
          </w:p>
        </w:tc>
        <w:tc>
          <w:tcPr>
            <w:tcW w:w="1373" w:type="pct"/>
          </w:tcPr>
          <w:p w14:paraId="149073CB"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Identification should include</w:t>
            </w:r>
          </w:p>
          <w:p w14:paraId="04B6FDFB" w14:textId="7D8604F3" w:rsidR="007617F9" w:rsidRPr="00AE639E" w:rsidRDefault="007617F9">
            <w:pPr>
              <w:numPr>
                <w:ilvl w:val="0"/>
                <w:numId w:val="48"/>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endoparasites (e.g., heartworm; ascarids, or roundworms; hookworms; whipworms; tapeworms; giardia; coccidia) during different developmental stages</w:t>
            </w:r>
          </w:p>
          <w:p w14:paraId="7B3A3862" w14:textId="6A52311C" w:rsidR="007617F9" w:rsidRPr="00AE639E" w:rsidRDefault="007617F9">
            <w:pPr>
              <w:numPr>
                <w:ilvl w:val="0"/>
                <w:numId w:val="48"/>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 xml:space="preserve">ectoparasites (e.g., fleas, mites, ticks, </w:t>
            </w:r>
            <w:r w:rsidR="00B51FF7">
              <w:rPr>
                <w:rFonts w:ascii="Times New Roman" w:eastAsia="Times New Roman" w:hAnsi="Times New Roman" w:cs="Times New Roman"/>
                <w:color w:val="273540"/>
                <w:sz w:val="24"/>
                <w:szCs w:val="24"/>
              </w:rPr>
              <w:t>C</w:t>
            </w:r>
            <w:r w:rsidRPr="00AE639E">
              <w:rPr>
                <w:rFonts w:ascii="Times New Roman" w:eastAsia="Times New Roman" w:hAnsi="Times New Roman" w:cs="Times New Roman"/>
                <w:color w:val="273540"/>
                <w:sz w:val="24"/>
                <w:szCs w:val="24"/>
              </w:rPr>
              <w:t xml:space="preserve">uterebra) </w:t>
            </w:r>
            <w:r w:rsidR="00B51FF7">
              <w:rPr>
                <w:rFonts w:ascii="Times New Roman" w:eastAsia="Times New Roman" w:hAnsi="Times New Roman" w:cs="Times New Roman"/>
                <w:color w:val="273540"/>
                <w:sz w:val="24"/>
                <w:szCs w:val="24"/>
              </w:rPr>
              <w:t>at</w:t>
            </w:r>
            <w:r w:rsidRPr="00AE639E">
              <w:rPr>
                <w:rFonts w:ascii="Times New Roman" w:eastAsia="Times New Roman" w:hAnsi="Times New Roman" w:cs="Times New Roman"/>
                <w:color w:val="273540"/>
                <w:sz w:val="24"/>
                <w:szCs w:val="24"/>
              </w:rPr>
              <w:t xml:space="preserve"> different developmental stages</w:t>
            </w:r>
          </w:p>
          <w:p w14:paraId="363C9F4B" w14:textId="77777777" w:rsidR="007617F9" w:rsidRPr="00AE639E" w:rsidRDefault="007617F9">
            <w:pPr>
              <w:numPr>
                <w:ilvl w:val="0"/>
                <w:numId w:val="48"/>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parasites with zoonotic potential</w:t>
            </w:r>
          </w:p>
          <w:p w14:paraId="67FBD3EB" w14:textId="1536F00D" w:rsidR="007617F9" w:rsidRPr="00AE639E" w:rsidRDefault="007617F9">
            <w:pPr>
              <w:numPr>
                <w:ilvl w:val="0"/>
                <w:numId w:val="48"/>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sz w:val="24"/>
                <w:szCs w:val="24"/>
              </w:rPr>
              <w:t>the life cycle of parasites and its relationship to parasitic infestation, detection, and treatment including targeted prevention strategies</w:t>
            </w:r>
            <w:r w:rsidRPr="00AE639E">
              <w:rPr>
                <w:rFonts w:ascii="Times New Roman" w:eastAsia="Times New Roman" w:hAnsi="Times New Roman" w:cs="Times New Roman"/>
                <w:color w:val="273540"/>
                <w:sz w:val="24"/>
                <w:szCs w:val="24"/>
              </w:rPr>
              <w:t>.</w:t>
            </w:r>
          </w:p>
        </w:tc>
        <w:tc>
          <w:tcPr>
            <w:tcW w:w="1147" w:type="pct"/>
          </w:tcPr>
          <w:p w14:paraId="3A4318CF"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t>Process/Skill Questions:</w:t>
            </w:r>
          </w:p>
          <w:p w14:paraId="3B1B7F36" w14:textId="77777777" w:rsidR="007617F9" w:rsidRPr="00AE639E" w:rsidRDefault="007617F9">
            <w:pPr>
              <w:numPr>
                <w:ilvl w:val="0"/>
                <w:numId w:val="49"/>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distinguishing characteristics are used to identify parasites?</w:t>
            </w:r>
          </w:p>
          <w:p w14:paraId="28EC156F" w14:textId="77777777" w:rsidR="007617F9" w:rsidRPr="00AE639E" w:rsidRDefault="007617F9">
            <w:pPr>
              <w:numPr>
                <w:ilvl w:val="0"/>
                <w:numId w:val="49"/>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is it difficult to determine if an animal has an internal parasite?</w:t>
            </w:r>
          </w:p>
          <w:p w14:paraId="03FEFC80" w14:textId="77777777" w:rsidR="007617F9" w:rsidRPr="00AE639E" w:rsidRDefault="007617F9">
            <w:pPr>
              <w:numPr>
                <w:ilvl w:val="0"/>
                <w:numId w:val="49"/>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techniques are commonly used to check for fleas?</w:t>
            </w:r>
          </w:p>
          <w:p w14:paraId="7ABB9CB2" w14:textId="77777777" w:rsidR="007617F9" w:rsidRPr="00AE639E" w:rsidRDefault="007617F9">
            <w:pPr>
              <w:numPr>
                <w:ilvl w:val="0"/>
                <w:numId w:val="49"/>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should a dog that tests positive for heartworms not continue taking a heartworm preventive?</w:t>
            </w:r>
          </w:p>
          <w:p w14:paraId="0A7750B4" w14:textId="77777777" w:rsidR="007617F9" w:rsidRPr="00AE639E" w:rsidRDefault="007617F9">
            <w:pPr>
              <w:numPr>
                <w:ilvl w:val="0"/>
                <w:numId w:val="49"/>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are fecal samples important when diagnosing internal parasites?</w:t>
            </w:r>
          </w:p>
          <w:p w14:paraId="0763F766" w14:textId="1E5FBC92" w:rsidR="007617F9" w:rsidRPr="00AE639E" w:rsidRDefault="007617F9">
            <w:pPr>
              <w:numPr>
                <w:ilvl w:val="0"/>
                <w:numId w:val="49"/>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lastRenderedPageBreak/>
              <w:t>What are the similarities and differences between the indirect and direct life cycles of parasites?</w:t>
            </w:r>
          </w:p>
        </w:tc>
        <w:tc>
          <w:tcPr>
            <w:tcW w:w="476" w:type="pct"/>
          </w:tcPr>
          <w:p w14:paraId="4B0228BE" w14:textId="691CDA68" w:rsidR="007617F9" w:rsidRPr="00AE639E"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lastRenderedPageBreak/>
              <w:t>English: 11.RV, 11.RI, 12.RV, 12.RI</w:t>
            </w:r>
          </w:p>
        </w:tc>
        <w:tc>
          <w:tcPr>
            <w:tcW w:w="570" w:type="pct"/>
          </w:tcPr>
          <w:p w14:paraId="46628E7C" w14:textId="77777777" w:rsidR="007617F9"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t>AS.02.01</w:t>
            </w:r>
          </w:p>
          <w:p w14:paraId="0777973E" w14:textId="77777777" w:rsidR="007617F9" w:rsidRDefault="007617F9" w:rsidP="007617F9">
            <w:pPr>
              <w:shd w:val="clear" w:color="auto" w:fill="FFFFFF"/>
              <w:spacing w:before="180" w:after="180"/>
              <w:rPr>
                <w:rFonts w:ascii="Times New Roman" w:hAnsi="Times New Roman" w:cs="Times New Roman"/>
                <w:sz w:val="24"/>
                <w:szCs w:val="24"/>
              </w:rPr>
            </w:pPr>
          </w:p>
          <w:p w14:paraId="3C060425" w14:textId="4E00F7C6"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t>Veterinary Science CDE</w:t>
            </w:r>
          </w:p>
        </w:tc>
        <w:tc>
          <w:tcPr>
            <w:tcW w:w="468" w:type="pct"/>
          </w:tcPr>
          <w:p w14:paraId="2D784DF3" w14:textId="060DFCEE" w:rsidR="007617F9" w:rsidRPr="00AE639E" w:rsidRDefault="007617F9" w:rsidP="007617F9">
            <w:pPr>
              <w:shd w:val="clear" w:color="auto" w:fill="FFFFFF"/>
              <w:spacing w:before="180" w:after="180"/>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NAVTA Essential Skills V.B.3; VII.A.1, 11</w:t>
            </w:r>
          </w:p>
          <w:p w14:paraId="600392D6" w14:textId="1DB14645"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p>
        </w:tc>
      </w:tr>
      <w:tr w:rsidR="007617F9" w:rsidRPr="00AE639E" w14:paraId="45FD3B9F" w14:textId="5A0DC19A" w:rsidTr="008B21B2">
        <w:tc>
          <w:tcPr>
            <w:tcW w:w="214" w:type="pct"/>
          </w:tcPr>
          <w:p w14:paraId="3FD21799" w14:textId="34875B12"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7</w:t>
            </w:r>
            <w:r w:rsidR="00FF5C9D">
              <w:rPr>
                <w:rFonts w:ascii="Times New Roman" w:eastAsia="Times New Roman" w:hAnsi="Times New Roman" w:cs="Times New Roman"/>
                <w:sz w:val="24"/>
                <w:szCs w:val="24"/>
              </w:rPr>
              <w:t>3</w:t>
            </w:r>
          </w:p>
        </w:tc>
        <w:tc>
          <w:tcPr>
            <w:tcW w:w="753" w:type="pct"/>
            <w:shd w:val="clear" w:color="auto" w:fill="FFFFFF" w:themeFill="background1"/>
            <w:tcMar>
              <w:top w:w="43" w:type="dxa"/>
              <w:left w:w="115" w:type="dxa"/>
              <w:bottom w:w="43" w:type="dxa"/>
              <w:right w:w="115" w:type="dxa"/>
            </w:tcMar>
          </w:tcPr>
          <w:p w14:paraId="516272D5" w14:textId="709C861E"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Demonstrate standard diagnostic procedures for determining the presence of parasites. </w:t>
            </w:r>
          </w:p>
        </w:tc>
        <w:tc>
          <w:tcPr>
            <w:tcW w:w="1373" w:type="pct"/>
          </w:tcPr>
          <w:p w14:paraId="130B9C65"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Demonstration may include</w:t>
            </w:r>
          </w:p>
          <w:p w14:paraId="31B77477" w14:textId="7E78CE86" w:rsidR="007617F9" w:rsidRPr="00AE639E" w:rsidRDefault="00442BFA">
            <w:pPr>
              <w:numPr>
                <w:ilvl w:val="0"/>
                <w:numId w:val="50"/>
              </w:numPr>
              <w:shd w:val="clear" w:color="auto" w:fill="FFFFFF"/>
              <w:spacing w:before="100" w:beforeAutospacing="1" w:after="100" w:afterAutospacing="1"/>
              <w:rPr>
                <w:rFonts w:ascii="Times New Roman" w:eastAsia="Times New Roman" w:hAnsi="Times New Roman" w:cs="Times New Roman"/>
                <w:color w:val="273540"/>
                <w:sz w:val="24"/>
                <w:szCs w:val="24"/>
              </w:rPr>
            </w:pPr>
            <w:r>
              <w:rPr>
                <w:rFonts w:ascii="Times New Roman" w:eastAsia="Times New Roman" w:hAnsi="Times New Roman" w:cs="Times New Roman"/>
                <w:color w:val="273540"/>
                <w:sz w:val="24"/>
                <w:szCs w:val="24"/>
              </w:rPr>
              <w:t>r</w:t>
            </w:r>
            <w:r w:rsidRPr="00AE639E">
              <w:rPr>
                <w:rFonts w:ascii="Times New Roman" w:eastAsia="Times New Roman" w:hAnsi="Times New Roman" w:cs="Times New Roman"/>
                <w:color w:val="273540"/>
                <w:sz w:val="24"/>
                <w:szCs w:val="24"/>
              </w:rPr>
              <w:t xml:space="preserve">ecognizing </w:t>
            </w:r>
            <w:r w:rsidR="007617F9" w:rsidRPr="00AE639E">
              <w:rPr>
                <w:rFonts w:ascii="Times New Roman" w:eastAsia="Times New Roman" w:hAnsi="Times New Roman" w:cs="Times New Roman"/>
                <w:color w:val="273540"/>
                <w:sz w:val="24"/>
                <w:szCs w:val="24"/>
              </w:rPr>
              <w:t>signs and symptoms exhibited by an animal with each common parasitic infestation</w:t>
            </w:r>
          </w:p>
          <w:p w14:paraId="65FBCAE6" w14:textId="7B97E6C2" w:rsidR="007617F9" w:rsidRPr="00AE639E" w:rsidRDefault="00442BFA">
            <w:pPr>
              <w:numPr>
                <w:ilvl w:val="0"/>
                <w:numId w:val="50"/>
              </w:numPr>
              <w:shd w:val="clear" w:color="auto" w:fill="FFFFFF"/>
              <w:spacing w:before="100" w:beforeAutospacing="1" w:after="100" w:afterAutospacing="1"/>
              <w:rPr>
                <w:rFonts w:ascii="Times New Roman" w:eastAsia="Times New Roman" w:hAnsi="Times New Roman" w:cs="Times New Roman"/>
                <w:color w:val="273540"/>
                <w:sz w:val="24"/>
                <w:szCs w:val="24"/>
              </w:rPr>
            </w:pPr>
            <w:r>
              <w:rPr>
                <w:rFonts w:ascii="Times New Roman" w:eastAsia="Times New Roman" w:hAnsi="Times New Roman" w:cs="Times New Roman"/>
                <w:color w:val="273540"/>
                <w:sz w:val="24"/>
                <w:szCs w:val="24"/>
              </w:rPr>
              <w:t>d</w:t>
            </w:r>
            <w:r w:rsidRPr="00AE639E">
              <w:rPr>
                <w:rFonts w:ascii="Times New Roman" w:eastAsia="Times New Roman" w:hAnsi="Times New Roman" w:cs="Times New Roman"/>
                <w:color w:val="273540"/>
                <w:sz w:val="24"/>
                <w:szCs w:val="24"/>
              </w:rPr>
              <w:t xml:space="preserve">escribing </w:t>
            </w:r>
            <w:r w:rsidR="007617F9" w:rsidRPr="00AE639E">
              <w:rPr>
                <w:rFonts w:ascii="Times New Roman" w:eastAsia="Times New Roman" w:hAnsi="Times New Roman" w:cs="Times New Roman"/>
                <w:color w:val="273540"/>
                <w:sz w:val="24"/>
                <w:szCs w:val="24"/>
              </w:rPr>
              <w:t>acute and chronic effects of parasitism</w:t>
            </w:r>
          </w:p>
          <w:p w14:paraId="3F7B8FA8" w14:textId="77777777" w:rsidR="007617F9" w:rsidRPr="00AE639E" w:rsidRDefault="007617F9">
            <w:pPr>
              <w:numPr>
                <w:ilvl w:val="0"/>
                <w:numId w:val="50"/>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performing a gross exam, direct smear, and skin scraping</w:t>
            </w:r>
          </w:p>
          <w:p w14:paraId="0242E605" w14:textId="76EADBAA" w:rsidR="007617F9" w:rsidRPr="00AE639E" w:rsidRDefault="007617F9">
            <w:pPr>
              <w:numPr>
                <w:ilvl w:val="0"/>
                <w:numId w:val="50"/>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performing a fecal float in sugar solution and in salt solution, including identifying the difference between a fecal float on small animals and a fecal egg count on horses and other large animals (FAMACHA score)</w:t>
            </w:r>
          </w:p>
          <w:p w14:paraId="5B7EF3F4" w14:textId="77777777" w:rsidR="007617F9" w:rsidRPr="00AE639E" w:rsidRDefault="007617F9">
            <w:pPr>
              <w:numPr>
                <w:ilvl w:val="0"/>
                <w:numId w:val="50"/>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obtaining and storing parasite samples for testing</w:t>
            </w:r>
          </w:p>
          <w:p w14:paraId="5235F684" w14:textId="061A5010" w:rsidR="007617F9" w:rsidRPr="00AE639E" w:rsidRDefault="007617F9">
            <w:pPr>
              <w:numPr>
                <w:ilvl w:val="0"/>
                <w:numId w:val="50"/>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using a microscope to identify parasites in feces, blood, skin, or hair using proper magnification and scanning patterns.</w:t>
            </w:r>
          </w:p>
          <w:p w14:paraId="32AC2B64" w14:textId="7777777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eastAsia="Times New Roman" w:hAnsi="Times New Roman" w:cs="Times New Roman"/>
                <w:b/>
                <w:bCs/>
                <w:sz w:val="24"/>
                <w:szCs w:val="24"/>
              </w:rPr>
              <w:lastRenderedPageBreak/>
              <w:t xml:space="preserve">Teacher Resource: </w:t>
            </w:r>
          </w:p>
          <w:p w14:paraId="48DC4984" w14:textId="120976BE" w:rsidR="007617F9" w:rsidRPr="00AE639E" w:rsidRDefault="007617F9" w:rsidP="007617F9">
            <w:pPr>
              <w:shd w:val="clear" w:color="auto" w:fill="FFFFFF"/>
              <w:spacing w:before="100" w:beforeAutospacing="1" w:after="100" w:afterAutospacing="1"/>
              <w:rPr>
                <w:rFonts w:ascii="Times New Roman" w:hAnsi="Times New Roman" w:cs="Times New Roman"/>
                <w:color w:val="273540"/>
                <w:sz w:val="24"/>
                <w:szCs w:val="24"/>
              </w:rPr>
            </w:pPr>
            <w:hyperlink r:id="rId42" w:history="1">
              <w:r w:rsidRPr="00AE639E">
                <w:rPr>
                  <w:rStyle w:val="Hyperlink"/>
                  <w:rFonts w:ascii="Times New Roman" w:eastAsia="Times New Roman" w:hAnsi="Times New Roman" w:cs="Times New Roman"/>
                  <w:sz w:val="24"/>
                  <w:szCs w:val="24"/>
                </w:rPr>
                <w:t>Veterinary Science Handbook</w:t>
              </w:r>
            </w:hyperlink>
            <w:r w:rsidRPr="00AE639E">
              <w:rPr>
                <w:rFonts w:ascii="Times New Roman" w:eastAsia="Times New Roman" w:hAnsi="Times New Roman" w:cs="Times New Roman"/>
                <w:sz w:val="24"/>
                <w:szCs w:val="24"/>
              </w:rPr>
              <w:t>, Virginia FFA</w:t>
            </w:r>
          </w:p>
        </w:tc>
        <w:tc>
          <w:tcPr>
            <w:tcW w:w="1147" w:type="pct"/>
          </w:tcPr>
          <w:p w14:paraId="426D497F"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lastRenderedPageBreak/>
              <w:t>Process/Skill Questions:</w:t>
            </w:r>
          </w:p>
          <w:p w14:paraId="75A9604E" w14:textId="77777777" w:rsidR="007617F9" w:rsidRPr="00AE639E" w:rsidRDefault="007617F9">
            <w:pPr>
              <w:numPr>
                <w:ilvl w:val="0"/>
                <w:numId w:val="51"/>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How is a viable sample collected?</w:t>
            </w:r>
          </w:p>
          <w:p w14:paraId="7DE08200" w14:textId="77777777" w:rsidR="007617F9" w:rsidRPr="00AE639E" w:rsidRDefault="007617F9">
            <w:pPr>
              <w:numPr>
                <w:ilvl w:val="0"/>
                <w:numId w:val="51"/>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How is each diagnostic test performed?</w:t>
            </w:r>
          </w:p>
          <w:p w14:paraId="00ED5281" w14:textId="4EA8D94E" w:rsidR="007617F9" w:rsidRPr="00AE639E" w:rsidRDefault="007617F9">
            <w:pPr>
              <w:numPr>
                <w:ilvl w:val="0"/>
                <w:numId w:val="51"/>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How are parasitic infestations detected in asymptomatic animals?</w:t>
            </w:r>
          </w:p>
          <w:p w14:paraId="3A4840DE" w14:textId="2B82C7C7" w:rsidR="007617F9" w:rsidRPr="00AE639E" w:rsidRDefault="007617F9">
            <w:pPr>
              <w:numPr>
                <w:ilvl w:val="0"/>
                <w:numId w:val="51"/>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are the long-term effects of parasitic infestation in animals?</w:t>
            </w:r>
          </w:p>
          <w:p w14:paraId="2ABB89F9"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p>
        </w:tc>
        <w:tc>
          <w:tcPr>
            <w:tcW w:w="476" w:type="pct"/>
          </w:tcPr>
          <w:p w14:paraId="72F47B28" w14:textId="12F3BB8C" w:rsidR="007617F9" w:rsidRPr="00AE639E"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t>English: 11.RV, 11.RI, 11.C, 11.LU, 12.RV, 12.RI, 12.C, 12.LU</w:t>
            </w:r>
          </w:p>
        </w:tc>
        <w:tc>
          <w:tcPr>
            <w:tcW w:w="570" w:type="pct"/>
          </w:tcPr>
          <w:p w14:paraId="0D506B7D" w14:textId="77777777" w:rsidR="007617F9"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t>AS.03.01</w:t>
            </w:r>
          </w:p>
          <w:p w14:paraId="325FECDE" w14:textId="77777777" w:rsidR="007617F9" w:rsidRDefault="007617F9" w:rsidP="007617F9">
            <w:pPr>
              <w:shd w:val="clear" w:color="auto" w:fill="FFFFFF"/>
              <w:spacing w:before="180" w:after="180"/>
              <w:rPr>
                <w:rFonts w:ascii="Times New Roman" w:hAnsi="Times New Roman" w:cs="Times New Roman"/>
                <w:sz w:val="24"/>
                <w:szCs w:val="24"/>
              </w:rPr>
            </w:pPr>
          </w:p>
          <w:p w14:paraId="3B687A32" w14:textId="61384890"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t>Veterinary Science CDE</w:t>
            </w:r>
          </w:p>
        </w:tc>
        <w:tc>
          <w:tcPr>
            <w:tcW w:w="468" w:type="pct"/>
          </w:tcPr>
          <w:p w14:paraId="3F4BE863" w14:textId="5B0E1730" w:rsidR="007617F9" w:rsidRPr="00AE639E" w:rsidRDefault="007617F9" w:rsidP="007617F9">
            <w:pPr>
              <w:shd w:val="clear" w:color="auto" w:fill="FFFFFF"/>
              <w:spacing w:before="180" w:after="180"/>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NAVTA Essential Skills V.B.7; VII.A.1, 2, 6, 7, 11, 12</w:t>
            </w:r>
          </w:p>
          <w:p w14:paraId="1B2FECCF" w14:textId="54338C83"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p>
        </w:tc>
      </w:tr>
      <w:tr w:rsidR="007617F9" w:rsidRPr="00AE639E" w14:paraId="29779B16" w14:textId="29789E21" w:rsidTr="008B21B2">
        <w:tc>
          <w:tcPr>
            <w:tcW w:w="214" w:type="pct"/>
            <w:shd w:val="clear" w:color="auto" w:fill="AEAAAA" w:themeFill="background2" w:themeFillShade="BF"/>
          </w:tcPr>
          <w:p w14:paraId="7D04E3C3"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753" w:type="pct"/>
            <w:shd w:val="clear" w:color="auto" w:fill="AEAAAA" w:themeFill="background2" w:themeFillShade="BF"/>
            <w:tcMar>
              <w:top w:w="43" w:type="dxa"/>
              <w:left w:w="115" w:type="dxa"/>
              <w:bottom w:w="43" w:type="dxa"/>
              <w:right w:w="115" w:type="dxa"/>
            </w:tcMar>
          </w:tcPr>
          <w:p w14:paraId="5F16778C"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b/>
                <w:bCs/>
                <w:kern w:val="36"/>
                <w:sz w:val="24"/>
                <w:szCs w:val="24"/>
              </w:rPr>
              <w:t>Understanding Veterinary Pharmacology</w:t>
            </w:r>
          </w:p>
        </w:tc>
        <w:tc>
          <w:tcPr>
            <w:tcW w:w="1373" w:type="pct"/>
            <w:shd w:val="clear" w:color="auto" w:fill="AEAAAA" w:themeFill="background2" w:themeFillShade="BF"/>
          </w:tcPr>
          <w:p w14:paraId="22C638A3" w14:textId="246F5B83"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p>
        </w:tc>
        <w:tc>
          <w:tcPr>
            <w:tcW w:w="1147" w:type="pct"/>
            <w:shd w:val="clear" w:color="auto" w:fill="AEAAAA" w:themeFill="background2" w:themeFillShade="BF"/>
          </w:tcPr>
          <w:p w14:paraId="4294FE05"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476" w:type="pct"/>
            <w:shd w:val="clear" w:color="auto" w:fill="AEAAAA" w:themeFill="background2" w:themeFillShade="BF"/>
          </w:tcPr>
          <w:p w14:paraId="472826D2"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570" w:type="pct"/>
            <w:shd w:val="clear" w:color="auto" w:fill="AEAAAA" w:themeFill="background2" w:themeFillShade="BF"/>
          </w:tcPr>
          <w:p w14:paraId="44B18D7E" w14:textId="3A115511"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468" w:type="pct"/>
            <w:shd w:val="clear" w:color="auto" w:fill="AEAAAA" w:themeFill="background2" w:themeFillShade="BF"/>
          </w:tcPr>
          <w:p w14:paraId="477C6844"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r>
      <w:tr w:rsidR="007617F9" w:rsidRPr="00AE639E" w14:paraId="7FBBA0EF" w14:textId="129849C5" w:rsidTr="008B21B2">
        <w:tc>
          <w:tcPr>
            <w:tcW w:w="214" w:type="pct"/>
          </w:tcPr>
          <w:p w14:paraId="5CDB83AD" w14:textId="4FDC2B76"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7</w:t>
            </w:r>
            <w:r w:rsidR="00FF5C9D">
              <w:rPr>
                <w:rFonts w:ascii="Times New Roman" w:eastAsia="Times New Roman" w:hAnsi="Times New Roman" w:cs="Times New Roman"/>
                <w:sz w:val="24"/>
                <w:szCs w:val="24"/>
              </w:rPr>
              <w:t>4</w:t>
            </w:r>
          </w:p>
        </w:tc>
        <w:tc>
          <w:tcPr>
            <w:tcW w:w="753" w:type="pct"/>
            <w:shd w:val="clear" w:color="auto" w:fill="FFFFFF" w:themeFill="background1"/>
            <w:tcMar>
              <w:top w:w="43" w:type="dxa"/>
              <w:left w:w="115" w:type="dxa"/>
              <w:bottom w:w="43" w:type="dxa"/>
              <w:right w:w="115" w:type="dxa"/>
            </w:tcMar>
          </w:tcPr>
          <w:p w14:paraId="5365D80F" w14:textId="3FA29FDC"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Explain the concept of pharmacology. </w:t>
            </w:r>
          </w:p>
        </w:tc>
        <w:tc>
          <w:tcPr>
            <w:tcW w:w="1373" w:type="pct"/>
          </w:tcPr>
          <w:p w14:paraId="3CE4F1CC"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Explanation should include</w:t>
            </w:r>
          </w:p>
          <w:p w14:paraId="361CF14F" w14:textId="77777777" w:rsidR="007617F9" w:rsidRPr="00AE639E" w:rsidRDefault="007617F9">
            <w:pPr>
              <w:numPr>
                <w:ilvl w:val="0"/>
                <w:numId w:val="52"/>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a definition of </w:t>
            </w:r>
            <w:r w:rsidRPr="00AE639E">
              <w:rPr>
                <w:rFonts w:ascii="Times New Roman" w:eastAsia="Times New Roman" w:hAnsi="Times New Roman" w:cs="Times New Roman"/>
                <w:i/>
                <w:iCs/>
                <w:color w:val="273540"/>
                <w:sz w:val="24"/>
                <w:szCs w:val="24"/>
              </w:rPr>
              <w:t>pharmacology </w:t>
            </w:r>
            <w:r w:rsidRPr="00AE639E">
              <w:rPr>
                <w:rFonts w:ascii="Times New Roman" w:eastAsia="Times New Roman" w:hAnsi="Times New Roman" w:cs="Times New Roman"/>
                <w:color w:val="273540"/>
                <w:sz w:val="24"/>
                <w:szCs w:val="24"/>
              </w:rPr>
              <w:t>as the study of drugs</w:t>
            </w:r>
          </w:p>
          <w:p w14:paraId="0F622125" w14:textId="77777777" w:rsidR="007617F9" w:rsidRPr="00AE639E" w:rsidRDefault="007617F9">
            <w:pPr>
              <w:numPr>
                <w:ilvl w:val="0"/>
                <w:numId w:val="52"/>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ways drugs are used to treat and prevent animal disease and suffering</w:t>
            </w:r>
          </w:p>
          <w:p w14:paraId="429E39D2" w14:textId="38156BCA" w:rsidR="007617F9" w:rsidRPr="00AE639E" w:rsidRDefault="007617F9">
            <w:pPr>
              <w:numPr>
                <w:ilvl w:val="0"/>
                <w:numId w:val="52"/>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dosing terminology and abbreviations (e.g., </w:t>
            </w:r>
            <w:r w:rsidRPr="00AE639E">
              <w:rPr>
                <w:rFonts w:ascii="Times New Roman" w:eastAsia="Times New Roman" w:hAnsi="Times New Roman" w:cs="Times New Roman"/>
                <w:i/>
                <w:iCs/>
                <w:color w:val="273540"/>
                <w:sz w:val="24"/>
                <w:szCs w:val="24"/>
              </w:rPr>
              <w:t>efficacy, contraindication</w:t>
            </w:r>
            <w:r w:rsidRPr="00AE639E">
              <w:rPr>
                <w:rFonts w:ascii="Times New Roman" w:eastAsia="Times New Roman" w:hAnsi="Times New Roman" w:cs="Times New Roman"/>
                <w:color w:val="273540"/>
                <w:sz w:val="24"/>
                <w:szCs w:val="24"/>
              </w:rPr>
              <w:t>, AU, BID, PO and common veterinary sig codes)</w:t>
            </w:r>
          </w:p>
          <w:p w14:paraId="4B1CFBAA" w14:textId="4F12BE26" w:rsidR="007617F9" w:rsidRPr="00AE639E" w:rsidRDefault="007617F9">
            <w:pPr>
              <w:numPr>
                <w:ilvl w:val="0"/>
                <w:numId w:val="52"/>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the handling and disposal of expired medications according to federal and state guidelines</w:t>
            </w:r>
          </w:p>
          <w:p w14:paraId="2F8FCFE3" w14:textId="77777777" w:rsidR="007617F9" w:rsidRPr="00AE639E" w:rsidRDefault="007617F9">
            <w:pPr>
              <w:numPr>
                <w:ilvl w:val="0"/>
                <w:numId w:val="52"/>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drug schedules 1–5, the regulations associated with each schedule, and their potential for abuse.</w:t>
            </w:r>
          </w:p>
          <w:p w14:paraId="051E8AB3" w14:textId="685B11B5" w:rsidR="007617F9" w:rsidRPr="00AE639E" w:rsidRDefault="007617F9" w:rsidP="007617F9">
            <w:p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t>Teacher Resource:</w:t>
            </w:r>
            <w:r w:rsidRPr="00AE639E">
              <w:rPr>
                <w:rFonts w:ascii="Times New Roman" w:eastAsia="Times New Roman" w:hAnsi="Times New Roman" w:cs="Times New Roman"/>
                <w:color w:val="273540"/>
                <w:sz w:val="24"/>
                <w:szCs w:val="24"/>
              </w:rPr>
              <w:t xml:space="preserve"> </w:t>
            </w:r>
            <w:hyperlink r:id="rId43" w:history="1">
              <w:r w:rsidRPr="00AE639E">
                <w:rPr>
                  <w:rStyle w:val="Hyperlink"/>
                  <w:rFonts w:ascii="Times New Roman" w:eastAsia="Times New Roman" w:hAnsi="Times New Roman" w:cs="Times New Roman"/>
                  <w:sz w:val="24"/>
                  <w:szCs w:val="24"/>
                </w:rPr>
                <w:t>Plumb’s</w:t>
              </w:r>
            </w:hyperlink>
          </w:p>
        </w:tc>
        <w:tc>
          <w:tcPr>
            <w:tcW w:w="1147" w:type="pct"/>
          </w:tcPr>
          <w:p w14:paraId="5E02DE2B"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t>Process/Skill Questions:</w:t>
            </w:r>
          </w:p>
          <w:p w14:paraId="2F1210C8" w14:textId="77777777" w:rsidR="007617F9" w:rsidRPr="00AE639E" w:rsidRDefault="007617F9">
            <w:pPr>
              <w:numPr>
                <w:ilvl w:val="0"/>
                <w:numId w:val="53"/>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How does preventive medication help improve the quality of life for pets?</w:t>
            </w:r>
          </w:p>
          <w:p w14:paraId="631A977B" w14:textId="77777777" w:rsidR="007617F9" w:rsidRPr="00AE639E" w:rsidRDefault="007617F9">
            <w:pPr>
              <w:numPr>
                <w:ilvl w:val="0"/>
                <w:numId w:val="53"/>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is it important to have a basic knowledge of dosing terminology and abbreviations when working at a veterinary clinic?</w:t>
            </w:r>
          </w:p>
          <w:p w14:paraId="0E3226D3" w14:textId="77777777" w:rsidR="007617F9" w:rsidRPr="00AE639E" w:rsidRDefault="007617F9">
            <w:pPr>
              <w:numPr>
                <w:ilvl w:val="0"/>
                <w:numId w:val="53"/>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How is regulation of veterinary drugs and prevention of drug abuse handled in a veterinary setting?</w:t>
            </w:r>
          </w:p>
          <w:p w14:paraId="350817AA" w14:textId="77777777" w:rsidR="007617F9" w:rsidRPr="00AE639E" w:rsidRDefault="007617F9">
            <w:pPr>
              <w:numPr>
                <w:ilvl w:val="0"/>
                <w:numId w:val="53"/>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is it important that certain drugs be stored in locked cabinets with only selected personnel having access?</w:t>
            </w:r>
          </w:p>
          <w:p w14:paraId="53DF355B" w14:textId="5AB5774A" w:rsidR="007617F9" w:rsidRPr="00AE639E" w:rsidRDefault="007617F9">
            <w:pPr>
              <w:numPr>
                <w:ilvl w:val="0"/>
                <w:numId w:val="53"/>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lastRenderedPageBreak/>
              <w:t>What types of veterinary products are regulated by the U.S. Environmental Protection Agency (EPA)?</w:t>
            </w:r>
          </w:p>
          <w:p w14:paraId="3B56CCD3" w14:textId="350EB37C" w:rsidR="007617F9" w:rsidRPr="00AE639E" w:rsidRDefault="007617F9" w:rsidP="007617F9">
            <w:pPr>
              <w:tabs>
                <w:tab w:val="left" w:pos="1650"/>
              </w:tabs>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ab/>
            </w:r>
          </w:p>
        </w:tc>
        <w:tc>
          <w:tcPr>
            <w:tcW w:w="476" w:type="pct"/>
          </w:tcPr>
          <w:p w14:paraId="6C80B16C" w14:textId="2B6EB5B0" w:rsidR="007617F9" w:rsidRPr="00AE639E"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lastRenderedPageBreak/>
              <w:t>English: 11.RV, 11.RI, 11.C, 11.LU, 12.RV, 12.RI, 12.C, 12.LU</w:t>
            </w:r>
          </w:p>
        </w:tc>
        <w:tc>
          <w:tcPr>
            <w:tcW w:w="570" w:type="pct"/>
          </w:tcPr>
          <w:p w14:paraId="2EBEA87D" w14:textId="77777777" w:rsidR="007617F9"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t>AS.02.01</w:t>
            </w:r>
          </w:p>
          <w:p w14:paraId="53340681" w14:textId="77777777" w:rsidR="007617F9" w:rsidRDefault="007617F9" w:rsidP="007617F9">
            <w:pPr>
              <w:shd w:val="clear" w:color="auto" w:fill="FFFFFF"/>
              <w:spacing w:before="180" w:after="180"/>
              <w:rPr>
                <w:rFonts w:ascii="Times New Roman" w:hAnsi="Times New Roman" w:cs="Times New Roman"/>
                <w:sz w:val="24"/>
                <w:szCs w:val="24"/>
              </w:rPr>
            </w:pPr>
          </w:p>
          <w:p w14:paraId="6072B949" w14:textId="63528C8A"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t>Prepared Public Speaking</w:t>
            </w:r>
          </w:p>
        </w:tc>
        <w:tc>
          <w:tcPr>
            <w:tcW w:w="468" w:type="pct"/>
          </w:tcPr>
          <w:p w14:paraId="75DAA842" w14:textId="3E217C58" w:rsidR="007617F9" w:rsidRPr="00AE639E" w:rsidRDefault="007617F9" w:rsidP="007617F9">
            <w:pPr>
              <w:shd w:val="clear" w:color="auto" w:fill="FFFFFF"/>
              <w:spacing w:before="180" w:after="180"/>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NAVTA Essential Skills III.A, B.5; VII.A.13</w:t>
            </w:r>
          </w:p>
          <w:p w14:paraId="707D4423" w14:textId="2944AFFE"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p>
        </w:tc>
      </w:tr>
      <w:tr w:rsidR="007617F9" w:rsidRPr="00AE639E" w14:paraId="01592A78" w14:textId="3C881B36" w:rsidTr="008B21B2">
        <w:tc>
          <w:tcPr>
            <w:tcW w:w="214" w:type="pct"/>
          </w:tcPr>
          <w:p w14:paraId="70D701E8" w14:textId="53A44A10"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7</w:t>
            </w:r>
            <w:r w:rsidR="00FF5C9D">
              <w:rPr>
                <w:rFonts w:ascii="Times New Roman" w:eastAsia="Times New Roman" w:hAnsi="Times New Roman" w:cs="Times New Roman"/>
                <w:sz w:val="24"/>
                <w:szCs w:val="24"/>
              </w:rPr>
              <w:t>5</w:t>
            </w:r>
          </w:p>
        </w:tc>
        <w:tc>
          <w:tcPr>
            <w:tcW w:w="753" w:type="pct"/>
            <w:shd w:val="clear" w:color="auto" w:fill="FFFFFF" w:themeFill="background1"/>
            <w:tcMar>
              <w:top w:w="43" w:type="dxa"/>
              <w:left w:w="115" w:type="dxa"/>
              <w:bottom w:w="43" w:type="dxa"/>
              <w:right w:w="115" w:type="dxa"/>
            </w:tcMar>
          </w:tcPr>
          <w:p w14:paraId="47766671" w14:textId="6C576BFF"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Describe regulatory agencies and professional organizations that focus on pharmacology used in the animal industry. </w:t>
            </w:r>
          </w:p>
        </w:tc>
        <w:tc>
          <w:tcPr>
            <w:tcW w:w="1373" w:type="pct"/>
          </w:tcPr>
          <w:p w14:paraId="48D2F35C"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Description should include the goals, purposes, and standards of</w:t>
            </w:r>
          </w:p>
          <w:p w14:paraId="5FCEF02E" w14:textId="77777777" w:rsidR="007617F9" w:rsidRPr="00AE639E" w:rsidRDefault="007617F9">
            <w:pPr>
              <w:numPr>
                <w:ilvl w:val="0"/>
                <w:numId w:val="54"/>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agencies</w:t>
            </w:r>
          </w:p>
          <w:p w14:paraId="20E0F3CC" w14:textId="2395252F" w:rsidR="007617F9" w:rsidRPr="00AE639E" w:rsidRDefault="007617F9">
            <w:pPr>
              <w:numPr>
                <w:ilvl w:val="1"/>
                <w:numId w:val="54"/>
              </w:numPr>
              <w:shd w:val="clear" w:color="auto" w:fill="FFFFFF"/>
              <w:spacing w:before="100" w:beforeAutospacing="1" w:after="100" w:afterAutospacing="1"/>
              <w:ind w:left="2190"/>
              <w:rPr>
                <w:rFonts w:ascii="Times New Roman" w:eastAsia="Times New Roman" w:hAnsi="Times New Roman" w:cs="Times New Roman"/>
                <w:color w:val="273540"/>
                <w:sz w:val="24"/>
                <w:szCs w:val="24"/>
              </w:rPr>
            </w:pPr>
            <w:hyperlink r:id="rId44" w:history="1">
              <w:r w:rsidRPr="00AE639E">
                <w:rPr>
                  <w:rStyle w:val="Hyperlink"/>
                  <w:rFonts w:ascii="Times New Roman" w:eastAsia="Times New Roman" w:hAnsi="Times New Roman" w:cs="Times New Roman"/>
                  <w:sz w:val="24"/>
                  <w:szCs w:val="24"/>
                </w:rPr>
                <w:t>U.S. Department of Agriculture (USDA)</w:t>
              </w:r>
            </w:hyperlink>
          </w:p>
          <w:p w14:paraId="70F59FD7" w14:textId="5B0D4621" w:rsidR="007617F9" w:rsidRPr="00AE639E" w:rsidRDefault="007617F9">
            <w:pPr>
              <w:numPr>
                <w:ilvl w:val="1"/>
                <w:numId w:val="54"/>
              </w:numPr>
              <w:shd w:val="clear" w:color="auto" w:fill="FFFFFF"/>
              <w:spacing w:before="100" w:beforeAutospacing="1" w:after="100" w:afterAutospacing="1"/>
              <w:ind w:left="2190"/>
              <w:rPr>
                <w:rFonts w:ascii="Times New Roman" w:eastAsia="Times New Roman" w:hAnsi="Times New Roman" w:cs="Times New Roman"/>
                <w:color w:val="273540"/>
                <w:sz w:val="24"/>
                <w:szCs w:val="24"/>
              </w:rPr>
            </w:pPr>
            <w:hyperlink r:id="rId45" w:history="1">
              <w:r w:rsidRPr="00AE639E">
                <w:rPr>
                  <w:rStyle w:val="Hyperlink"/>
                  <w:rFonts w:ascii="Times New Roman" w:eastAsia="Times New Roman" w:hAnsi="Times New Roman" w:cs="Times New Roman"/>
                  <w:sz w:val="24"/>
                  <w:szCs w:val="24"/>
                </w:rPr>
                <w:t>U.S. Drug Enforcement Administration (DEA)</w:t>
              </w:r>
            </w:hyperlink>
          </w:p>
          <w:p w14:paraId="1A01E6EE" w14:textId="6AA9A844" w:rsidR="007617F9" w:rsidRPr="00AE639E" w:rsidRDefault="007617F9">
            <w:pPr>
              <w:numPr>
                <w:ilvl w:val="1"/>
                <w:numId w:val="54"/>
              </w:numPr>
              <w:shd w:val="clear" w:color="auto" w:fill="FFFFFF"/>
              <w:spacing w:before="100" w:beforeAutospacing="1" w:after="100" w:afterAutospacing="1"/>
              <w:ind w:left="2190"/>
              <w:rPr>
                <w:rFonts w:ascii="Times New Roman" w:eastAsia="Times New Roman" w:hAnsi="Times New Roman" w:cs="Times New Roman"/>
                <w:color w:val="273540"/>
                <w:sz w:val="24"/>
                <w:szCs w:val="24"/>
              </w:rPr>
            </w:pPr>
            <w:hyperlink r:id="rId46" w:history="1">
              <w:r w:rsidRPr="00AE639E">
                <w:rPr>
                  <w:rStyle w:val="Hyperlink"/>
                  <w:rFonts w:ascii="Times New Roman" w:eastAsia="Times New Roman" w:hAnsi="Times New Roman" w:cs="Times New Roman"/>
                  <w:sz w:val="24"/>
                  <w:szCs w:val="24"/>
                </w:rPr>
                <w:t>U.S. Food and Drug Administration (FDA)</w:t>
              </w:r>
            </w:hyperlink>
          </w:p>
          <w:p w14:paraId="5604FA9F" w14:textId="529E626E" w:rsidR="007617F9" w:rsidRPr="00AE639E" w:rsidRDefault="007617F9">
            <w:pPr>
              <w:numPr>
                <w:ilvl w:val="1"/>
                <w:numId w:val="54"/>
              </w:numPr>
              <w:shd w:val="clear" w:color="auto" w:fill="FFFFFF"/>
              <w:spacing w:before="100" w:beforeAutospacing="1" w:after="240"/>
              <w:ind w:left="2190"/>
              <w:rPr>
                <w:rFonts w:ascii="Times New Roman" w:eastAsia="Times New Roman" w:hAnsi="Times New Roman" w:cs="Times New Roman"/>
                <w:color w:val="273540"/>
                <w:sz w:val="24"/>
                <w:szCs w:val="24"/>
              </w:rPr>
            </w:pPr>
            <w:hyperlink r:id="rId47" w:history="1">
              <w:r w:rsidRPr="00AE639E">
                <w:rPr>
                  <w:rStyle w:val="Hyperlink"/>
                  <w:rFonts w:ascii="Times New Roman" w:eastAsia="Times New Roman" w:hAnsi="Times New Roman" w:cs="Times New Roman"/>
                  <w:sz w:val="24"/>
                  <w:szCs w:val="24"/>
                </w:rPr>
                <w:t>U.S. Environmental Protection Agency (EPA)</w:t>
              </w:r>
            </w:hyperlink>
          </w:p>
          <w:p w14:paraId="180F8E84" w14:textId="77777777" w:rsidR="007617F9" w:rsidRPr="00AE639E" w:rsidRDefault="007617F9">
            <w:pPr>
              <w:numPr>
                <w:ilvl w:val="0"/>
                <w:numId w:val="54"/>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professional organizations</w:t>
            </w:r>
          </w:p>
          <w:p w14:paraId="27DB0EE2" w14:textId="60773E3E" w:rsidR="007617F9" w:rsidRPr="00AE639E" w:rsidRDefault="007617F9">
            <w:pPr>
              <w:numPr>
                <w:ilvl w:val="1"/>
                <w:numId w:val="54"/>
              </w:numPr>
              <w:shd w:val="clear" w:color="auto" w:fill="FFFFFF"/>
              <w:spacing w:before="100" w:beforeAutospacing="1" w:after="100" w:afterAutospacing="1"/>
              <w:ind w:left="2190"/>
              <w:rPr>
                <w:rFonts w:ascii="Times New Roman" w:eastAsia="Times New Roman" w:hAnsi="Times New Roman" w:cs="Times New Roman"/>
                <w:color w:val="273540"/>
                <w:sz w:val="24"/>
                <w:szCs w:val="24"/>
              </w:rPr>
            </w:pPr>
            <w:hyperlink r:id="rId48" w:history="1">
              <w:r w:rsidRPr="00AE639E">
                <w:rPr>
                  <w:rStyle w:val="Hyperlink"/>
                  <w:rFonts w:ascii="Times New Roman" w:eastAsia="Times New Roman" w:hAnsi="Times New Roman" w:cs="Times New Roman"/>
                  <w:sz w:val="24"/>
                  <w:szCs w:val="24"/>
                </w:rPr>
                <w:t>National Association of Veterinary Technicians in America (NAVTA)</w:t>
              </w:r>
            </w:hyperlink>
          </w:p>
          <w:p w14:paraId="19D6BF08" w14:textId="27A00A50" w:rsidR="007617F9" w:rsidRPr="00AE639E" w:rsidRDefault="007617F9">
            <w:pPr>
              <w:numPr>
                <w:ilvl w:val="1"/>
                <w:numId w:val="54"/>
              </w:numPr>
              <w:shd w:val="clear" w:color="auto" w:fill="FFFFFF"/>
              <w:spacing w:before="100" w:beforeAutospacing="1" w:after="100" w:afterAutospacing="1"/>
              <w:ind w:left="2190"/>
              <w:rPr>
                <w:rFonts w:ascii="Times New Roman" w:eastAsia="Times New Roman" w:hAnsi="Times New Roman" w:cs="Times New Roman"/>
                <w:color w:val="273540"/>
                <w:sz w:val="24"/>
                <w:szCs w:val="24"/>
              </w:rPr>
            </w:pPr>
            <w:hyperlink r:id="rId49" w:history="1">
              <w:r w:rsidRPr="00AE639E">
                <w:rPr>
                  <w:rStyle w:val="Hyperlink"/>
                  <w:rFonts w:ascii="Times New Roman" w:eastAsia="Times New Roman" w:hAnsi="Times New Roman" w:cs="Times New Roman"/>
                  <w:sz w:val="24"/>
                  <w:szCs w:val="24"/>
                </w:rPr>
                <w:t>American Veterinary Medical Association (AVMA)</w:t>
              </w:r>
            </w:hyperlink>
          </w:p>
          <w:p w14:paraId="4B91F9E0" w14:textId="194E6B45" w:rsidR="007617F9" w:rsidRPr="00AE639E" w:rsidRDefault="007617F9">
            <w:pPr>
              <w:numPr>
                <w:ilvl w:val="1"/>
                <w:numId w:val="54"/>
              </w:numPr>
              <w:shd w:val="clear" w:color="auto" w:fill="FFFFFF"/>
              <w:spacing w:before="100" w:beforeAutospacing="1" w:after="100" w:afterAutospacing="1"/>
              <w:ind w:left="2190"/>
              <w:rPr>
                <w:rFonts w:ascii="Times New Roman" w:eastAsia="Times New Roman" w:hAnsi="Times New Roman" w:cs="Times New Roman"/>
                <w:color w:val="273540"/>
                <w:sz w:val="24"/>
                <w:szCs w:val="24"/>
              </w:rPr>
            </w:pPr>
            <w:hyperlink r:id="rId50" w:history="1">
              <w:r w:rsidRPr="00AE639E">
                <w:rPr>
                  <w:rStyle w:val="Hyperlink"/>
                  <w:rFonts w:ascii="Times New Roman" w:eastAsia="Times New Roman" w:hAnsi="Times New Roman" w:cs="Times New Roman"/>
                  <w:sz w:val="24"/>
                  <w:szCs w:val="24"/>
                </w:rPr>
                <w:t>American Animal Hospital Association (AAHA)</w:t>
              </w:r>
            </w:hyperlink>
            <w:r w:rsidRPr="00AE639E">
              <w:rPr>
                <w:rFonts w:ascii="Times New Roman" w:eastAsia="Times New Roman" w:hAnsi="Times New Roman" w:cs="Times New Roman"/>
                <w:color w:val="273540"/>
                <w:sz w:val="24"/>
                <w:szCs w:val="24"/>
              </w:rPr>
              <w:t>.</w:t>
            </w:r>
          </w:p>
          <w:p w14:paraId="2F8975C1" w14:textId="72F42F15" w:rsidR="007617F9" w:rsidRPr="00AE639E" w:rsidRDefault="007617F9" w:rsidP="007617F9">
            <w:pPr>
              <w:pStyle w:val="NormalWeb"/>
              <w:shd w:val="clear" w:color="auto" w:fill="FFFFFF"/>
              <w:spacing w:before="180" w:beforeAutospacing="0" w:after="180" w:afterAutospacing="0"/>
              <w:rPr>
                <w:color w:val="273540"/>
              </w:rPr>
            </w:pPr>
            <w:r w:rsidRPr="00AE639E">
              <w:rPr>
                <w:rStyle w:val="Strong"/>
                <w:color w:val="273540"/>
              </w:rPr>
              <w:t>Teacher Resources:</w:t>
            </w:r>
          </w:p>
          <w:p w14:paraId="5E02ED1D" w14:textId="77777777" w:rsidR="007617F9" w:rsidRPr="00AE639E" w:rsidRDefault="007617F9">
            <w:pPr>
              <w:pStyle w:val="ListParagraph"/>
              <w:numPr>
                <w:ilvl w:val="0"/>
                <w:numId w:val="140"/>
              </w:numPr>
              <w:shd w:val="clear" w:color="auto" w:fill="FFFFFF"/>
              <w:spacing w:before="100" w:beforeAutospacing="1" w:after="100" w:afterAutospacing="1"/>
              <w:rPr>
                <w:rFonts w:ascii="Times New Roman" w:hAnsi="Times New Roman" w:cs="Times New Roman"/>
                <w:color w:val="273540"/>
                <w:sz w:val="24"/>
                <w:szCs w:val="24"/>
              </w:rPr>
            </w:pPr>
            <w:hyperlink r:id="rId51" w:history="1">
              <w:r w:rsidRPr="00AE639E">
                <w:rPr>
                  <w:rStyle w:val="Hyperlink"/>
                  <w:rFonts w:ascii="Times New Roman" w:hAnsi="Times New Roman" w:cs="Times New Roman"/>
                  <w:sz w:val="24"/>
                  <w:szCs w:val="24"/>
                </w:rPr>
                <w:t>Food Animal Residue Avoidance Databank</w:t>
              </w:r>
            </w:hyperlink>
            <w:r w:rsidRPr="00AE639E">
              <w:rPr>
                <w:rFonts w:ascii="Times New Roman" w:hAnsi="Times New Roman" w:cs="Times New Roman"/>
                <w:color w:val="273540"/>
                <w:sz w:val="24"/>
                <w:szCs w:val="24"/>
              </w:rPr>
              <w:t xml:space="preserve"> </w:t>
            </w:r>
          </w:p>
          <w:p w14:paraId="2444E02F" w14:textId="5EF7AC5C" w:rsidR="007617F9" w:rsidRPr="00AE639E" w:rsidRDefault="007617F9">
            <w:pPr>
              <w:pStyle w:val="ListParagraph"/>
              <w:numPr>
                <w:ilvl w:val="0"/>
                <w:numId w:val="140"/>
              </w:numPr>
              <w:shd w:val="clear" w:color="auto" w:fill="FFFFFF"/>
              <w:spacing w:before="100" w:beforeAutospacing="1" w:after="100" w:afterAutospacing="1"/>
              <w:rPr>
                <w:rFonts w:ascii="Times New Roman" w:hAnsi="Times New Roman" w:cs="Times New Roman"/>
                <w:color w:val="273540"/>
                <w:sz w:val="24"/>
                <w:szCs w:val="24"/>
              </w:rPr>
            </w:pPr>
            <w:hyperlink r:id="rId52" w:history="1">
              <w:r w:rsidRPr="00AE639E">
                <w:rPr>
                  <w:rStyle w:val="Hyperlink"/>
                  <w:rFonts w:ascii="Times New Roman" w:eastAsia="Times New Roman" w:hAnsi="Times New Roman" w:cs="Times New Roman"/>
                  <w:sz w:val="24"/>
                  <w:szCs w:val="24"/>
                </w:rPr>
                <w:t>Plumb’s</w:t>
              </w:r>
            </w:hyperlink>
          </w:p>
        </w:tc>
        <w:tc>
          <w:tcPr>
            <w:tcW w:w="1147" w:type="pct"/>
          </w:tcPr>
          <w:p w14:paraId="3BEDA137"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lastRenderedPageBreak/>
              <w:t>Process/Skill Questions:</w:t>
            </w:r>
          </w:p>
          <w:p w14:paraId="264E81F1" w14:textId="77777777" w:rsidR="007617F9" w:rsidRPr="00AE639E" w:rsidRDefault="007617F9">
            <w:pPr>
              <w:numPr>
                <w:ilvl w:val="0"/>
                <w:numId w:val="55"/>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organizations regulate controlled substances?</w:t>
            </w:r>
          </w:p>
          <w:p w14:paraId="2CDBAE8D" w14:textId="77777777" w:rsidR="007617F9" w:rsidRPr="00AE639E" w:rsidRDefault="007617F9">
            <w:pPr>
              <w:numPr>
                <w:ilvl w:val="0"/>
                <w:numId w:val="55"/>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Which organization(s) is/are responsible for overseeing the use of drugs in food animals?</w:t>
            </w:r>
          </w:p>
          <w:p w14:paraId="02C43350" w14:textId="77777777" w:rsidR="007617F9" w:rsidRPr="00AE639E" w:rsidRDefault="007617F9">
            <w:pPr>
              <w:numPr>
                <w:ilvl w:val="0"/>
                <w:numId w:val="55"/>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Which organization sets guidelines for what information is required to be on a prescription label in veterinary medicine?</w:t>
            </w:r>
          </w:p>
          <w:p w14:paraId="3BF1409B" w14:textId="77777777" w:rsidR="007617F9" w:rsidRPr="00AE639E" w:rsidRDefault="007617F9">
            <w:pPr>
              <w:numPr>
                <w:ilvl w:val="0"/>
                <w:numId w:val="55"/>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Which organization(s) is/are responsible for providing guidelines for “extra label” use?</w:t>
            </w:r>
          </w:p>
          <w:p w14:paraId="7526E871"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p>
        </w:tc>
        <w:tc>
          <w:tcPr>
            <w:tcW w:w="476" w:type="pct"/>
          </w:tcPr>
          <w:p w14:paraId="0B80D0FD" w14:textId="513CF3E2" w:rsidR="007617F9" w:rsidRPr="00AE639E"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t>English: 11.DSR, 11.RV, 11.RI, 11.C, 11.LU, 12.RV, 12.RI, 12.C, 12.LU</w:t>
            </w:r>
          </w:p>
        </w:tc>
        <w:tc>
          <w:tcPr>
            <w:tcW w:w="570" w:type="pct"/>
          </w:tcPr>
          <w:p w14:paraId="08DAC06B" w14:textId="77777777" w:rsidR="007617F9"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t>AS.02.01</w:t>
            </w:r>
          </w:p>
          <w:p w14:paraId="6991DAEC" w14:textId="77777777" w:rsidR="007617F9" w:rsidRDefault="007617F9" w:rsidP="007617F9">
            <w:pPr>
              <w:shd w:val="clear" w:color="auto" w:fill="FFFFFF"/>
              <w:spacing w:before="180" w:after="180"/>
              <w:rPr>
                <w:rFonts w:ascii="Times New Roman" w:hAnsi="Times New Roman" w:cs="Times New Roman"/>
                <w:color w:val="273540"/>
                <w:sz w:val="24"/>
                <w:szCs w:val="24"/>
              </w:rPr>
            </w:pPr>
          </w:p>
          <w:p w14:paraId="72936DDA" w14:textId="1B886F0C"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t>Agricultural Issues Forum</w:t>
            </w:r>
          </w:p>
        </w:tc>
        <w:tc>
          <w:tcPr>
            <w:tcW w:w="468" w:type="pct"/>
          </w:tcPr>
          <w:p w14:paraId="2F901353" w14:textId="5D2331EC"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sz w:val="24"/>
                <w:szCs w:val="24"/>
              </w:rPr>
              <w:t xml:space="preserve">NAVTA Essential Skills III.A.1, B; </w:t>
            </w:r>
            <w:r w:rsidRPr="00AE639E">
              <w:rPr>
                <w:rFonts w:ascii="Times New Roman" w:eastAsia="Times New Roman" w:hAnsi="Times New Roman" w:cs="Times New Roman"/>
                <w:color w:val="273540"/>
                <w:sz w:val="24"/>
                <w:szCs w:val="24"/>
              </w:rPr>
              <w:t>VII.A.13</w:t>
            </w:r>
          </w:p>
        </w:tc>
      </w:tr>
      <w:tr w:rsidR="007617F9" w:rsidRPr="00AE639E" w14:paraId="5D44DD35" w14:textId="35015D8A" w:rsidTr="008B21B2">
        <w:tc>
          <w:tcPr>
            <w:tcW w:w="214" w:type="pct"/>
          </w:tcPr>
          <w:p w14:paraId="231646B7" w14:textId="5E22E6ED"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7</w:t>
            </w:r>
            <w:r w:rsidR="00FF5C9D">
              <w:rPr>
                <w:rFonts w:ascii="Times New Roman" w:eastAsia="Times New Roman" w:hAnsi="Times New Roman" w:cs="Times New Roman"/>
                <w:sz w:val="24"/>
                <w:szCs w:val="24"/>
              </w:rPr>
              <w:t>6</w:t>
            </w:r>
          </w:p>
        </w:tc>
        <w:tc>
          <w:tcPr>
            <w:tcW w:w="753" w:type="pct"/>
            <w:shd w:val="clear" w:color="auto" w:fill="FFFFFF" w:themeFill="background1"/>
            <w:tcMar>
              <w:top w:w="43" w:type="dxa"/>
              <w:left w:w="115" w:type="dxa"/>
              <w:bottom w:w="43" w:type="dxa"/>
              <w:right w:w="115" w:type="dxa"/>
            </w:tcMar>
          </w:tcPr>
          <w:p w14:paraId="1B7E49BD" w14:textId="03710D42"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Describe the categories of commonly used veterinary medications. </w:t>
            </w:r>
          </w:p>
        </w:tc>
        <w:tc>
          <w:tcPr>
            <w:tcW w:w="1373" w:type="pct"/>
          </w:tcPr>
          <w:p w14:paraId="28F1EB25"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Description should include</w:t>
            </w:r>
          </w:p>
          <w:p w14:paraId="082AA6E7" w14:textId="51F70ACC" w:rsidR="007617F9" w:rsidRPr="00AE639E" w:rsidRDefault="007617F9">
            <w:pPr>
              <w:numPr>
                <w:ilvl w:val="0"/>
                <w:numId w:val="56"/>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commonly used veterinary medication types (e.g., antiparasitic, antibiotic, diuretic)</w:t>
            </w:r>
          </w:p>
          <w:p w14:paraId="5D357A23" w14:textId="6C9049C4" w:rsidR="007617F9" w:rsidRPr="00AE639E" w:rsidRDefault="007617F9">
            <w:pPr>
              <w:numPr>
                <w:ilvl w:val="0"/>
                <w:numId w:val="56"/>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examples of drugs in each category</w:t>
            </w:r>
          </w:p>
          <w:p w14:paraId="679B7BEF" w14:textId="09F5E35D" w:rsidR="007617F9" w:rsidRPr="00AE639E" w:rsidRDefault="007617F9">
            <w:pPr>
              <w:numPr>
                <w:ilvl w:val="0"/>
                <w:numId w:val="56"/>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the indications for use of these drugs</w:t>
            </w:r>
          </w:p>
          <w:p w14:paraId="1F101736" w14:textId="14B75A6A" w:rsidR="007617F9" w:rsidRPr="00AE639E" w:rsidRDefault="007617F9">
            <w:pPr>
              <w:numPr>
                <w:ilvl w:val="0"/>
                <w:numId w:val="56"/>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potential common side effects of drug administration</w:t>
            </w:r>
          </w:p>
          <w:p w14:paraId="03A037CF" w14:textId="02E4082E" w:rsidR="007617F9" w:rsidRPr="00AE639E" w:rsidRDefault="007617F9">
            <w:pPr>
              <w:numPr>
                <w:ilvl w:val="0"/>
                <w:numId w:val="56"/>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factors related to production livestock and performance animals (e.g., withdrawal period and medication rules related to competition).</w:t>
            </w:r>
          </w:p>
          <w:p w14:paraId="56DFA835" w14:textId="2141DB0B" w:rsidR="007617F9" w:rsidRPr="00AE639E" w:rsidRDefault="007617F9" w:rsidP="007617F9">
            <w:p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t>Teacher Resource:</w:t>
            </w:r>
            <w:r w:rsidRPr="00AE639E">
              <w:rPr>
                <w:rFonts w:ascii="Times New Roman" w:eastAsia="Times New Roman" w:hAnsi="Times New Roman" w:cs="Times New Roman"/>
                <w:color w:val="273540"/>
                <w:sz w:val="24"/>
                <w:szCs w:val="24"/>
              </w:rPr>
              <w:t xml:space="preserve"> </w:t>
            </w:r>
            <w:hyperlink r:id="rId53" w:history="1">
              <w:r w:rsidRPr="00AE639E">
                <w:rPr>
                  <w:rStyle w:val="Hyperlink"/>
                  <w:rFonts w:ascii="Times New Roman" w:eastAsia="Times New Roman" w:hAnsi="Times New Roman" w:cs="Times New Roman"/>
                  <w:sz w:val="24"/>
                  <w:szCs w:val="24"/>
                </w:rPr>
                <w:t>Plumb’s</w:t>
              </w:r>
            </w:hyperlink>
          </w:p>
        </w:tc>
        <w:tc>
          <w:tcPr>
            <w:tcW w:w="1147" w:type="pct"/>
          </w:tcPr>
          <w:p w14:paraId="4221C58B"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t>Process/Skill Questions:</w:t>
            </w:r>
          </w:p>
          <w:p w14:paraId="24A43FC9" w14:textId="77777777" w:rsidR="007617F9" w:rsidRPr="00AE639E" w:rsidRDefault="007617F9">
            <w:pPr>
              <w:numPr>
                <w:ilvl w:val="0"/>
                <w:numId w:val="57"/>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 xml:space="preserve">What is a </w:t>
            </w:r>
            <w:r w:rsidRPr="00FF5C9D">
              <w:rPr>
                <w:rFonts w:ascii="Times New Roman" w:eastAsia="Times New Roman" w:hAnsi="Times New Roman" w:cs="Times New Roman"/>
                <w:i/>
                <w:iCs/>
                <w:color w:val="273540"/>
                <w:sz w:val="24"/>
                <w:szCs w:val="24"/>
              </w:rPr>
              <w:t>withdrawal period</w:t>
            </w:r>
            <w:r w:rsidRPr="00AE639E">
              <w:rPr>
                <w:rFonts w:ascii="Times New Roman" w:eastAsia="Times New Roman" w:hAnsi="Times New Roman" w:cs="Times New Roman"/>
                <w:color w:val="273540"/>
                <w:sz w:val="24"/>
                <w:szCs w:val="24"/>
              </w:rPr>
              <w:t>?</w:t>
            </w:r>
          </w:p>
          <w:p w14:paraId="4C2FD723" w14:textId="77777777" w:rsidR="007617F9" w:rsidRPr="00AE639E" w:rsidRDefault="007617F9">
            <w:pPr>
              <w:numPr>
                <w:ilvl w:val="0"/>
                <w:numId w:val="57"/>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is a withdrawal period needed when treating/medicating animals raised for food?</w:t>
            </w:r>
          </w:p>
          <w:p w14:paraId="625D40BD" w14:textId="77777777" w:rsidR="007617F9" w:rsidRPr="00AE639E" w:rsidRDefault="007617F9">
            <w:pPr>
              <w:numPr>
                <w:ilvl w:val="0"/>
                <w:numId w:val="57"/>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How can knowledge of commonly used veterinary drugs help prevent potential drug interactions?</w:t>
            </w:r>
          </w:p>
          <w:p w14:paraId="308CE9A8" w14:textId="574AED41" w:rsidR="007617F9" w:rsidRPr="00AE639E" w:rsidRDefault="007617F9">
            <w:pPr>
              <w:numPr>
                <w:ilvl w:val="0"/>
                <w:numId w:val="57"/>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is the importance of educating a client about common side and/or adverse effects of veterinary drugs?</w:t>
            </w:r>
          </w:p>
        </w:tc>
        <w:tc>
          <w:tcPr>
            <w:tcW w:w="476" w:type="pct"/>
          </w:tcPr>
          <w:p w14:paraId="51CD9D25" w14:textId="2A6501DD" w:rsidR="007617F9" w:rsidRPr="00AE639E"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t>English: 11.RV, 11.RI, 11.C, 11.LU, 12.RV, 12.RI, 12.C, 12.LU</w:t>
            </w:r>
          </w:p>
        </w:tc>
        <w:tc>
          <w:tcPr>
            <w:tcW w:w="570" w:type="pct"/>
          </w:tcPr>
          <w:p w14:paraId="4240BA44" w14:textId="77777777" w:rsidR="007617F9"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t>AS.03.01</w:t>
            </w:r>
          </w:p>
          <w:p w14:paraId="4B81B91D" w14:textId="77777777" w:rsidR="007617F9" w:rsidRDefault="007617F9" w:rsidP="007617F9">
            <w:pPr>
              <w:shd w:val="clear" w:color="auto" w:fill="FFFFFF"/>
              <w:spacing w:before="180" w:after="180"/>
              <w:rPr>
                <w:rFonts w:ascii="Times New Roman" w:hAnsi="Times New Roman" w:cs="Times New Roman"/>
                <w:sz w:val="24"/>
                <w:szCs w:val="24"/>
              </w:rPr>
            </w:pPr>
          </w:p>
          <w:p w14:paraId="61D8F42D" w14:textId="483692E0"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t>Veterinary Science CDE</w:t>
            </w:r>
          </w:p>
        </w:tc>
        <w:tc>
          <w:tcPr>
            <w:tcW w:w="468" w:type="pct"/>
          </w:tcPr>
          <w:p w14:paraId="144215C6" w14:textId="30FFF439" w:rsidR="007617F9" w:rsidRPr="00AE639E" w:rsidRDefault="007617F9" w:rsidP="007617F9">
            <w:pPr>
              <w:shd w:val="clear" w:color="auto" w:fill="FFFFFF"/>
              <w:spacing w:before="180" w:after="180"/>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NAVTA Essential Skills III.A.2, 3; </w:t>
            </w:r>
            <w:r w:rsidRPr="00AE639E">
              <w:rPr>
                <w:rFonts w:ascii="Times New Roman" w:eastAsia="Times New Roman" w:hAnsi="Times New Roman" w:cs="Times New Roman"/>
                <w:color w:val="273540"/>
                <w:sz w:val="24"/>
                <w:szCs w:val="24"/>
              </w:rPr>
              <w:t>VII.A.1</w:t>
            </w:r>
          </w:p>
        </w:tc>
      </w:tr>
      <w:tr w:rsidR="007617F9" w:rsidRPr="00AE639E" w14:paraId="1F96D9E4" w14:textId="71E3409C" w:rsidTr="008B21B2">
        <w:tc>
          <w:tcPr>
            <w:tcW w:w="214" w:type="pct"/>
          </w:tcPr>
          <w:p w14:paraId="0ABD4B6F" w14:textId="7434C048"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lastRenderedPageBreak/>
              <w:t>7</w:t>
            </w:r>
            <w:r w:rsidR="00FF5C9D">
              <w:rPr>
                <w:rFonts w:ascii="Times New Roman" w:eastAsia="Times New Roman" w:hAnsi="Times New Roman" w:cs="Times New Roman"/>
                <w:sz w:val="24"/>
                <w:szCs w:val="24"/>
              </w:rPr>
              <w:t>7</w:t>
            </w:r>
          </w:p>
        </w:tc>
        <w:tc>
          <w:tcPr>
            <w:tcW w:w="753" w:type="pct"/>
            <w:shd w:val="clear" w:color="auto" w:fill="FFFFFF" w:themeFill="background1"/>
            <w:tcMar>
              <w:top w:w="43" w:type="dxa"/>
              <w:left w:w="115" w:type="dxa"/>
              <w:bottom w:w="43" w:type="dxa"/>
              <w:right w:w="115" w:type="dxa"/>
            </w:tcMar>
          </w:tcPr>
          <w:p w14:paraId="6A68B196" w14:textId="0752B383"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Demonstrate routes of medication administration. </w:t>
            </w:r>
          </w:p>
        </w:tc>
        <w:tc>
          <w:tcPr>
            <w:tcW w:w="1373" w:type="pct"/>
          </w:tcPr>
          <w:p w14:paraId="468B9398"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Demonstration should include</w:t>
            </w:r>
          </w:p>
          <w:p w14:paraId="73AA0EA6" w14:textId="58D01397" w:rsidR="007617F9" w:rsidRPr="00AE639E" w:rsidRDefault="007617F9">
            <w:pPr>
              <w:numPr>
                <w:ilvl w:val="0"/>
                <w:numId w:val="58"/>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standard routes of medication administration (e.g., topical, parenteral, oral)</w:t>
            </w:r>
          </w:p>
          <w:p w14:paraId="5E00EDBD" w14:textId="461BC6D4" w:rsidR="007617F9" w:rsidRPr="00AE639E" w:rsidRDefault="007617F9">
            <w:pPr>
              <w:numPr>
                <w:ilvl w:val="0"/>
                <w:numId w:val="58"/>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advantages and disadvantages of various routes</w:t>
            </w:r>
          </w:p>
          <w:p w14:paraId="64AD5A2D" w14:textId="401C228E" w:rsidR="007617F9" w:rsidRPr="00AE639E" w:rsidRDefault="007617F9">
            <w:pPr>
              <w:numPr>
                <w:ilvl w:val="0"/>
                <w:numId w:val="58"/>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comparison of absorption rates and ease of administration for various routes</w:t>
            </w:r>
          </w:p>
          <w:p w14:paraId="756D6CD6" w14:textId="62F7D714" w:rsidR="007617F9" w:rsidRPr="00AE639E" w:rsidRDefault="007617F9">
            <w:pPr>
              <w:numPr>
                <w:ilvl w:val="0"/>
                <w:numId w:val="58"/>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appropriate injection sites based on species and medication type.</w:t>
            </w:r>
          </w:p>
          <w:p w14:paraId="4D71BE1A" w14:textId="700A4A0E" w:rsidR="007617F9" w:rsidRPr="00AE639E" w:rsidRDefault="007617F9" w:rsidP="007617F9">
            <w:p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t>Teacher Resource:</w:t>
            </w:r>
            <w:r w:rsidRPr="00AE639E">
              <w:rPr>
                <w:rFonts w:ascii="Times New Roman" w:eastAsia="Times New Roman" w:hAnsi="Times New Roman" w:cs="Times New Roman"/>
                <w:color w:val="273540"/>
                <w:sz w:val="24"/>
                <w:szCs w:val="24"/>
              </w:rPr>
              <w:t xml:space="preserve"> </w:t>
            </w:r>
            <w:hyperlink r:id="rId54" w:history="1">
              <w:r w:rsidRPr="00AE639E">
                <w:rPr>
                  <w:rStyle w:val="Hyperlink"/>
                  <w:rFonts w:ascii="Times New Roman" w:eastAsia="Times New Roman" w:hAnsi="Times New Roman" w:cs="Times New Roman"/>
                  <w:sz w:val="24"/>
                  <w:szCs w:val="24"/>
                </w:rPr>
                <w:t>Plumb’s</w:t>
              </w:r>
            </w:hyperlink>
          </w:p>
        </w:tc>
        <w:tc>
          <w:tcPr>
            <w:tcW w:w="1147" w:type="pct"/>
          </w:tcPr>
          <w:p w14:paraId="22C50662"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t>Process/Skill Questions:</w:t>
            </w:r>
          </w:p>
          <w:p w14:paraId="7B92992B" w14:textId="77777777" w:rsidR="007617F9" w:rsidRPr="00AE639E" w:rsidRDefault="007617F9">
            <w:pPr>
              <w:numPr>
                <w:ilvl w:val="0"/>
                <w:numId w:val="59"/>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medication administration route has the slowest rate of absorption? What route has the fastest rate of absorption?</w:t>
            </w:r>
          </w:p>
          <w:p w14:paraId="420AEFF8" w14:textId="77777777" w:rsidR="007617F9" w:rsidRPr="00AE639E" w:rsidRDefault="007617F9">
            <w:pPr>
              <w:numPr>
                <w:ilvl w:val="0"/>
                <w:numId w:val="59"/>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are absorption rates of importance in medication administration?</w:t>
            </w:r>
          </w:p>
          <w:p w14:paraId="4182C065" w14:textId="6C969D25" w:rsidR="007617F9" w:rsidRPr="00AE639E" w:rsidRDefault="007617F9">
            <w:pPr>
              <w:numPr>
                <w:ilvl w:val="0"/>
                <w:numId w:val="59"/>
              </w:numPr>
              <w:shd w:val="clear" w:color="auto" w:fill="FFFFFF"/>
              <w:spacing w:before="100" w:beforeAutospacing="1" w:after="100" w:afterAutospacing="1"/>
              <w:ind w:left="1095"/>
              <w:rPr>
                <w:rFonts w:ascii="Times New Roman" w:eastAsia="Times New Roman" w:hAnsi="Times New Roman" w:cs="Times New Roman"/>
                <w:sz w:val="24"/>
                <w:szCs w:val="24"/>
              </w:rPr>
            </w:pPr>
            <w:r w:rsidRPr="00AE639E">
              <w:rPr>
                <w:rFonts w:ascii="Times New Roman" w:eastAsia="Times New Roman" w:hAnsi="Times New Roman" w:cs="Times New Roman"/>
                <w:color w:val="273540"/>
                <w:sz w:val="24"/>
                <w:szCs w:val="24"/>
              </w:rPr>
              <w:t>When might a slower absorption rate be preferred?</w:t>
            </w:r>
          </w:p>
        </w:tc>
        <w:tc>
          <w:tcPr>
            <w:tcW w:w="476" w:type="pct"/>
          </w:tcPr>
          <w:p w14:paraId="569EEC02" w14:textId="0005502F" w:rsidR="007617F9" w:rsidRPr="00AE639E"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t>English: 11.RV, 11.RI, 11.C, 11.LU, 12.RV, 12.RI, 12.C, 12.LU</w:t>
            </w:r>
          </w:p>
        </w:tc>
        <w:tc>
          <w:tcPr>
            <w:tcW w:w="570" w:type="pct"/>
          </w:tcPr>
          <w:p w14:paraId="5653C6BA" w14:textId="77777777" w:rsidR="007617F9"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t>AS.03.01</w:t>
            </w:r>
          </w:p>
          <w:p w14:paraId="61324338" w14:textId="77777777" w:rsidR="007617F9" w:rsidRDefault="007617F9" w:rsidP="007617F9">
            <w:pPr>
              <w:shd w:val="clear" w:color="auto" w:fill="FFFFFF"/>
              <w:spacing w:before="180" w:after="180"/>
              <w:rPr>
                <w:rFonts w:ascii="Times New Roman" w:hAnsi="Times New Roman" w:cs="Times New Roman"/>
                <w:color w:val="273540"/>
                <w:sz w:val="24"/>
                <w:szCs w:val="24"/>
              </w:rPr>
            </w:pPr>
          </w:p>
          <w:p w14:paraId="69963D0F" w14:textId="6049970E"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t>Veterinary Science CDE</w:t>
            </w:r>
          </w:p>
        </w:tc>
        <w:tc>
          <w:tcPr>
            <w:tcW w:w="468" w:type="pct"/>
          </w:tcPr>
          <w:p w14:paraId="77A912BA" w14:textId="135C3E38"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sz w:val="24"/>
                <w:szCs w:val="24"/>
              </w:rPr>
              <w:t xml:space="preserve">NAVTA Essential Skills III.C.2; </w:t>
            </w:r>
            <w:r w:rsidRPr="00AE639E">
              <w:rPr>
                <w:rFonts w:ascii="Times New Roman" w:eastAsia="Times New Roman" w:hAnsi="Times New Roman" w:cs="Times New Roman"/>
                <w:color w:val="273540"/>
                <w:sz w:val="24"/>
                <w:szCs w:val="24"/>
              </w:rPr>
              <w:t>V.B.5, 6, 8; VII.A.2</w:t>
            </w:r>
          </w:p>
          <w:p w14:paraId="1E85D866" w14:textId="3B8BC48A"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p>
        </w:tc>
      </w:tr>
      <w:tr w:rsidR="007617F9" w:rsidRPr="00AE639E" w14:paraId="7BD5F3B9" w14:textId="4F6F41D4" w:rsidTr="008B21B2">
        <w:tc>
          <w:tcPr>
            <w:tcW w:w="214" w:type="pct"/>
          </w:tcPr>
          <w:p w14:paraId="76198F7E" w14:textId="6A923568"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7</w:t>
            </w:r>
            <w:r w:rsidR="00FF5C9D">
              <w:rPr>
                <w:rFonts w:ascii="Times New Roman" w:eastAsia="Times New Roman" w:hAnsi="Times New Roman" w:cs="Times New Roman"/>
                <w:sz w:val="24"/>
                <w:szCs w:val="24"/>
              </w:rPr>
              <w:t>8</w:t>
            </w:r>
          </w:p>
        </w:tc>
        <w:tc>
          <w:tcPr>
            <w:tcW w:w="753" w:type="pct"/>
            <w:shd w:val="clear" w:color="auto" w:fill="FFFFFF" w:themeFill="background1"/>
            <w:tcMar>
              <w:top w:w="43" w:type="dxa"/>
              <w:left w:w="115" w:type="dxa"/>
              <w:bottom w:w="43" w:type="dxa"/>
              <w:right w:w="115" w:type="dxa"/>
            </w:tcMar>
          </w:tcPr>
          <w:p w14:paraId="3C73B5E8" w14:textId="1B03A68F"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Describe factors that affect dose determination. </w:t>
            </w:r>
          </w:p>
        </w:tc>
        <w:tc>
          <w:tcPr>
            <w:tcW w:w="1373" w:type="pct"/>
          </w:tcPr>
          <w:p w14:paraId="72A1E99B" w14:textId="7D3015F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Description should include the importance of referencing drug inserts, labeling guidelines, and other drug instructions and the ways that factors such as</w:t>
            </w:r>
          </w:p>
          <w:p w14:paraId="488BC5F6" w14:textId="77777777" w:rsidR="007617F9" w:rsidRPr="00AE639E" w:rsidRDefault="007617F9">
            <w:pPr>
              <w:numPr>
                <w:ilvl w:val="0"/>
                <w:numId w:val="60"/>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health history</w:t>
            </w:r>
          </w:p>
          <w:p w14:paraId="35364283" w14:textId="77777777" w:rsidR="007617F9" w:rsidRPr="00AE639E" w:rsidRDefault="007617F9">
            <w:pPr>
              <w:numPr>
                <w:ilvl w:val="0"/>
                <w:numId w:val="60"/>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genetics</w:t>
            </w:r>
          </w:p>
          <w:p w14:paraId="7DA274C0" w14:textId="77777777" w:rsidR="007617F9" w:rsidRPr="00AE639E" w:rsidRDefault="007617F9">
            <w:pPr>
              <w:numPr>
                <w:ilvl w:val="0"/>
                <w:numId w:val="60"/>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metabolism</w:t>
            </w:r>
          </w:p>
          <w:p w14:paraId="5C65EFCC" w14:textId="77777777" w:rsidR="007617F9" w:rsidRPr="00AE639E" w:rsidRDefault="007617F9">
            <w:pPr>
              <w:numPr>
                <w:ilvl w:val="0"/>
                <w:numId w:val="60"/>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age</w:t>
            </w:r>
          </w:p>
          <w:p w14:paraId="4DAD3D4D" w14:textId="77777777" w:rsidR="007617F9" w:rsidRPr="00AE639E" w:rsidRDefault="007617F9">
            <w:pPr>
              <w:numPr>
                <w:ilvl w:val="0"/>
                <w:numId w:val="60"/>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sex</w:t>
            </w:r>
          </w:p>
          <w:p w14:paraId="0A1584CC" w14:textId="77777777" w:rsidR="007617F9" w:rsidRPr="00AE639E" w:rsidRDefault="007617F9">
            <w:pPr>
              <w:numPr>
                <w:ilvl w:val="0"/>
                <w:numId w:val="60"/>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size</w:t>
            </w:r>
          </w:p>
          <w:p w14:paraId="76944712" w14:textId="77777777" w:rsidR="007617F9" w:rsidRPr="00AE639E" w:rsidRDefault="007617F9">
            <w:pPr>
              <w:numPr>
                <w:ilvl w:val="0"/>
                <w:numId w:val="60"/>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lastRenderedPageBreak/>
              <w:t>health status</w:t>
            </w:r>
          </w:p>
          <w:p w14:paraId="60A57046" w14:textId="0D7C98E4"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can impact dose determination and potential drug interactions.</w:t>
            </w:r>
          </w:p>
          <w:p w14:paraId="3E1662B8" w14:textId="08B0AFA1"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t>Teacher Resource:</w:t>
            </w:r>
            <w:r w:rsidRPr="00AE639E">
              <w:rPr>
                <w:rFonts w:ascii="Times New Roman" w:eastAsia="Times New Roman" w:hAnsi="Times New Roman" w:cs="Times New Roman"/>
                <w:color w:val="273540"/>
                <w:sz w:val="24"/>
                <w:szCs w:val="24"/>
              </w:rPr>
              <w:t xml:space="preserve"> </w:t>
            </w:r>
            <w:hyperlink r:id="rId55" w:history="1">
              <w:r w:rsidRPr="00AE639E">
                <w:rPr>
                  <w:rStyle w:val="Hyperlink"/>
                  <w:rFonts w:ascii="Times New Roman" w:eastAsia="Times New Roman" w:hAnsi="Times New Roman" w:cs="Times New Roman"/>
                  <w:sz w:val="24"/>
                  <w:szCs w:val="24"/>
                </w:rPr>
                <w:t>Plumb’s</w:t>
              </w:r>
            </w:hyperlink>
          </w:p>
        </w:tc>
        <w:tc>
          <w:tcPr>
            <w:tcW w:w="1147" w:type="pct"/>
          </w:tcPr>
          <w:p w14:paraId="5628B4CC"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lastRenderedPageBreak/>
              <w:t>Process/Skill Questions:</w:t>
            </w:r>
          </w:p>
          <w:p w14:paraId="72ACE6A6" w14:textId="77777777" w:rsidR="007617F9" w:rsidRPr="00AE639E" w:rsidRDefault="007617F9">
            <w:pPr>
              <w:numPr>
                <w:ilvl w:val="0"/>
                <w:numId w:val="61"/>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might an animal such as a mouse require proportionately more of a drug than a large dog?</w:t>
            </w:r>
          </w:p>
          <w:p w14:paraId="6E1967C3" w14:textId="77777777" w:rsidR="007617F9" w:rsidRPr="00AE639E" w:rsidRDefault="007617F9">
            <w:pPr>
              <w:numPr>
                <w:ilvl w:val="0"/>
                <w:numId w:val="61"/>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is it important to know when the last dose of a drug would need to be administered when treating a dairy cow or pig?</w:t>
            </w:r>
          </w:p>
          <w:p w14:paraId="5FAE8E9C" w14:textId="77777777" w:rsidR="007617F9" w:rsidRPr="00AE639E" w:rsidRDefault="007617F9">
            <w:pPr>
              <w:numPr>
                <w:ilvl w:val="0"/>
                <w:numId w:val="61"/>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lastRenderedPageBreak/>
              <w:t>Why might two animals of the same species, breed, and weight who have undergone the same procedure require different doses of the same medication?</w:t>
            </w:r>
          </w:p>
          <w:p w14:paraId="519B5068" w14:textId="7A8C6FC6" w:rsidR="007617F9" w:rsidRPr="00AE639E" w:rsidRDefault="007617F9">
            <w:pPr>
              <w:numPr>
                <w:ilvl w:val="0"/>
                <w:numId w:val="61"/>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is meant by Extra Label Drug Use (ELDU) or “Off-Label Use”?</w:t>
            </w:r>
          </w:p>
        </w:tc>
        <w:tc>
          <w:tcPr>
            <w:tcW w:w="476" w:type="pct"/>
          </w:tcPr>
          <w:p w14:paraId="4E73BC21" w14:textId="66E1C6D5" w:rsidR="007617F9" w:rsidRPr="00AE639E"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lastRenderedPageBreak/>
              <w:t>English: 11.RV, 11.RI, 11.C, 11.LU, 12.RV, 12.RI, 12.C, 12.LU</w:t>
            </w:r>
          </w:p>
        </w:tc>
        <w:tc>
          <w:tcPr>
            <w:tcW w:w="570" w:type="pct"/>
          </w:tcPr>
          <w:p w14:paraId="756A9679" w14:textId="77777777" w:rsidR="007617F9"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t>AS.03.01</w:t>
            </w:r>
          </w:p>
          <w:p w14:paraId="5C8EFCA9" w14:textId="77777777" w:rsidR="007617F9" w:rsidRDefault="007617F9" w:rsidP="007617F9">
            <w:pPr>
              <w:shd w:val="clear" w:color="auto" w:fill="FFFFFF"/>
              <w:spacing w:before="180" w:after="180"/>
              <w:rPr>
                <w:rFonts w:ascii="Times New Roman" w:hAnsi="Times New Roman" w:cs="Times New Roman"/>
                <w:color w:val="273540"/>
                <w:sz w:val="24"/>
                <w:szCs w:val="24"/>
              </w:rPr>
            </w:pPr>
          </w:p>
          <w:p w14:paraId="04AD2703" w14:textId="747FD614"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t>Veterinary Science CDE</w:t>
            </w:r>
          </w:p>
        </w:tc>
        <w:tc>
          <w:tcPr>
            <w:tcW w:w="468" w:type="pct"/>
          </w:tcPr>
          <w:p w14:paraId="0B9B7313" w14:textId="6E46E2D3"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sz w:val="24"/>
                <w:szCs w:val="24"/>
              </w:rPr>
              <w:t xml:space="preserve">NAVTA Essential Skills </w:t>
            </w:r>
            <w:r w:rsidRPr="00AE639E">
              <w:rPr>
                <w:rFonts w:ascii="Times New Roman" w:eastAsia="Times New Roman" w:hAnsi="Times New Roman" w:cs="Times New Roman"/>
                <w:color w:val="273540"/>
                <w:sz w:val="24"/>
                <w:szCs w:val="24"/>
              </w:rPr>
              <w:t>III.C.2; VII.A.2</w:t>
            </w:r>
          </w:p>
        </w:tc>
      </w:tr>
      <w:tr w:rsidR="007617F9" w:rsidRPr="00AE639E" w14:paraId="1815F702" w14:textId="1ABAEBE5" w:rsidTr="008B21B2">
        <w:tc>
          <w:tcPr>
            <w:tcW w:w="214" w:type="pct"/>
          </w:tcPr>
          <w:p w14:paraId="1482078D" w14:textId="5A0A0574"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7</w:t>
            </w:r>
            <w:r w:rsidR="00FF5C9D">
              <w:rPr>
                <w:rFonts w:ascii="Times New Roman" w:eastAsia="Times New Roman" w:hAnsi="Times New Roman" w:cs="Times New Roman"/>
                <w:sz w:val="24"/>
                <w:szCs w:val="24"/>
              </w:rPr>
              <w:t>9</w:t>
            </w:r>
          </w:p>
        </w:tc>
        <w:tc>
          <w:tcPr>
            <w:tcW w:w="753" w:type="pct"/>
            <w:shd w:val="clear" w:color="auto" w:fill="FFFFFF" w:themeFill="background1"/>
            <w:tcMar>
              <w:top w:w="43" w:type="dxa"/>
              <w:left w:w="115" w:type="dxa"/>
              <w:bottom w:w="43" w:type="dxa"/>
              <w:right w:w="115" w:type="dxa"/>
            </w:tcMar>
          </w:tcPr>
          <w:p w14:paraId="21EFF6DB" w14:textId="7A2C6740"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Interpret information on medication labels. </w:t>
            </w:r>
          </w:p>
        </w:tc>
        <w:tc>
          <w:tcPr>
            <w:tcW w:w="1373" w:type="pct"/>
          </w:tcPr>
          <w:p w14:paraId="1E29734A"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Interpretation should include</w:t>
            </w:r>
          </w:p>
          <w:p w14:paraId="37389614" w14:textId="77777777" w:rsidR="007617F9" w:rsidRPr="00AE639E" w:rsidRDefault="007617F9">
            <w:pPr>
              <w:numPr>
                <w:ilvl w:val="0"/>
                <w:numId w:val="64"/>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the type of medication and its use</w:t>
            </w:r>
          </w:p>
          <w:p w14:paraId="10E25FF3" w14:textId="77777777" w:rsidR="007617F9" w:rsidRPr="00AE639E" w:rsidRDefault="007617F9">
            <w:pPr>
              <w:numPr>
                <w:ilvl w:val="0"/>
                <w:numId w:val="64"/>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the dosage appropriate for a particular animal</w:t>
            </w:r>
          </w:p>
          <w:p w14:paraId="5787A938" w14:textId="77777777" w:rsidR="007617F9" w:rsidRPr="00AE639E" w:rsidRDefault="007617F9">
            <w:pPr>
              <w:numPr>
                <w:ilvl w:val="0"/>
                <w:numId w:val="64"/>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recommended route(s) for administering the medication</w:t>
            </w:r>
          </w:p>
          <w:p w14:paraId="0A73AF2D" w14:textId="77777777" w:rsidR="007617F9" w:rsidRPr="00AE639E" w:rsidRDefault="007617F9">
            <w:pPr>
              <w:numPr>
                <w:ilvl w:val="0"/>
                <w:numId w:val="64"/>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possible side effects or adverse reactions</w:t>
            </w:r>
          </w:p>
          <w:p w14:paraId="4DC22D93" w14:textId="011A7447" w:rsidR="007617F9" w:rsidRPr="00AE639E" w:rsidRDefault="007617F9">
            <w:pPr>
              <w:numPr>
                <w:ilvl w:val="0"/>
                <w:numId w:val="64"/>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laws governing the labeling and administration of medicines, including extra-label drug use regulations.</w:t>
            </w:r>
          </w:p>
          <w:p w14:paraId="0DDDFBEA" w14:textId="39C1F70D" w:rsidR="007617F9" w:rsidRPr="00AE639E" w:rsidRDefault="007617F9" w:rsidP="007617F9">
            <w:p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t>Teacher Resource:</w:t>
            </w:r>
            <w:r w:rsidRPr="00AE639E">
              <w:rPr>
                <w:rFonts w:ascii="Times New Roman" w:eastAsia="Times New Roman" w:hAnsi="Times New Roman" w:cs="Times New Roman"/>
                <w:color w:val="273540"/>
                <w:sz w:val="24"/>
                <w:szCs w:val="24"/>
              </w:rPr>
              <w:t xml:space="preserve"> </w:t>
            </w:r>
            <w:hyperlink r:id="rId56" w:history="1">
              <w:r w:rsidRPr="00AE639E">
                <w:rPr>
                  <w:rStyle w:val="Hyperlink"/>
                  <w:rFonts w:ascii="Times New Roman" w:eastAsia="Times New Roman" w:hAnsi="Times New Roman" w:cs="Times New Roman"/>
                  <w:sz w:val="24"/>
                  <w:szCs w:val="24"/>
                </w:rPr>
                <w:t>Plumb’s</w:t>
              </w:r>
            </w:hyperlink>
          </w:p>
        </w:tc>
        <w:tc>
          <w:tcPr>
            <w:tcW w:w="1147" w:type="pct"/>
          </w:tcPr>
          <w:p w14:paraId="42755AEB"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t>Process/Skill Questions:</w:t>
            </w:r>
          </w:p>
          <w:p w14:paraId="2B2DCAB4" w14:textId="77777777" w:rsidR="007617F9" w:rsidRPr="00AE639E" w:rsidRDefault="007617F9">
            <w:pPr>
              <w:numPr>
                <w:ilvl w:val="0"/>
                <w:numId w:val="65"/>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information appears on medication labels? Why?</w:t>
            </w:r>
          </w:p>
          <w:p w14:paraId="16C6335C" w14:textId="77777777" w:rsidR="007617F9" w:rsidRPr="00AE639E" w:rsidRDefault="007617F9">
            <w:pPr>
              <w:numPr>
                <w:ilvl w:val="0"/>
                <w:numId w:val="65"/>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is it important to understand all information on a medication label?</w:t>
            </w:r>
          </w:p>
          <w:p w14:paraId="4CAD0D57" w14:textId="77777777" w:rsidR="007617F9" w:rsidRPr="00AE639E" w:rsidRDefault="007617F9">
            <w:pPr>
              <w:numPr>
                <w:ilvl w:val="0"/>
                <w:numId w:val="65"/>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is it important to understand the laws governing labeling and administration of medicines?</w:t>
            </w:r>
          </w:p>
          <w:p w14:paraId="2C665973" w14:textId="7288FB92" w:rsidR="007617F9" w:rsidRPr="00AE639E" w:rsidRDefault="007617F9">
            <w:pPr>
              <w:numPr>
                <w:ilvl w:val="0"/>
                <w:numId w:val="65"/>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guidelines apply to the selection of the best route for administration?</w:t>
            </w:r>
          </w:p>
        </w:tc>
        <w:tc>
          <w:tcPr>
            <w:tcW w:w="476" w:type="pct"/>
          </w:tcPr>
          <w:p w14:paraId="6652B073" w14:textId="7E95B637" w:rsidR="007617F9" w:rsidRPr="00AE639E"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t>English: 11.DSR, 11.RI, 12.RI</w:t>
            </w:r>
          </w:p>
        </w:tc>
        <w:tc>
          <w:tcPr>
            <w:tcW w:w="570" w:type="pct"/>
          </w:tcPr>
          <w:p w14:paraId="0B8170BD" w14:textId="77777777" w:rsidR="007617F9"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t>AS.03.01</w:t>
            </w:r>
          </w:p>
          <w:p w14:paraId="378D35A1" w14:textId="77777777" w:rsidR="007617F9" w:rsidRDefault="007617F9" w:rsidP="007617F9">
            <w:pPr>
              <w:shd w:val="clear" w:color="auto" w:fill="FFFFFF"/>
              <w:spacing w:before="180" w:after="180"/>
              <w:rPr>
                <w:rFonts w:ascii="Times New Roman" w:hAnsi="Times New Roman" w:cs="Times New Roman"/>
                <w:color w:val="273540"/>
                <w:sz w:val="24"/>
                <w:szCs w:val="24"/>
              </w:rPr>
            </w:pPr>
          </w:p>
          <w:p w14:paraId="7DEA123B" w14:textId="3F4F3BA1"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t>Veterinary Science CDE</w:t>
            </w:r>
          </w:p>
        </w:tc>
        <w:tc>
          <w:tcPr>
            <w:tcW w:w="468" w:type="pct"/>
          </w:tcPr>
          <w:p w14:paraId="6A86788A" w14:textId="7C3F79F1"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eastAsia="Times New Roman" w:hAnsi="Times New Roman" w:cs="Times New Roman"/>
                <w:sz w:val="24"/>
                <w:szCs w:val="24"/>
              </w:rPr>
              <w:t xml:space="preserve">NAVTA Essential Skills III.A.4, B.1, 5; </w:t>
            </w:r>
            <w:r w:rsidRPr="00AE639E">
              <w:rPr>
                <w:rFonts w:ascii="Times New Roman" w:eastAsia="Times New Roman" w:hAnsi="Times New Roman" w:cs="Times New Roman"/>
                <w:color w:val="273540"/>
                <w:sz w:val="24"/>
                <w:szCs w:val="24"/>
              </w:rPr>
              <w:t>VII.A.2</w:t>
            </w:r>
          </w:p>
        </w:tc>
      </w:tr>
      <w:tr w:rsidR="007617F9" w:rsidRPr="00AE639E" w14:paraId="774CE0BC" w14:textId="4B41B8AF" w:rsidTr="008B21B2">
        <w:tc>
          <w:tcPr>
            <w:tcW w:w="214" w:type="pct"/>
          </w:tcPr>
          <w:p w14:paraId="5BFA80B2" w14:textId="3E44327E" w:rsidR="007617F9" w:rsidRPr="00AE639E" w:rsidRDefault="00FF5C9D" w:rsidP="007617F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80</w:t>
            </w:r>
          </w:p>
        </w:tc>
        <w:tc>
          <w:tcPr>
            <w:tcW w:w="753" w:type="pct"/>
            <w:shd w:val="clear" w:color="auto" w:fill="FFFFFF" w:themeFill="background1"/>
            <w:tcMar>
              <w:top w:w="43" w:type="dxa"/>
              <w:left w:w="115" w:type="dxa"/>
              <w:bottom w:w="43" w:type="dxa"/>
              <w:right w:w="115" w:type="dxa"/>
            </w:tcMar>
          </w:tcPr>
          <w:p w14:paraId="7FE1ED30" w14:textId="24961D88"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Demonstrate administration of oral medications. </w:t>
            </w:r>
          </w:p>
        </w:tc>
        <w:tc>
          <w:tcPr>
            <w:tcW w:w="1373" w:type="pct"/>
          </w:tcPr>
          <w:p w14:paraId="4B82D296" w14:textId="77777777" w:rsidR="007617F9" w:rsidRPr="00AE639E" w:rsidRDefault="007617F9" w:rsidP="007617F9">
            <w:pPr>
              <w:shd w:val="clear" w:color="auto" w:fill="FFFFFF"/>
              <w:spacing w:before="180" w:after="180"/>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Demonstration should include</w:t>
            </w:r>
          </w:p>
          <w:p w14:paraId="74D5A153" w14:textId="14E91F1E" w:rsidR="007617F9" w:rsidRPr="00AE639E" w:rsidRDefault="007617F9">
            <w:pPr>
              <w:numPr>
                <w:ilvl w:val="0"/>
                <w:numId w:val="66"/>
              </w:numPr>
              <w:shd w:val="clear" w:color="auto" w:fill="FFFFFF"/>
              <w:spacing w:before="100" w:beforeAutospacing="1" w:after="100" w:afterAutospacing="1"/>
              <w:ind w:left="1095"/>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the importance of verifying veterinarian’s order, patient identification, and drug labels</w:t>
            </w:r>
          </w:p>
          <w:p w14:paraId="429AEF61" w14:textId="77777777" w:rsidR="007617F9" w:rsidRPr="00AE639E" w:rsidRDefault="007617F9">
            <w:pPr>
              <w:numPr>
                <w:ilvl w:val="0"/>
                <w:numId w:val="66"/>
              </w:numPr>
              <w:shd w:val="clear" w:color="auto" w:fill="FFFFFF"/>
              <w:spacing w:before="100" w:beforeAutospacing="1" w:after="100" w:afterAutospacing="1"/>
              <w:ind w:left="1095"/>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ways the form of the medication (e.g., paste, liquid, pill) affects the administration technique</w:t>
            </w:r>
          </w:p>
          <w:p w14:paraId="4CDE2A63" w14:textId="77777777" w:rsidR="007617F9" w:rsidRPr="00AE639E" w:rsidRDefault="007617F9">
            <w:pPr>
              <w:numPr>
                <w:ilvl w:val="0"/>
                <w:numId w:val="66"/>
              </w:numPr>
              <w:shd w:val="clear" w:color="auto" w:fill="FFFFFF"/>
              <w:spacing w:before="100" w:beforeAutospacing="1" w:after="100" w:afterAutospacing="1"/>
              <w:ind w:left="1095"/>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standard practices for medication administration, including “pilling,” restraint procedures, and aseptic techniques</w:t>
            </w:r>
          </w:p>
          <w:p w14:paraId="146FA527" w14:textId="038D5C59" w:rsidR="007617F9" w:rsidRPr="00AE639E" w:rsidRDefault="007617F9">
            <w:pPr>
              <w:numPr>
                <w:ilvl w:val="0"/>
                <w:numId w:val="66"/>
              </w:numPr>
              <w:shd w:val="clear" w:color="auto" w:fill="FFFFFF"/>
              <w:spacing w:before="100" w:beforeAutospacing="1" w:after="100" w:afterAutospacing="1"/>
              <w:ind w:left="1095"/>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drugs that may pose an exposure risk to humans if absorbed through the skin or accidentally ingested.</w:t>
            </w:r>
          </w:p>
          <w:p w14:paraId="19554536" w14:textId="676CF250" w:rsidR="007617F9" w:rsidRPr="00AE639E" w:rsidRDefault="007617F9" w:rsidP="007617F9">
            <w:pPr>
              <w:shd w:val="clear" w:color="auto" w:fill="FFFFFF"/>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b/>
                <w:bCs/>
                <w:color w:val="273540"/>
                <w:sz w:val="24"/>
                <w:szCs w:val="24"/>
              </w:rPr>
              <w:t>Teacher Resource:</w:t>
            </w:r>
            <w:r w:rsidRPr="00AE639E">
              <w:rPr>
                <w:rFonts w:ascii="Times New Roman" w:eastAsia="Times New Roman" w:hAnsi="Times New Roman" w:cs="Times New Roman"/>
                <w:color w:val="273540"/>
                <w:sz w:val="24"/>
                <w:szCs w:val="24"/>
              </w:rPr>
              <w:t xml:space="preserve"> </w:t>
            </w:r>
            <w:hyperlink r:id="rId57" w:history="1">
              <w:r w:rsidRPr="00AE639E">
                <w:rPr>
                  <w:rStyle w:val="Hyperlink"/>
                  <w:rFonts w:ascii="Times New Roman" w:eastAsia="Times New Roman" w:hAnsi="Times New Roman" w:cs="Times New Roman"/>
                  <w:sz w:val="24"/>
                  <w:szCs w:val="24"/>
                </w:rPr>
                <w:t>Plumb’s</w:t>
              </w:r>
            </w:hyperlink>
          </w:p>
        </w:tc>
        <w:tc>
          <w:tcPr>
            <w:tcW w:w="1147" w:type="pct"/>
          </w:tcPr>
          <w:p w14:paraId="384DA0EB" w14:textId="77777777" w:rsidR="007617F9" w:rsidRPr="00AE639E" w:rsidRDefault="007617F9" w:rsidP="007617F9">
            <w:pPr>
              <w:shd w:val="clear" w:color="auto" w:fill="FFFFFF"/>
              <w:spacing w:before="180" w:after="180"/>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Process/Skill Questions:</w:t>
            </w:r>
          </w:p>
          <w:p w14:paraId="152338C8" w14:textId="77777777" w:rsidR="007617F9" w:rsidRPr="00AE639E" w:rsidRDefault="007617F9">
            <w:pPr>
              <w:numPr>
                <w:ilvl w:val="0"/>
                <w:numId w:val="67"/>
              </w:numPr>
              <w:shd w:val="clear" w:color="auto" w:fill="FFFFFF"/>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can be done to encourage a dog or cat that is holding a pill in its mouth to swallow the pill?</w:t>
            </w:r>
          </w:p>
          <w:p w14:paraId="0346093B" w14:textId="77777777" w:rsidR="007617F9" w:rsidRPr="00AE639E" w:rsidRDefault="007617F9">
            <w:pPr>
              <w:numPr>
                <w:ilvl w:val="0"/>
                <w:numId w:val="67"/>
              </w:numPr>
              <w:shd w:val="clear" w:color="auto" w:fill="FFFFFF"/>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problems could arise from trying to hide a medication in food?</w:t>
            </w:r>
          </w:p>
          <w:p w14:paraId="53426515" w14:textId="77777777" w:rsidR="007617F9" w:rsidRPr="00AE639E" w:rsidRDefault="007617F9">
            <w:pPr>
              <w:pStyle w:val="ListParagraph"/>
              <w:numPr>
                <w:ilvl w:val="0"/>
                <w:numId w:val="67"/>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procedure can one use to administer a tablet or pill to a dog or cat?</w:t>
            </w:r>
          </w:p>
          <w:p w14:paraId="62C8FA97" w14:textId="352CC047" w:rsidR="007617F9" w:rsidRPr="00AE639E" w:rsidRDefault="007617F9">
            <w:pPr>
              <w:numPr>
                <w:ilvl w:val="0"/>
                <w:numId w:val="67"/>
              </w:numPr>
              <w:shd w:val="clear" w:color="auto" w:fill="FFFFFF"/>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How can the administration of pills or tablets lead to accidental bites?</w:t>
            </w:r>
          </w:p>
          <w:p w14:paraId="466ADB1E"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p>
        </w:tc>
        <w:tc>
          <w:tcPr>
            <w:tcW w:w="476" w:type="pct"/>
          </w:tcPr>
          <w:p w14:paraId="213CD6DB" w14:textId="507C45B4" w:rsidR="007617F9" w:rsidRPr="00AE639E"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t>English: 11.RI, 12.RI</w:t>
            </w:r>
          </w:p>
        </w:tc>
        <w:tc>
          <w:tcPr>
            <w:tcW w:w="570" w:type="pct"/>
          </w:tcPr>
          <w:p w14:paraId="71F89D65" w14:textId="77777777" w:rsidR="007617F9"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t>AS.03.01</w:t>
            </w:r>
          </w:p>
          <w:p w14:paraId="48FDAB10" w14:textId="77777777" w:rsidR="007617F9" w:rsidRDefault="007617F9" w:rsidP="007617F9">
            <w:pPr>
              <w:shd w:val="clear" w:color="auto" w:fill="FFFFFF"/>
              <w:spacing w:before="180" w:after="180"/>
              <w:rPr>
                <w:rFonts w:ascii="Times New Roman" w:hAnsi="Times New Roman" w:cs="Times New Roman"/>
                <w:sz w:val="24"/>
                <w:szCs w:val="24"/>
              </w:rPr>
            </w:pPr>
          </w:p>
          <w:p w14:paraId="4A866DA9" w14:textId="46986B50" w:rsidR="007617F9" w:rsidRPr="00AE639E" w:rsidRDefault="007617F9" w:rsidP="007617F9">
            <w:pPr>
              <w:shd w:val="clear" w:color="auto" w:fill="FFFFFF"/>
              <w:spacing w:before="180" w:after="180"/>
              <w:rPr>
                <w:rFonts w:ascii="Times New Roman" w:eastAsia="Times New Roman" w:hAnsi="Times New Roman" w:cs="Times New Roman"/>
                <w:sz w:val="24"/>
                <w:szCs w:val="24"/>
              </w:rPr>
            </w:pPr>
            <w:r w:rsidRPr="00AE639E">
              <w:rPr>
                <w:rFonts w:ascii="Times New Roman" w:hAnsi="Times New Roman" w:cs="Times New Roman"/>
                <w:sz w:val="24"/>
                <w:szCs w:val="24"/>
              </w:rPr>
              <w:t>Veterinary Science CDE</w:t>
            </w:r>
          </w:p>
        </w:tc>
        <w:tc>
          <w:tcPr>
            <w:tcW w:w="468" w:type="pct"/>
          </w:tcPr>
          <w:p w14:paraId="671CD102" w14:textId="03E5D03D" w:rsidR="007617F9" w:rsidRPr="00AE639E" w:rsidRDefault="007617F9" w:rsidP="007617F9">
            <w:pPr>
              <w:shd w:val="clear" w:color="auto" w:fill="FFFFFF"/>
              <w:spacing w:before="180" w:after="180"/>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NAVTA Essential Skills III.B.3; V.B.5, 6; VII.A.2</w:t>
            </w:r>
          </w:p>
        </w:tc>
      </w:tr>
      <w:tr w:rsidR="007617F9" w:rsidRPr="00AE639E" w14:paraId="144AB0C6" w14:textId="28BA515F" w:rsidTr="008B21B2">
        <w:tc>
          <w:tcPr>
            <w:tcW w:w="214" w:type="pct"/>
          </w:tcPr>
          <w:p w14:paraId="7EB0D2FB" w14:textId="379A55EC"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8</w:t>
            </w:r>
            <w:r w:rsidR="00FF5C9D">
              <w:rPr>
                <w:rFonts w:ascii="Times New Roman" w:eastAsia="Times New Roman" w:hAnsi="Times New Roman" w:cs="Times New Roman"/>
                <w:sz w:val="24"/>
                <w:szCs w:val="24"/>
              </w:rPr>
              <w:t>1</w:t>
            </w:r>
          </w:p>
        </w:tc>
        <w:tc>
          <w:tcPr>
            <w:tcW w:w="753" w:type="pct"/>
            <w:shd w:val="clear" w:color="auto" w:fill="FFFFFF" w:themeFill="background1"/>
            <w:tcMar>
              <w:top w:w="43" w:type="dxa"/>
              <w:left w:w="115" w:type="dxa"/>
              <w:bottom w:w="43" w:type="dxa"/>
              <w:right w:w="115" w:type="dxa"/>
            </w:tcMar>
          </w:tcPr>
          <w:p w14:paraId="6E77B5B5" w14:textId="2F56A6BD"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Demonstrate administration of topical medications. </w:t>
            </w:r>
          </w:p>
        </w:tc>
        <w:tc>
          <w:tcPr>
            <w:tcW w:w="1373" w:type="pct"/>
          </w:tcPr>
          <w:p w14:paraId="66A224E3"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Demonstration should include</w:t>
            </w:r>
          </w:p>
          <w:p w14:paraId="6D70A5F5" w14:textId="7C1662FB" w:rsidR="007617F9" w:rsidRPr="00AE639E" w:rsidRDefault="00FF5C9D">
            <w:pPr>
              <w:numPr>
                <w:ilvl w:val="0"/>
                <w:numId w:val="68"/>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administ</w:t>
            </w:r>
            <w:r>
              <w:rPr>
                <w:rFonts w:ascii="Times New Roman" w:eastAsia="Times New Roman" w:hAnsi="Times New Roman" w:cs="Times New Roman"/>
                <w:color w:val="273540"/>
                <w:sz w:val="24"/>
                <w:szCs w:val="24"/>
              </w:rPr>
              <w:t>ering</w:t>
            </w:r>
            <w:r w:rsidR="004A6044">
              <w:rPr>
                <w:rFonts w:ascii="Times New Roman" w:eastAsia="Times New Roman" w:hAnsi="Times New Roman" w:cs="Times New Roman"/>
                <w:color w:val="273540"/>
                <w:sz w:val="24"/>
                <w:szCs w:val="24"/>
              </w:rPr>
              <w:t xml:space="preserve"> </w:t>
            </w:r>
            <w:r w:rsidR="007617F9" w:rsidRPr="00AE639E">
              <w:rPr>
                <w:rFonts w:ascii="Times New Roman" w:eastAsia="Times New Roman" w:hAnsi="Times New Roman" w:cs="Times New Roman"/>
                <w:color w:val="273540"/>
                <w:sz w:val="24"/>
                <w:szCs w:val="24"/>
              </w:rPr>
              <w:t>ophthalmic and aural and dermatological medications</w:t>
            </w:r>
          </w:p>
          <w:p w14:paraId="756DFB38" w14:textId="148544D9" w:rsidR="007617F9" w:rsidRPr="00AE639E" w:rsidRDefault="007617F9">
            <w:pPr>
              <w:numPr>
                <w:ilvl w:val="0"/>
                <w:numId w:val="68"/>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verifying patient identification and rechecking drug labels</w:t>
            </w:r>
          </w:p>
          <w:p w14:paraId="174B7C9F" w14:textId="77777777" w:rsidR="007617F9" w:rsidRPr="00AE639E" w:rsidRDefault="007617F9">
            <w:pPr>
              <w:numPr>
                <w:ilvl w:val="0"/>
                <w:numId w:val="68"/>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describing how to administer medication without contamination</w:t>
            </w:r>
          </w:p>
          <w:p w14:paraId="4A953FCD" w14:textId="77777777" w:rsidR="007617F9" w:rsidRPr="00AE639E" w:rsidRDefault="007617F9">
            <w:pPr>
              <w:numPr>
                <w:ilvl w:val="0"/>
                <w:numId w:val="68"/>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 xml:space="preserve">explaining the importance of understanding drugs that may pose an </w:t>
            </w:r>
            <w:r w:rsidRPr="00AE639E">
              <w:rPr>
                <w:rFonts w:ascii="Times New Roman" w:eastAsia="Times New Roman" w:hAnsi="Times New Roman" w:cs="Times New Roman"/>
                <w:color w:val="273540"/>
                <w:sz w:val="24"/>
                <w:szCs w:val="24"/>
              </w:rPr>
              <w:lastRenderedPageBreak/>
              <w:t>exposure risk to humans if absorbed through the skin</w:t>
            </w:r>
          </w:p>
          <w:p w14:paraId="7BEFF95B" w14:textId="6A8906BB" w:rsidR="007617F9" w:rsidRPr="00AE639E" w:rsidRDefault="007617F9">
            <w:pPr>
              <w:numPr>
                <w:ilvl w:val="0"/>
                <w:numId w:val="68"/>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prevent</w:t>
            </w:r>
            <w:r w:rsidR="004A6044">
              <w:rPr>
                <w:rFonts w:ascii="Times New Roman" w:eastAsia="Times New Roman" w:hAnsi="Times New Roman" w:cs="Times New Roman"/>
                <w:color w:val="273540"/>
                <w:sz w:val="24"/>
                <w:szCs w:val="24"/>
              </w:rPr>
              <w:t>ing</w:t>
            </w:r>
            <w:r w:rsidRPr="00AE639E">
              <w:rPr>
                <w:rFonts w:ascii="Times New Roman" w:eastAsia="Times New Roman" w:hAnsi="Times New Roman" w:cs="Times New Roman"/>
                <w:color w:val="273540"/>
                <w:sz w:val="24"/>
                <w:szCs w:val="24"/>
              </w:rPr>
              <w:t xml:space="preserve"> an animal from disturbing topically applied medications such as collars or bandages.</w:t>
            </w:r>
          </w:p>
          <w:p w14:paraId="06A67579" w14:textId="10D941FB" w:rsidR="007617F9" w:rsidRPr="00AE639E" w:rsidRDefault="007617F9" w:rsidP="007617F9">
            <w:pPr>
              <w:pStyle w:val="NormalWeb"/>
              <w:shd w:val="clear" w:color="auto" w:fill="FFFFFF"/>
              <w:spacing w:before="180" w:beforeAutospacing="0" w:after="180" w:afterAutospacing="0"/>
              <w:rPr>
                <w:color w:val="273540"/>
              </w:rPr>
            </w:pPr>
            <w:r w:rsidRPr="00AE639E">
              <w:rPr>
                <w:rStyle w:val="Strong"/>
                <w:color w:val="273540"/>
              </w:rPr>
              <w:t>Teacher Resources:</w:t>
            </w:r>
          </w:p>
          <w:p w14:paraId="35078584" w14:textId="57C3D070" w:rsidR="007617F9" w:rsidRPr="00AE639E" w:rsidRDefault="007617F9">
            <w:pPr>
              <w:pStyle w:val="ListParagraph"/>
              <w:numPr>
                <w:ilvl w:val="0"/>
                <w:numId w:val="145"/>
              </w:numPr>
              <w:shd w:val="clear" w:color="auto" w:fill="FFFFFF"/>
              <w:spacing w:before="100" w:beforeAutospacing="1" w:after="100" w:afterAutospacing="1"/>
              <w:rPr>
                <w:rFonts w:ascii="Times New Roman" w:hAnsi="Times New Roman" w:cs="Times New Roman"/>
                <w:color w:val="273540"/>
                <w:sz w:val="24"/>
                <w:szCs w:val="24"/>
              </w:rPr>
            </w:pPr>
            <w:hyperlink r:id="rId58" w:history="1">
              <w:r w:rsidRPr="00AE639E">
                <w:rPr>
                  <w:rStyle w:val="Hyperlink"/>
                  <w:rFonts w:ascii="Times New Roman" w:hAnsi="Times New Roman" w:cs="Times New Roman"/>
                  <w:sz w:val="24"/>
                  <w:szCs w:val="24"/>
                </w:rPr>
                <w:t>Administering Aural Medication</w:t>
              </w:r>
            </w:hyperlink>
            <w:r w:rsidRPr="00AE639E">
              <w:rPr>
                <w:rFonts w:ascii="Times New Roman" w:hAnsi="Times New Roman" w:cs="Times New Roman"/>
                <w:color w:val="273540"/>
                <w:sz w:val="24"/>
                <w:szCs w:val="24"/>
              </w:rPr>
              <w:t xml:space="preserve"> (video), PEER (Partnership for Environment Education and Rural Health) Program, Texas A&amp;M College of Veterinary Medicine</w:t>
            </w:r>
          </w:p>
          <w:p w14:paraId="0182DC51" w14:textId="433E93E0" w:rsidR="007617F9" w:rsidRPr="00AE639E" w:rsidRDefault="007617F9">
            <w:pPr>
              <w:pStyle w:val="ListParagraph"/>
              <w:numPr>
                <w:ilvl w:val="0"/>
                <w:numId w:val="145"/>
              </w:numPr>
              <w:shd w:val="clear" w:color="auto" w:fill="FFFFFF"/>
              <w:spacing w:before="100" w:beforeAutospacing="1" w:after="100" w:afterAutospacing="1"/>
              <w:rPr>
                <w:rFonts w:ascii="Times New Roman" w:hAnsi="Times New Roman" w:cs="Times New Roman"/>
                <w:color w:val="273540"/>
                <w:sz w:val="24"/>
                <w:szCs w:val="24"/>
              </w:rPr>
            </w:pPr>
            <w:hyperlink r:id="rId59" w:history="1">
              <w:r w:rsidRPr="00AE639E">
                <w:rPr>
                  <w:rStyle w:val="Hyperlink"/>
                  <w:rFonts w:ascii="Times New Roman" w:hAnsi="Times New Roman" w:cs="Times New Roman"/>
                  <w:sz w:val="24"/>
                  <w:szCs w:val="24"/>
                </w:rPr>
                <w:t>Administering Ophthalmic Medication</w:t>
              </w:r>
            </w:hyperlink>
            <w:r w:rsidRPr="00AE639E">
              <w:rPr>
                <w:rFonts w:ascii="Times New Roman" w:hAnsi="Times New Roman" w:cs="Times New Roman"/>
                <w:color w:val="273540"/>
                <w:sz w:val="24"/>
                <w:szCs w:val="24"/>
              </w:rPr>
              <w:t xml:space="preserve"> (video), PEER (Partnership for Environment Education and Rural Health) Program, Texas A&amp;M College of Veterinary Medicine</w:t>
            </w:r>
          </w:p>
        </w:tc>
        <w:tc>
          <w:tcPr>
            <w:tcW w:w="1147" w:type="pct"/>
          </w:tcPr>
          <w:p w14:paraId="103A0685"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lastRenderedPageBreak/>
              <w:t>Process/Skill Questions:</w:t>
            </w:r>
          </w:p>
          <w:p w14:paraId="1D18DA96" w14:textId="77777777" w:rsidR="007617F9" w:rsidRPr="00AE639E" w:rsidRDefault="007617F9">
            <w:pPr>
              <w:numPr>
                <w:ilvl w:val="0"/>
                <w:numId w:val="69"/>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How is it possible to get a thick topical medication out of a jar without contaminating the contents of the jar?</w:t>
            </w:r>
          </w:p>
          <w:p w14:paraId="5D865DCB" w14:textId="77777777" w:rsidR="007617F9" w:rsidRPr="00AE639E" w:rsidRDefault="007617F9">
            <w:pPr>
              <w:numPr>
                <w:ilvl w:val="0"/>
                <w:numId w:val="69"/>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 xml:space="preserve">What problems arise when applying topical medications to an area the </w:t>
            </w:r>
            <w:r w:rsidRPr="00AE639E">
              <w:rPr>
                <w:rFonts w:ascii="Times New Roman" w:eastAsia="Times New Roman" w:hAnsi="Times New Roman" w:cs="Times New Roman"/>
                <w:color w:val="273540"/>
                <w:sz w:val="24"/>
                <w:szCs w:val="24"/>
              </w:rPr>
              <w:lastRenderedPageBreak/>
              <w:t>animal can reach by grooming itself? What could be done to prevent these problems?</w:t>
            </w:r>
          </w:p>
          <w:p w14:paraId="06C92285" w14:textId="77777777" w:rsidR="007617F9" w:rsidRPr="00AE639E" w:rsidRDefault="007617F9">
            <w:pPr>
              <w:numPr>
                <w:ilvl w:val="0"/>
                <w:numId w:val="69"/>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are the five rights to consider before administering any type of medication to a patient? </w:t>
            </w:r>
          </w:p>
          <w:p w14:paraId="17E6FAA5"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p>
        </w:tc>
        <w:tc>
          <w:tcPr>
            <w:tcW w:w="476" w:type="pct"/>
          </w:tcPr>
          <w:p w14:paraId="6953DF39" w14:textId="4A8AEF9E" w:rsidR="007617F9" w:rsidRPr="00AE639E"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lastRenderedPageBreak/>
              <w:t>English: 11.RV, 11.RI, 11.C, 11.LU, 12.RV, 12.RI, 12.C, 12.LU</w:t>
            </w:r>
          </w:p>
        </w:tc>
        <w:tc>
          <w:tcPr>
            <w:tcW w:w="570" w:type="pct"/>
          </w:tcPr>
          <w:p w14:paraId="25F544AC" w14:textId="77777777" w:rsidR="007617F9"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t>AS.03.01</w:t>
            </w:r>
          </w:p>
          <w:p w14:paraId="4CCAF250" w14:textId="77777777" w:rsidR="007617F9" w:rsidRDefault="007617F9" w:rsidP="007617F9">
            <w:pPr>
              <w:shd w:val="clear" w:color="auto" w:fill="FFFFFF"/>
              <w:spacing w:before="180" w:after="180"/>
              <w:rPr>
                <w:rFonts w:ascii="Times New Roman" w:hAnsi="Times New Roman" w:cs="Times New Roman"/>
                <w:color w:val="273540"/>
                <w:sz w:val="24"/>
                <w:szCs w:val="24"/>
              </w:rPr>
            </w:pPr>
          </w:p>
          <w:p w14:paraId="3AB1BA6C" w14:textId="20BEBEA8"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t>Veterinary Science CDE</w:t>
            </w:r>
          </w:p>
        </w:tc>
        <w:tc>
          <w:tcPr>
            <w:tcW w:w="468" w:type="pct"/>
          </w:tcPr>
          <w:p w14:paraId="117CA52E" w14:textId="182A01E4"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eastAsia="Times New Roman" w:hAnsi="Times New Roman" w:cs="Times New Roman"/>
                <w:sz w:val="24"/>
                <w:szCs w:val="24"/>
              </w:rPr>
              <w:t xml:space="preserve">NAVTA Essential Skills III.B.3; V.B.8, 12; </w:t>
            </w:r>
            <w:r w:rsidRPr="00AE639E">
              <w:rPr>
                <w:rFonts w:ascii="Times New Roman" w:eastAsia="Times New Roman" w:hAnsi="Times New Roman" w:cs="Times New Roman"/>
                <w:color w:val="273540"/>
                <w:sz w:val="24"/>
                <w:szCs w:val="24"/>
              </w:rPr>
              <w:t>VII.A.2</w:t>
            </w:r>
          </w:p>
        </w:tc>
      </w:tr>
      <w:tr w:rsidR="007617F9" w:rsidRPr="00AE639E" w14:paraId="411214FE" w14:textId="6D550782" w:rsidTr="008B21B2">
        <w:tc>
          <w:tcPr>
            <w:tcW w:w="214" w:type="pct"/>
          </w:tcPr>
          <w:p w14:paraId="01EC0142" w14:textId="252C4EB1"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8</w:t>
            </w:r>
            <w:r w:rsidR="00FF5C9D">
              <w:rPr>
                <w:rFonts w:ascii="Times New Roman" w:eastAsia="Times New Roman" w:hAnsi="Times New Roman" w:cs="Times New Roman"/>
                <w:sz w:val="24"/>
                <w:szCs w:val="24"/>
              </w:rPr>
              <w:t>2</w:t>
            </w:r>
          </w:p>
        </w:tc>
        <w:tc>
          <w:tcPr>
            <w:tcW w:w="753" w:type="pct"/>
            <w:shd w:val="clear" w:color="auto" w:fill="FFFFFF" w:themeFill="background1"/>
            <w:tcMar>
              <w:top w:w="43" w:type="dxa"/>
              <w:left w:w="115" w:type="dxa"/>
              <w:bottom w:w="43" w:type="dxa"/>
              <w:right w:w="115" w:type="dxa"/>
            </w:tcMar>
          </w:tcPr>
          <w:p w14:paraId="55F8E6D0" w14:textId="77777777"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Demonstrate how to prepare and dispense medications that a client will administer at home. </w:t>
            </w:r>
          </w:p>
        </w:tc>
        <w:tc>
          <w:tcPr>
            <w:tcW w:w="1373" w:type="pct"/>
          </w:tcPr>
          <w:p w14:paraId="48BBAF5A"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Demonstration should include</w:t>
            </w:r>
          </w:p>
          <w:p w14:paraId="6342EEDA" w14:textId="77777777" w:rsidR="007617F9" w:rsidRPr="00AE639E" w:rsidRDefault="007617F9">
            <w:pPr>
              <w:numPr>
                <w:ilvl w:val="0"/>
                <w:numId w:val="75"/>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commonly used terminology and abbreviations</w:t>
            </w:r>
          </w:p>
          <w:p w14:paraId="19D21543" w14:textId="77777777" w:rsidR="007617F9" w:rsidRPr="00AE639E" w:rsidRDefault="007617F9">
            <w:pPr>
              <w:numPr>
                <w:ilvl w:val="0"/>
                <w:numId w:val="75"/>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ways to rewrite prescription instructions in layman’s terms</w:t>
            </w:r>
          </w:p>
          <w:p w14:paraId="2B866CAE" w14:textId="77777777" w:rsidR="007617F9" w:rsidRPr="00AE639E" w:rsidRDefault="007617F9">
            <w:pPr>
              <w:numPr>
                <w:ilvl w:val="0"/>
                <w:numId w:val="75"/>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items required on a medication label to be sent home with a client</w:t>
            </w:r>
          </w:p>
          <w:p w14:paraId="5F0411AC" w14:textId="77777777" w:rsidR="007617F9" w:rsidRPr="00AE639E" w:rsidRDefault="007617F9">
            <w:pPr>
              <w:numPr>
                <w:ilvl w:val="0"/>
                <w:numId w:val="75"/>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lastRenderedPageBreak/>
              <w:t>available prescription packaging (e.g., child-proof containers, tubes, bottles)</w:t>
            </w:r>
          </w:p>
          <w:p w14:paraId="3A26D1BF" w14:textId="77777777" w:rsidR="007617F9" w:rsidRPr="00AE639E" w:rsidRDefault="007617F9">
            <w:pPr>
              <w:numPr>
                <w:ilvl w:val="0"/>
                <w:numId w:val="75"/>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methods for ensuring accurate drug and concentration identification</w:t>
            </w:r>
          </w:p>
          <w:p w14:paraId="7E495331" w14:textId="77777777" w:rsidR="007617F9" w:rsidRPr="00AE639E" w:rsidRDefault="007617F9">
            <w:pPr>
              <w:numPr>
                <w:ilvl w:val="0"/>
                <w:numId w:val="75"/>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methods for accurately dispensing medications (e.g., pill counting tray)</w:t>
            </w:r>
          </w:p>
          <w:p w14:paraId="5E097197" w14:textId="528B4A92" w:rsidR="007617F9" w:rsidRPr="00AE639E" w:rsidRDefault="007617F9">
            <w:pPr>
              <w:numPr>
                <w:ilvl w:val="0"/>
                <w:numId w:val="75"/>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importance of client education when dispensing medications for client to administer at home including safe handling and storage.</w:t>
            </w:r>
          </w:p>
          <w:p w14:paraId="598FF73B" w14:textId="25D423CE" w:rsidR="007617F9" w:rsidRPr="00AE639E" w:rsidRDefault="007617F9" w:rsidP="00FF5C9D">
            <w:pPr>
              <w:spacing w:before="100" w:beforeAutospacing="1" w:after="100" w:afterAutospacing="1"/>
              <w:rPr>
                <w:rFonts w:ascii="Times New Roman" w:hAnsi="Times New Roman" w:cs="Times New Roman"/>
                <w:color w:val="273540"/>
                <w:sz w:val="24"/>
                <w:szCs w:val="24"/>
              </w:rPr>
            </w:pPr>
            <w:r w:rsidRPr="00AE639E">
              <w:rPr>
                <w:rFonts w:ascii="Times New Roman" w:eastAsia="Times New Roman" w:hAnsi="Times New Roman" w:cs="Times New Roman"/>
                <w:b/>
                <w:bCs/>
                <w:sz w:val="24"/>
                <w:szCs w:val="24"/>
              </w:rPr>
              <w:t xml:space="preserve">Teacher Resource: </w:t>
            </w:r>
            <w:hyperlink r:id="rId60" w:history="1">
              <w:r w:rsidRPr="00AE639E">
                <w:rPr>
                  <w:rStyle w:val="Hyperlink"/>
                  <w:rFonts w:ascii="Times New Roman" w:eastAsia="Times New Roman" w:hAnsi="Times New Roman" w:cs="Times New Roman"/>
                  <w:sz w:val="24"/>
                  <w:szCs w:val="24"/>
                </w:rPr>
                <w:t>Veterinary Science Handbook</w:t>
              </w:r>
            </w:hyperlink>
            <w:r w:rsidRPr="00AE639E">
              <w:rPr>
                <w:rFonts w:ascii="Times New Roman" w:eastAsia="Times New Roman" w:hAnsi="Times New Roman" w:cs="Times New Roman"/>
                <w:sz w:val="24"/>
                <w:szCs w:val="24"/>
              </w:rPr>
              <w:t>, Virginia FFA</w:t>
            </w:r>
          </w:p>
        </w:tc>
        <w:tc>
          <w:tcPr>
            <w:tcW w:w="1147" w:type="pct"/>
          </w:tcPr>
          <w:p w14:paraId="030C6A54"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lastRenderedPageBreak/>
              <w:t>Process/Skill Questions:</w:t>
            </w:r>
          </w:p>
          <w:p w14:paraId="0E57CE78" w14:textId="77777777" w:rsidR="007617F9" w:rsidRPr="00AE639E" w:rsidRDefault="007617F9">
            <w:pPr>
              <w:numPr>
                <w:ilvl w:val="0"/>
                <w:numId w:val="76"/>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are clear, written instructions for medication administration essential for clients who will be administering medications at home?</w:t>
            </w:r>
          </w:p>
          <w:p w14:paraId="59987CAE" w14:textId="77777777" w:rsidR="007617F9" w:rsidRPr="00AE639E" w:rsidRDefault="007617F9">
            <w:pPr>
              <w:numPr>
                <w:ilvl w:val="0"/>
                <w:numId w:val="76"/>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lastRenderedPageBreak/>
              <w:t>Why should jargon and abbreviations be avoided in such instructions?</w:t>
            </w:r>
          </w:p>
          <w:p w14:paraId="49F3FAB3" w14:textId="77777777" w:rsidR="007617F9" w:rsidRPr="00AE639E" w:rsidRDefault="007617F9">
            <w:pPr>
              <w:numPr>
                <w:ilvl w:val="0"/>
                <w:numId w:val="76"/>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How and when might the client need instruction?</w:t>
            </w:r>
          </w:p>
          <w:p w14:paraId="2FE5768D" w14:textId="77777777" w:rsidR="007617F9" w:rsidRPr="00AE639E" w:rsidRDefault="007617F9">
            <w:pPr>
              <w:numPr>
                <w:ilvl w:val="0"/>
                <w:numId w:val="76"/>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How can a client be sure a pet swallows a pill?</w:t>
            </w:r>
          </w:p>
          <w:p w14:paraId="1101CAAE"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p>
          <w:p w14:paraId="0CC92551" w14:textId="77777777" w:rsidR="007617F9" w:rsidRPr="00AE639E" w:rsidRDefault="007617F9" w:rsidP="007617F9">
            <w:pPr>
              <w:tabs>
                <w:tab w:val="left" w:pos="2055"/>
              </w:tabs>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ab/>
            </w:r>
          </w:p>
        </w:tc>
        <w:tc>
          <w:tcPr>
            <w:tcW w:w="476" w:type="pct"/>
          </w:tcPr>
          <w:p w14:paraId="22722709" w14:textId="4F176973" w:rsidR="007617F9" w:rsidRPr="00AE639E"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lastRenderedPageBreak/>
              <w:t>English: 11.RV, 11.RI, 12.RV, 12.RI</w:t>
            </w:r>
          </w:p>
        </w:tc>
        <w:tc>
          <w:tcPr>
            <w:tcW w:w="570" w:type="pct"/>
          </w:tcPr>
          <w:p w14:paraId="0BA457BF" w14:textId="77777777" w:rsidR="007617F9"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t>AS.03.01</w:t>
            </w:r>
          </w:p>
          <w:p w14:paraId="7C0D6F8D" w14:textId="77777777" w:rsidR="007617F9" w:rsidRDefault="007617F9" w:rsidP="007617F9">
            <w:pPr>
              <w:shd w:val="clear" w:color="auto" w:fill="FFFFFF"/>
              <w:spacing w:before="180" w:after="180"/>
              <w:rPr>
                <w:rFonts w:ascii="Times New Roman" w:hAnsi="Times New Roman" w:cs="Times New Roman"/>
                <w:color w:val="273540"/>
                <w:sz w:val="24"/>
                <w:szCs w:val="24"/>
              </w:rPr>
            </w:pPr>
          </w:p>
          <w:p w14:paraId="5519E1B9" w14:textId="2A7D5FF9"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t>Veterinary Science CDE</w:t>
            </w:r>
          </w:p>
        </w:tc>
        <w:tc>
          <w:tcPr>
            <w:tcW w:w="468" w:type="pct"/>
          </w:tcPr>
          <w:p w14:paraId="391CBDD2" w14:textId="1AA8935A"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eastAsia="Times New Roman" w:hAnsi="Times New Roman" w:cs="Times New Roman"/>
                <w:sz w:val="24"/>
                <w:szCs w:val="24"/>
              </w:rPr>
              <w:t xml:space="preserve">NAVTA Essential Skills II.B; III.B1, 2; </w:t>
            </w:r>
            <w:r w:rsidRPr="00AE639E">
              <w:rPr>
                <w:rFonts w:ascii="Times New Roman" w:eastAsia="Times New Roman" w:hAnsi="Times New Roman" w:cs="Times New Roman"/>
                <w:color w:val="273540"/>
                <w:sz w:val="24"/>
                <w:szCs w:val="24"/>
              </w:rPr>
              <w:t>VII.A.1, 2</w:t>
            </w:r>
          </w:p>
        </w:tc>
      </w:tr>
      <w:tr w:rsidR="007617F9" w:rsidRPr="00AE639E" w14:paraId="0F939A24" w14:textId="1B5966E8" w:rsidTr="008B21B2">
        <w:tc>
          <w:tcPr>
            <w:tcW w:w="214" w:type="pct"/>
          </w:tcPr>
          <w:p w14:paraId="0AF04334" w14:textId="65A0D009"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8</w:t>
            </w:r>
            <w:r w:rsidR="00FF5C9D">
              <w:rPr>
                <w:rFonts w:ascii="Times New Roman" w:eastAsia="Times New Roman" w:hAnsi="Times New Roman" w:cs="Times New Roman"/>
                <w:sz w:val="24"/>
                <w:szCs w:val="24"/>
              </w:rPr>
              <w:t>3</w:t>
            </w:r>
          </w:p>
        </w:tc>
        <w:tc>
          <w:tcPr>
            <w:tcW w:w="753" w:type="pct"/>
            <w:shd w:val="clear" w:color="auto" w:fill="FFFFFF" w:themeFill="background1"/>
            <w:tcMar>
              <w:top w:w="43" w:type="dxa"/>
              <w:left w:w="115" w:type="dxa"/>
              <w:bottom w:w="43" w:type="dxa"/>
              <w:right w:w="115" w:type="dxa"/>
            </w:tcMar>
          </w:tcPr>
          <w:p w14:paraId="166337AD" w14:textId="47CC7D50"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Demonstrate filling a syringe for injection.</w:t>
            </w:r>
          </w:p>
        </w:tc>
        <w:tc>
          <w:tcPr>
            <w:tcW w:w="1373" w:type="pct"/>
          </w:tcPr>
          <w:p w14:paraId="389E8DF2"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Demonstration should include</w:t>
            </w:r>
          </w:p>
          <w:p w14:paraId="35B843B9" w14:textId="77777777" w:rsidR="007617F9" w:rsidRPr="00AE639E" w:rsidRDefault="007617F9">
            <w:pPr>
              <w:numPr>
                <w:ilvl w:val="0"/>
                <w:numId w:val="70"/>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selecting the proper-sized syringe</w:t>
            </w:r>
          </w:p>
          <w:p w14:paraId="790ADCA1" w14:textId="77777777" w:rsidR="007617F9" w:rsidRPr="00AE639E" w:rsidRDefault="007617F9">
            <w:pPr>
              <w:numPr>
                <w:ilvl w:val="0"/>
                <w:numId w:val="70"/>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determining the amount to be placed in the syringe</w:t>
            </w:r>
          </w:p>
          <w:p w14:paraId="30BF172F" w14:textId="77777777" w:rsidR="007617F9" w:rsidRPr="00AE639E" w:rsidRDefault="007617F9">
            <w:pPr>
              <w:numPr>
                <w:ilvl w:val="0"/>
                <w:numId w:val="70"/>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inserting the syringe into the top of the bottle</w:t>
            </w:r>
          </w:p>
          <w:p w14:paraId="2DE921F1" w14:textId="77777777" w:rsidR="007617F9" w:rsidRPr="00AE639E" w:rsidRDefault="007617F9">
            <w:pPr>
              <w:numPr>
                <w:ilvl w:val="0"/>
                <w:numId w:val="70"/>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placing the bottle upside down in one hand and holding it securely</w:t>
            </w:r>
          </w:p>
          <w:p w14:paraId="63C7F968" w14:textId="77777777" w:rsidR="007617F9" w:rsidRPr="00AE639E" w:rsidRDefault="007617F9">
            <w:pPr>
              <w:numPr>
                <w:ilvl w:val="0"/>
                <w:numId w:val="70"/>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withdrawing the proper volume</w:t>
            </w:r>
          </w:p>
          <w:p w14:paraId="09B80957" w14:textId="77777777" w:rsidR="007617F9" w:rsidRPr="00AE639E" w:rsidRDefault="007617F9">
            <w:pPr>
              <w:numPr>
                <w:ilvl w:val="0"/>
                <w:numId w:val="70"/>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removing the syringe from the bottle</w:t>
            </w:r>
          </w:p>
          <w:p w14:paraId="744AFA10" w14:textId="77777777" w:rsidR="007617F9" w:rsidRPr="00AE639E" w:rsidRDefault="007617F9">
            <w:pPr>
              <w:numPr>
                <w:ilvl w:val="0"/>
                <w:numId w:val="70"/>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lastRenderedPageBreak/>
              <w:t>tapping the edge of the syringe to remove any air bubbles, or slightly expelling the air by pushing the end of the plunger</w:t>
            </w:r>
          </w:p>
          <w:p w14:paraId="7B681F23" w14:textId="6B81E431" w:rsidR="007617F9" w:rsidRPr="00AE639E" w:rsidRDefault="007617F9">
            <w:pPr>
              <w:numPr>
                <w:ilvl w:val="0"/>
                <w:numId w:val="70"/>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placing used needles in the sharps container immediately after use.</w:t>
            </w:r>
          </w:p>
          <w:p w14:paraId="775B95ED" w14:textId="589AC6E0" w:rsidR="007617F9" w:rsidRPr="00AE639E" w:rsidRDefault="007617F9" w:rsidP="007617F9">
            <w:pPr>
              <w:tabs>
                <w:tab w:val="left" w:pos="2820"/>
              </w:tabs>
              <w:spacing w:before="100" w:beforeAutospacing="1" w:after="100" w:afterAutospacing="1"/>
              <w:rPr>
                <w:rFonts w:ascii="Times New Roman" w:eastAsia="Times New Roman" w:hAnsi="Times New Roman" w:cs="Times New Roman"/>
                <w:sz w:val="24"/>
                <w:szCs w:val="24"/>
              </w:rPr>
            </w:pPr>
          </w:p>
        </w:tc>
        <w:tc>
          <w:tcPr>
            <w:tcW w:w="1147" w:type="pct"/>
          </w:tcPr>
          <w:p w14:paraId="73F8BF2B"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lastRenderedPageBreak/>
              <w:t>Process/Skill Questions:</w:t>
            </w:r>
          </w:p>
          <w:p w14:paraId="28CABC1A" w14:textId="77777777" w:rsidR="007617F9" w:rsidRPr="00AE639E" w:rsidRDefault="007617F9">
            <w:pPr>
              <w:numPr>
                <w:ilvl w:val="0"/>
                <w:numId w:val="71"/>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is “dead space”?</w:t>
            </w:r>
          </w:p>
          <w:p w14:paraId="049EF602" w14:textId="77777777" w:rsidR="007617F9" w:rsidRPr="00AE639E" w:rsidRDefault="007617F9">
            <w:pPr>
              <w:numPr>
                <w:ilvl w:val="0"/>
                <w:numId w:val="71"/>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should air bubbles never be present in an injection syringe? How are bubbles removed from the contents of a syringe?</w:t>
            </w:r>
          </w:p>
          <w:p w14:paraId="615065EB" w14:textId="77777777" w:rsidR="007617F9" w:rsidRPr="00AE639E" w:rsidRDefault="007617F9">
            <w:pPr>
              <w:numPr>
                <w:ilvl w:val="0"/>
                <w:numId w:val="71"/>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How should one properly dispose of needles and syringes?</w:t>
            </w:r>
          </w:p>
          <w:p w14:paraId="30551C02"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p>
        </w:tc>
        <w:tc>
          <w:tcPr>
            <w:tcW w:w="476" w:type="pct"/>
          </w:tcPr>
          <w:p w14:paraId="74851D5E" w14:textId="50352D94" w:rsidR="007617F9" w:rsidRPr="00AE639E"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lastRenderedPageBreak/>
              <w:t>English: 11.RV, 11.RI, 12.RV, 12.RI</w:t>
            </w:r>
          </w:p>
        </w:tc>
        <w:tc>
          <w:tcPr>
            <w:tcW w:w="570" w:type="pct"/>
          </w:tcPr>
          <w:p w14:paraId="7C4B1F31" w14:textId="77777777" w:rsidR="007617F9"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t>AS.03.01</w:t>
            </w:r>
          </w:p>
          <w:p w14:paraId="231A75CD" w14:textId="77777777" w:rsidR="007617F9" w:rsidRDefault="007617F9" w:rsidP="007617F9">
            <w:pPr>
              <w:shd w:val="clear" w:color="auto" w:fill="FFFFFF"/>
              <w:spacing w:before="180" w:after="180"/>
              <w:rPr>
                <w:rFonts w:ascii="Times New Roman" w:hAnsi="Times New Roman" w:cs="Times New Roman"/>
                <w:color w:val="273540"/>
                <w:sz w:val="24"/>
                <w:szCs w:val="24"/>
              </w:rPr>
            </w:pPr>
          </w:p>
          <w:p w14:paraId="48A55E32" w14:textId="4925FFC1"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t>Veterinary Science CDE</w:t>
            </w:r>
          </w:p>
        </w:tc>
        <w:tc>
          <w:tcPr>
            <w:tcW w:w="468" w:type="pct"/>
          </w:tcPr>
          <w:p w14:paraId="1FA7BBB7" w14:textId="0AC8CAA7"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eastAsia="Times New Roman" w:hAnsi="Times New Roman" w:cs="Times New Roman"/>
                <w:sz w:val="24"/>
                <w:szCs w:val="24"/>
              </w:rPr>
              <w:t xml:space="preserve">NAVTA Essential Skills III.B.3, C.1; </w:t>
            </w:r>
            <w:r w:rsidRPr="00AE639E">
              <w:rPr>
                <w:rFonts w:ascii="Times New Roman" w:eastAsia="Times New Roman" w:hAnsi="Times New Roman" w:cs="Times New Roman"/>
                <w:color w:val="273540"/>
                <w:sz w:val="24"/>
                <w:szCs w:val="24"/>
              </w:rPr>
              <w:t>VII.A.2</w:t>
            </w:r>
          </w:p>
        </w:tc>
      </w:tr>
      <w:tr w:rsidR="007617F9" w:rsidRPr="00AE639E" w14:paraId="3953A39B" w14:textId="1ADBF1CA" w:rsidTr="008B21B2">
        <w:tc>
          <w:tcPr>
            <w:tcW w:w="214" w:type="pct"/>
          </w:tcPr>
          <w:p w14:paraId="74336F85" w14:textId="4361CF85"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8</w:t>
            </w:r>
            <w:r w:rsidR="00FF5C9D">
              <w:rPr>
                <w:rFonts w:ascii="Times New Roman" w:eastAsia="Times New Roman" w:hAnsi="Times New Roman" w:cs="Times New Roman"/>
                <w:sz w:val="24"/>
                <w:szCs w:val="24"/>
              </w:rPr>
              <w:t>4</w:t>
            </w:r>
          </w:p>
        </w:tc>
        <w:tc>
          <w:tcPr>
            <w:tcW w:w="753" w:type="pct"/>
            <w:shd w:val="clear" w:color="auto" w:fill="FFFFFF" w:themeFill="background1"/>
            <w:tcMar>
              <w:top w:w="43" w:type="dxa"/>
              <w:left w:w="115" w:type="dxa"/>
              <w:bottom w:w="43" w:type="dxa"/>
              <w:right w:w="115" w:type="dxa"/>
            </w:tcMar>
          </w:tcPr>
          <w:p w14:paraId="063D3087" w14:textId="4F4DBC08"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Demonstrate administration of a subcutaneous injection. </w:t>
            </w:r>
          </w:p>
        </w:tc>
        <w:tc>
          <w:tcPr>
            <w:tcW w:w="1373" w:type="pct"/>
          </w:tcPr>
          <w:p w14:paraId="65512A5B"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Demonstration should include</w:t>
            </w:r>
          </w:p>
          <w:p w14:paraId="75D2D9A5" w14:textId="285FC7E9" w:rsidR="007617F9" w:rsidRPr="00AE639E" w:rsidRDefault="007617F9">
            <w:pPr>
              <w:numPr>
                <w:ilvl w:val="0"/>
                <w:numId w:val="73"/>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verifying patient identification and drug labels</w:t>
            </w:r>
          </w:p>
          <w:p w14:paraId="34F4810F" w14:textId="77777777" w:rsidR="007617F9" w:rsidRPr="00AE639E" w:rsidRDefault="007617F9">
            <w:pPr>
              <w:numPr>
                <w:ilvl w:val="0"/>
                <w:numId w:val="73"/>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describing how to administer medication without contamination</w:t>
            </w:r>
          </w:p>
          <w:p w14:paraId="2307E881" w14:textId="1474616B" w:rsidR="007617F9" w:rsidRPr="00AE639E" w:rsidRDefault="007617F9">
            <w:pPr>
              <w:numPr>
                <w:ilvl w:val="1"/>
                <w:numId w:val="73"/>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selecting administration site</w:t>
            </w:r>
          </w:p>
          <w:p w14:paraId="016F5E5B" w14:textId="1438A872" w:rsidR="007617F9" w:rsidRPr="00AE639E" w:rsidRDefault="007617F9">
            <w:pPr>
              <w:numPr>
                <w:ilvl w:val="1"/>
                <w:numId w:val="73"/>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lifting the skin (using the thumb and forefinger forming a triangle or tent)</w:t>
            </w:r>
          </w:p>
          <w:p w14:paraId="28837318" w14:textId="6CAD7293" w:rsidR="007617F9" w:rsidRPr="00AE639E" w:rsidRDefault="007617F9">
            <w:pPr>
              <w:numPr>
                <w:ilvl w:val="1"/>
                <w:numId w:val="73"/>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inserting the needle into the skin at the base of the tent or triangle, parallel to the body</w:t>
            </w:r>
          </w:p>
          <w:p w14:paraId="55E335BD" w14:textId="1976B6AD" w:rsidR="007617F9" w:rsidRPr="00AE639E" w:rsidRDefault="007617F9">
            <w:pPr>
              <w:numPr>
                <w:ilvl w:val="1"/>
                <w:numId w:val="73"/>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inspecting for signs of blood entering the syringe</w:t>
            </w:r>
          </w:p>
          <w:p w14:paraId="089166B9" w14:textId="51F94305" w:rsidR="007617F9" w:rsidRPr="00AE639E" w:rsidRDefault="007617F9">
            <w:pPr>
              <w:numPr>
                <w:ilvl w:val="1"/>
                <w:numId w:val="73"/>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administering the injection (if no blood is noted)</w:t>
            </w:r>
          </w:p>
          <w:p w14:paraId="4D1E74EA" w14:textId="264DF888" w:rsidR="007617F9" w:rsidRPr="00AE639E" w:rsidRDefault="007617F9">
            <w:pPr>
              <w:numPr>
                <w:ilvl w:val="1"/>
                <w:numId w:val="73"/>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withdrawing the needle and discarding it in the sharps container</w:t>
            </w:r>
          </w:p>
          <w:p w14:paraId="24780735" w14:textId="5D32195F" w:rsidR="007617F9" w:rsidRPr="00AE639E" w:rsidRDefault="007617F9">
            <w:pPr>
              <w:numPr>
                <w:ilvl w:val="1"/>
                <w:numId w:val="73"/>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lastRenderedPageBreak/>
              <w:t>massaging the injection site and praising the patient</w:t>
            </w:r>
          </w:p>
          <w:p w14:paraId="747B4D5B" w14:textId="2ECF62B2" w:rsidR="007617F9" w:rsidRPr="00AE639E" w:rsidRDefault="007617F9">
            <w:pPr>
              <w:numPr>
                <w:ilvl w:val="0"/>
                <w:numId w:val="73"/>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explaining exposure risks to humans and proper post-administration documentation.</w:t>
            </w:r>
          </w:p>
        </w:tc>
        <w:tc>
          <w:tcPr>
            <w:tcW w:w="1147" w:type="pct"/>
          </w:tcPr>
          <w:p w14:paraId="13A077C7"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lastRenderedPageBreak/>
              <w:t>Process/Skill Questions:</w:t>
            </w:r>
          </w:p>
          <w:p w14:paraId="61C976DD" w14:textId="2999F183" w:rsidR="007617F9" w:rsidRPr="00AE639E" w:rsidRDefault="007617F9">
            <w:pPr>
              <w:numPr>
                <w:ilvl w:val="0"/>
                <w:numId w:val="74"/>
              </w:numPr>
              <w:shd w:val="clear" w:color="auto" w:fill="FFFFFF"/>
              <w:spacing w:before="100" w:beforeAutospacing="1" w:after="100" w:afterAutospacing="1" w:line="259" w:lineRule="auto"/>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is it so important to verify patient identification as well as drug labels?</w:t>
            </w:r>
          </w:p>
          <w:p w14:paraId="663A8006" w14:textId="7A14414C" w:rsidR="007617F9" w:rsidRPr="00AE639E" w:rsidRDefault="007617F9">
            <w:pPr>
              <w:numPr>
                <w:ilvl w:val="0"/>
                <w:numId w:val="74"/>
              </w:numPr>
              <w:shd w:val="clear" w:color="auto" w:fill="FFFFFF"/>
              <w:spacing w:before="100" w:beforeAutospacing="1" w:after="100" w:afterAutospacing="1" w:line="259" w:lineRule="auto"/>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problems do contamination pose?</w:t>
            </w:r>
          </w:p>
        </w:tc>
        <w:tc>
          <w:tcPr>
            <w:tcW w:w="476" w:type="pct"/>
          </w:tcPr>
          <w:p w14:paraId="6055A3AD" w14:textId="23226793" w:rsidR="007617F9" w:rsidRPr="00AE639E"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t>English: 11.RV, 11.RI, 11.C, 11.LU, 12.RV, 12.RI, 12.C, 12.LU</w:t>
            </w:r>
          </w:p>
        </w:tc>
        <w:tc>
          <w:tcPr>
            <w:tcW w:w="570" w:type="pct"/>
          </w:tcPr>
          <w:p w14:paraId="2BEB3F5C" w14:textId="77777777" w:rsidR="007617F9"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t>AS.03.01</w:t>
            </w:r>
          </w:p>
          <w:p w14:paraId="0E5C35FC" w14:textId="77777777" w:rsidR="007617F9" w:rsidRDefault="007617F9" w:rsidP="007617F9">
            <w:pPr>
              <w:shd w:val="clear" w:color="auto" w:fill="FFFFFF"/>
              <w:spacing w:before="180" w:after="180"/>
              <w:rPr>
                <w:rFonts w:ascii="Times New Roman" w:hAnsi="Times New Roman" w:cs="Times New Roman"/>
                <w:color w:val="273540"/>
                <w:sz w:val="24"/>
                <w:szCs w:val="24"/>
              </w:rPr>
            </w:pPr>
          </w:p>
          <w:p w14:paraId="3B22027D" w14:textId="028FCBCF"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t>Veterinary Science CDE</w:t>
            </w:r>
          </w:p>
        </w:tc>
        <w:tc>
          <w:tcPr>
            <w:tcW w:w="468" w:type="pct"/>
          </w:tcPr>
          <w:p w14:paraId="49CA54B9" w14:textId="603F9AF9" w:rsidR="007617F9" w:rsidRPr="00AE639E" w:rsidRDefault="007617F9" w:rsidP="007617F9">
            <w:pPr>
              <w:shd w:val="clear" w:color="auto" w:fill="FFFFFF"/>
              <w:spacing w:before="180" w:after="180"/>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NAVTA Essential Skills III.B.3, C.2; VII.A.2</w:t>
            </w:r>
          </w:p>
          <w:p w14:paraId="250AFD0E" w14:textId="0F9884F9"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p>
        </w:tc>
      </w:tr>
      <w:tr w:rsidR="007617F9" w:rsidRPr="00AE639E" w14:paraId="473D2B87" w14:textId="22568DAA" w:rsidTr="008B21B2">
        <w:tc>
          <w:tcPr>
            <w:tcW w:w="214" w:type="pct"/>
            <w:shd w:val="clear" w:color="auto" w:fill="AEAAAA" w:themeFill="background2" w:themeFillShade="BF"/>
          </w:tcPr>
          <w:p w14:paraId="41E40F75"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753" w:type="pct"/>
            <w:shd w:val="clear" w:color="auto" w:fill="AEAAAA" w:themeFill="background2" w:themeFillShade="BF"/>
            <w:tcMar>
              <w:top w:w="43" w:type="dxa"/>
              <w:left w:w="115" w:type="dxa"/>
              <w:bottom w:w="43" w:type="dxa"/>
              <w:right w:w="115" w:type="dxa"/>
            </w:tcMar>
          </w:tcPr>
          <w:p w14:paraId="4A1C8B67"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b/>
                <w:bCs/>
                <w:kern w:val="36"/>
                <w:sz w:val="24"/>
                <w:szCs w:val="24"/>
              </w:rPr>
              <w:t>Performing Mathematical Operations (Posology)</w:t>
            </w:r>
          </w:p>
        </w:tc>
        <w:tc>
          <w:tcPr>
            <w:tcW w:w="1373" w:type="pct"/>
            <w:shd w:val="clear" w:color="auto" w:fill="AEAAAA" w:themeFill="background2" w:themeFillShade="BF"/>
          </w:tcPr>
          <w:p w14:paraId="163696A0" w14:textId="7042B4BC"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p>
        </w:tc>
        <w:tc>
          <w:tcPr>
            <w:tcW w:w="1147" w:type="pct"/>
            <w:shd w:val="clear" w:color="auto" w:fill="AEAAAA" w:themeFill="background2" w:themeFillShade="BF"/>
          </w:tcPr>
          <w:p w14:paraId="7D725887"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476" w:type="pct"/>
            <w:shd w:val="clear" w:color="auto" w:fill="AEAAAA" w:themeFill="background2" w:themeFillShade="BF"/>
          </w:tcPr>
          <w:p w14:paraId="382301D6"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570" w:type="pct"/>
            <w:shd w:val="clear" w:color="auto" w:fill="AEAAAA" w:themeFill="background2" w:themeFillShade="BF"/>
          </w:tcPr>
          <w:p w14:paraId="2D7934CF" w14:textId="04311DD6"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468" w:type="pct"/>
            <w:shd w:val="clear" w:color="auto" w:fill="AEAAAA" w:themeFill="background2" w:themeFillShade="BF"/>
          </w:tcPr>
          <w:p w14:paraId="178A6E9C"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r>
      <w:tr w:rsidR="007617F9" w:rsidRPr="00AE639E" w14:paraId="6932A159" w14:textId="331A242E" w:rsidTr="008B21B2">
        <w:tc>
          <w:tcPr>
            <w:tcW w:w="214" w:type="pct"/>
          </w:tcPr>
          <w:p w14:paraId="455F10CB" w14:textId="624CDF12"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8</w:t>
            </w:r>
            <w:r w:rsidR="00FF5C9D">
              <w:rPr>
                <w:rFonts w:ascii="Times New Roman" w:eastAsia="Times New Roman" w:hAnsi="Times New Roman" w:cs="Times New Roman"/>
                <w:sz w:val="24"/>
                <w:szCs w:val="24"/>
              </w:rPr>
              <w:t>5</w:t>
            </w:r>
          </w:p>
        </w:tc>
        <w:tc>
          <w:tcPr>
            <w:tcW w:w="753" w:type="pct"/>
            <w:shd w:val="clear" w:color="auto" w:fill="FFFFFF" w:themeFill="background1"/>
            <w:tcMar>
              <w:top w:w="43" w:type="dxa"/>
              <w:left w:w="115" w:type="dxa"/>
              <w:bottom w:w="43" w:type="dxa"/>
              <w:right w:w="115" w:type="dxa"/>
            </w:tcMar>
          </w:tcPr>
          <w:p w14:paraId="20D90C8A" w14:textId="6531DFAE"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Complete basic four-function operations with whole numbers, fractions, and decimals. </w:t>
            </w:r>
          </w:p>
        </w:tc>
        <w:tc>
          <w:tcPr>
            <w:tcW w:w="1373" w:type="pct"/>
          </w:tcPr>
          <w:p w14:paraId="721BC01B"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Demonstration should include</w:t>
            </w:r>
          </w:p>
          <w:p w14:paraId="2DA5B276" w14:textId="77777777" w:rsidR="007617F9" w:rsidRPr="00AE639E" w:rsidRDefault="007617F9">
            <w:pPr>
              <w:numPr>
                <w:ilvl w:val="0"/>
                <w:numId w:val="77"/>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explaining the importance of accurate mathematical calculations in veterinary science</w:t>
            </w:r>
          </w:p>
          <w:p w14:paraId="48BC2D03" w14:textId="77777777" w:rsidR="007617F9" w:rsidRPr="00AE639E" w:rsidRDefault="007617F9">
            <w:pPr>
              <w:numPr>
                <w:ilvl w:val="0"/>
                <w:numId w:val="77"/>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explaining the consequences of inaccurate mathematical calculations in veterinary science</w:t>
            </w:r>
          </w:p>
          <w:p w14:paraId="41C2CCAB" w14:textId="28953530" w:rsidR="007617F9" w:rsidRPr="00AE639E" w:rsidRDefault="007617F9">
            <w:pPr>
              <w:numPr>
                <w:ilvl w:val="0"/>
                <w:numId w:val="77"/>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performing mathematical operations with applications related to dosing and dilution.</w:t>
            </w:r>
          </w:p>
        </w:tc>
        <w:tc>
          <w:tcPr>
            <w:tcW w:w="1147" w:type="pct"/>
          </w:tcPr>
          <w:p w14:paraId="3FD95C43"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t>Process/Skill Questions:</w:t>
            </w:r>
          </w:p>
          <w:p w14:paraId="10B559FF" w14:textId="77777777" w:rsidR="007617F9" w:rsidRPr="00AE639E" w:rsidRDefault="007617F9">
            <w:pPr>
              <w:numPr>
                <w:ilvl w:val="0"/>
                <w:numId w:val="78"/>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are accurate mathematical operations critical?</w:t>
            </w:r>
          </w:p>
          <w:p w14:paraId="73768E90" w14:textId="4135DEA5" w:rsidR="007617F9" w:rsidRPr="00AE639E" w:rsidRDefault="007617F9">
            <w:pPr>
              <w:numPr>
                <w:ilvl w:val="0"/>
                <w:numId w:val="78"/>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veterinary tasks must be conducted with the use of mathematical operations?</w:t>
            </w:r>
          </w:p>
        </w:tc>
        <w:tc>
          <w:tcPr>
            <w:tcW w:w="476" w:type="pct"/>
          </w:tcPr>
          <w:p w14:paraId="4E95390D" w14:textId="79EC3FF3" w:rsidR="007617F9" w:rsidRPr="00AE639E"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t>English: 11.RV, 11.RI, 11.C, 11.LU, 12.RV, 12.RI, 12.C, 12.LU</w:t>
            </w:r>
          </w:p>
        </w:tc>
        <w:tc>
          <w:tcPr>
            <w:tcW w:w="570" w:type="pct"/>
          </w:tcPr>
          <w:p w14:paraId="4987B64B" w14:textId="77777777" w:rsidR="007617F9"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t>CS.04</w:t>
            </w:r>
          </w:p>
          <w:p w14:paraId="5F598179" w14:textId="77777777" w:rsidR="007617F9" w:rsidRDefault="007617F9" w:rsidP="007617F9">
            <w:pPr>
              <w:shd w:val="clear" w:color="auto" w:fill="FFFFFF"/>
              <w:spacing w:before="180" w:after="180"/>
              <w:rPr>
                <w:rFonts w:ascii="Times New Roman" w:hAnsi="Times New Roman" w:cs="Times New Roman"/>
                <w:sz w:val="24"/>
                <w:szCs w:val="24"/>
              </w:rPr>
            </w:pPr>
          </w:p>
          <w:p w14:paraId="791C0300" w14:textId="627E30FE"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t>Veterinary Science CDE</w:t>
            </w:r>
          </w:p>
        </w:tc>
        <w:tc>
          <w:tcPr>
            <w:tcW w:w="468" w:type="pct"/>
          </w:tcPr>
          <w:p w14:paraId="13E52BB7" w14:textId="0EE86A53"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NAVTA Essential Skills VII.A.1</w:t>
            </w:r>
          </w:p>
        </w:tc>
      </w:tr>
      <w:tr w:rsidR="007617F9" w:rsidRPr="00AE639E" w14:paraId="23144369" w14:textId="231E70A0" w:rsidTr="008B21B2">
        <w:tc>
          <w:tcPr>
            <w:tcW w:w="214" w:type="pct"/>
          </w:tcPr>
          <w:p w14:paraId="7D7E624C" w14:textId="1397B396"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8</w:t>
            </w:r>
            <w:r w:rsidR="00FF5C9D">
              <w:rPr>
                <w:rFonts w:ascii="Times New Roman" w:eastAsia="Times New Roman" w:hAnsi="Times New Roman" w:cs="Times New Roman"/>
                <w:sz w:val="24"/>
                <w:szCs w:val="24"/>
              </w:rPr>
              <w:t>6</w:t>
            </w:r>
          </w:p>
        </w:tc>
        <w:tc>
          <w:tcPr>
            <w:tcW w:w="753" w:type="pct"/>
            <w:shd w:val="clear" w:color="auto" w:fill="FFFFFF" w:themeFill="background1"/>
            <w:tcMar>
              <w:top w:w="43" w:type="dxa"/>
              <w:left w:w="115" w:type="dxa"/>
              <w:bottom w:w="43" w:type="dxa"/>
              <w:right w:w="115" w:type="dxa"/>
            </w:tcMar>
          </w:tcPr>
          <w:p w14:paraId="6006B56B" w14:textId="6B141BE0"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Identify basic units of the commonly used systems of measurement. </w:t>
            </w:r>
          </w:p>
        </w:tc>
        <w:tc>
          <w:tcPr>
            <w:tcW w:w="1373" w:type="pct"/>
          </w:tcPr>
          <w:p w14:paraId="5921C4F3"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Identification should include the basic units of measurement</w:t>
            </w:r>
          </w:p>
          <w:p w14:paraId="732BB2B6" w14:textId="77777777" w:rsidR="007617F9" w:rsidRPr="00AE639E" w:rsidRDefault="007617F9">
            <w:pPr>
              <w:numPr>
                <w:ilvl w:val="0"/>
                <w:numId w:val="79"/>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apothecary system</w:t>
            </w:r>
          </w:p>
          <w:p w14:paraId="6E73EA06" w14:textId="77777777" w:rsidR="007617F9" w:rsidRPr="00AE639E" w:rsidRDefault="007617F9">
            <w:pPr>
              <w:numPr>
                <w:ilvl w:val="0"/>
                <w:numId w:val="79"/>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metric system</w:t>
            </w:r>
          </w:p>
          <w:p w14:paraId="7C6AAA4D" w14:textId="566E5E71" w:rsidR="007617F9" w:rsidRPr="00AE639E" w:rsidRDefault="007617F9">
            <w:pPr>
              <w:numPr>
                <w:ilvl w:val="0"/>
                <w:numId w:val="79"/>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lastRenderedPageBreak/>
              <w:t>U.S. Customary System</w:t>
            </w:r>
            <w:r w:rsidR="00D47092">
              <w:rPr>
                <w:rFonts w:ascii="Times New Roman" w:eastAsia="Times New Roman" w:hAnsi="Times New Roman" w:cs="Times New Roman"/>
                <w:color w:val="273540"/>
                <w:sz w:val="24"/>
                <w:szCs w:val="24"/>
              </w:rPr>
              <w:t xml:space="preserve">, including the </w:t>
            </w:r>
            <w:r w:rsidRPr="00AE639E">
              <w:rPr>
                <w:rFonts w:ascii="Times New Roman" w:eastAsia="Times New Roman" w:hAnsi="Times New Roman" w:cs="Times New Roman"/>
                <w:color w:val="273540"/>
                <w:sz w:val="24"/>
                <w:szCs w:val="24"/>
              </w:rPr>
              <w:t>avoirdupois system (with relevance to medication dosing and body weight measurement). </w:t>
            </w:r>
          </w:p>
        </w:tc>
        <w:tc>
          <w:tcPr>
            <w:tcW w:w="1147" w:type="pct"/>
          </w:tcPr>
          <w:p w14:paraId="3DD686C6"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lastRenderedPageBreak/>
              <w:t>Process/Skill Questions:</w:t>
            </w:r>
          </w:p>
          <w:p w14:paraId="69FD1EDD" w14:textId="77777777" w:rsidR="007617F9" w:rsidRPr="00AE639E" w:rsidRDefault="007617F9">
            <w:pPr>
              <w:numPr>
                <w:ilvl w:val="0"/>
                <w:numId w:val="80"/>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are different systems of measurement used?</w:t>
            </w:r>
          </w:p>
          <w:p w14:paraId="2E95E252" w14:textId="77777777" w:rsidR="007617F9" w:rsidRPr="00AE639E" w:rsidRDefault="007617F9">
            <w:pPr>
              <w:numPr>
                <w:ilvl w:val="0"/>
                <w:numId w:val="80"/>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lastRenderedPageBreak/>
              <w:t>Why must workers in the veterinary industry be skillful in using the basic units of all commonly used systems of measurement?</w:t>
            </w:r>
          </w:p>
          <w:p w14:paraId="3962FDF9" w14:textId="54646479" w:rsidR="007617F9" w:rsidRPr="00AE639E" w:rsidRDefault="007617F9">
            <w:pPr>
              <w:numPr>
                <w:ilvl w:val="0"/>
                <w:numId w:val="80"/>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could be the consequences of confusing two different systems of measurement when measuring?</w:t>
            </w:r>
          </w:p>
        </w:tc>
        <w:tc>
          <w:tcPr>
            <w:tcW w:w="476" w:type="pct"/>
          </w:tcPr>
          <w:p w14:paraId="08F4CCE0" w14:textId="775E4D67" w:rsidR="007617F9" w:rsidRPr="00AE639E"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lastRenderedPageBreak/>
              <w:t>English: 11.RV, 11.RI, 12.RV, 12.RI</w:t>
            </w:r>
          </w:p>
        </w:tc>
        <w:tc>
          <w:tcPr>
            <w:tcW w:w="570" w:type="pct"/>
          </w:tcPr>
          <w:p w14:paraId="3D46FD4A" w14:textId="77777777" w:rsidR="007617F9"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t>CS.04</w:t>
            </w:r>
          </w:p>
          <w:p w14:paraId="5BDD2918" w14:textId="77777777" w:rsidR="007617F9" w:rsidRDefault="007617F9" w:rsidP="007617F9">
            <w:pPr>
              <w:shd w:val="clear" w:color="auto" w:fill="FFFFFF"/>
              <w:spacing w:before="180" w:after="180"/>
              <w:rPr>
                <w:rFonts w:ascii="Times New Roman" w:hAnsi="Times New Roman" w:cs="Times New Roman"/>
                <w:sz w:val="24"/>
                <w:szCs w:val="24"/>
              </w:rPr>
            </w:pPr>
          </w:p>
          <w:p w14:paraId="5C9EB342" w14:textId="676FD393"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lastRenderedPageBreak/>
              <w:t>Veterinary Science CDE</w:t>
            </w:r>
          </w:p>
        </w:tc>
        <w:tc>
          <w:tcPr>
            <w:tcW w:w="468" w:type="pct"/>
          </w:tcPr>
          <w:p w14:paraId="5438C5A6" w14:textId="7E37F7BE"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eastAsia="Times New Roman" w:hAnsi="Times New Roman" w:cs="Times New Roman"/>
                <w:sz w:val="24"/>
                <w:szCs w:val="24"/>
              </w:rPr>
              <w:lastRenderedPageBreak/>
              <w:t xml:space="preserve">NAVTA Essential Skills </w:t>
            </w:r>
            <w:r w:rsidRPr="00AE639E">
              <w:rPr>
                <w:rFonts w:ascii="Times New Roman" w:eastAsia="Times New Roman" w:hAnsi="Times New Roman" w:cs="Times New Roman"/>
                <w:color w:val="273540"/>
                <w:sz w:val="24"/>
                <w:szCs w:val="24"/>
              </w:rPr>
              <w:t>III.A.4; VII.A.1</w:t>
            </w:r>
          </w:p>
        </w:tc>
      </w:tr>
      <w:tr w:rsidR="007617F9" w:rsidRPr="00AE639E" w14:paraId="7106E0D0" w14:textId="0A3B2F40" w:rsidTr="008B21B2">
        <w:tc>
          <w:tcPr>
            <w:tcW w:w="214" w:type="pct"/>
          </w:tcPr>
          <w:p w14:paraId="0620E862" w14:textId="21061BF2"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8</w:t>
            </w:r>
            <w:r w:rsidR="00FF5C9D">
              <w:rPr>
                <w:rFonts w:ascii="Times New Roman" w:eastAsia="Times New Roman" w:hAnsi="Times New Roman" w:cs="Times New Roman"/>
                <w:sz w:val="24"/>
                <w:szCs w:val="24"/>
              </w:rPr>
              <w:t>7</w:t>
            </w:r>
          </w:p>
        </w:tc>
        <w:tc>
          <w:tcPr>
            <w:tcW w:w="753" w:type="pct"/>
            <w:shd w:val="clear" w:color="auto" w:fill="FFFFFF" w:themeFill="background1"/>
            <w:tcMar>
              <w:top w:w="43" w:type="dxa"/>
              <w:left w:w="115" w:type="dxa"/>
              <w:bottom w:w="43" w:type="dxa"/>
              <w:right w:w="115" w:type="dxa"/>
            </w:tcMar>
          </w:tcPr>
          <w:p w14:paraId="4DC28909" w14:textId="0CCD91E9"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Perform conversions between common measurement systems. </w:t>
            </w:r>
          </w:p>
        </w:tc>
        <w:tc>
          <w:tcPr>
            <w:tcW w:w="1373" w:type="pct"/>
          </w:tcPr>
          <w:p w14:paraId="17C9E212"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Demonstration should include</w:t>
            </w:r>
          </w:p>
          <w:p w14:paraId="36F27D8B" w14:textId="77777777" w:rsidR="007617F9" w:rsidRPr="00AE639E" w:rsidRDefault="007617F9">
            <w:pPr>
              <w:numPr>
                <w:ilvl w:val="0"/>
                <w:numId w:val="81"/>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listing volume and weight equivalents</w:t>
            </w:r>
          </w:p>
          <w:p w14:paraId="0FC70F65" w14:textId="77777777" w:rsidR="007617F9" w:rsidRPr="00AE639E" w:rsidRDefault="007617F9">
            <w:pPr>
              <w:numPr>
                <w:ilvl w:val="0"/>
                <w:numId w:val="81"/>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converting between metric units (e.g., milliliters and liters)</w:t>
            </w:r>
          </w:p>
          <w:p w14:paraId="62A65D9F" w14:textId="77777777" w:rsidR="007617F9" w:rsidRPr="00AE639E" w:rsidRDefault="007617F9">
            <w:pPr>
              <w:numPr>
                <w:ilvl w:val="0"/>
                <w:numId w:val="81"/>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converting between pounds and kilograms</w:t>
            </w:r>
          </w:p>
          <w:p w14:paraId="236284FD" w14:textId="77777777" w:rsidR="007617F9" w:rsidRPr="00AE639E" w:rsidRDefault="007617F9">
            <w:pPr>
              <w:numPr>
                <w:ilvl w:val="0"/>
                <w:numId w:val="81"/>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converting between metric units and avoirdupois units</w:t>
            </w:r>
          </w:p>
          <w:p w14:paraId="3B1007C5" w14:textId="1657000F" w:rsidR="007617F9" w:rsidRPr="00AE639E" w:rsidRDefault="007617F9">
            <w:pPr>
              <w:numPr>
                <w:ilvl w:val="0"/>
                <w:numId w:val="81"/>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converting fluid ounces into various units within the U.S. Customary System (e.g., cups, gallons, quarts, pints, tablespoons, teaspoons) with correct rounding where appropriate.</w:t>
            </w:r>
          </w:p>
        </w:tc>
        <w:tc>
          <w:tcPr>
            <w:tcW w:w="1147" w:type="pct"/>
          </w:tcPr>
          <w:p w14:paraId="2A9314C4"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t>Process/Skill Questions:</w:t>
            </w:r>
          </w:p>
          <w:p w14:paraId="679069A2" w14:textId="5DAE600C" w:rsidR="007617F9" w:rsidRPr="00AE639E" w:rsidRDefault="007617F9">
            <w:pPr>
              <w:numPr>
                <w:ilvl w:val="0"/>
                <w:numId w:val="82"/>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How many milliliters have been administered if the level of fluid in a liter IV bag reads at the 300 mL mark?</w:t>
            </w:r>
          </w:p>
          <w:p w14:paraId="2A31622A" w14:textId="5ACCD1DA" w:rsidR="007617F9" w:rsidRPr="00AE639E" w:rsidRDefault="007617F9">
            <w:pPr>
              <w:numPr>
                <w:ilvl w:val="0"/>
                <w:numId w:val="82"/>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 xml:space="preserve">How many kg does the animal weigh if it weighs 100 </w:t>
            </w:r>
            <w:r w:rsidR="00D47092">
              <w:rPr>
                <w:rFonts w:ascii="Times New Roman" w:eastAsia="Times New Roman" w:hAnsi="Times New Roman" w:cs="Times New Roman"/>
                <w:color w:val="273540"/>
                <w:sz w:val="24"/>
                <w:szCs w:val="24"/>
              </w:rPr>
              <w:t>pounds</w:t>
            </w:r>
            <w:r w:rsidRPr="00AE639E">
              <w:rPr>
                <w:rFonts w:ascii="Times New Roman" w:eastAsia="Times New Roman" w:hAnsi="Times New Roman" w:cs="Times New Roman"/>
                <w:color w:val="273540"/>
                <w:sz w:val="24"/>
                <w:szCs w:val="24"/>
              </w:rPr>
              <w:t>?</w:t>
            </w:r>
          </w:p>
          <w:p w14:paraId="438FB7D4" w14:textId="77777777" w:rsidR="007617F9" w:rsidRPr="00AE639E" w:rsidRDefault="007617F9">
            <w:pPr>
              <w:numPr>
                <w:ilvl w:val="0"/>
                <w:numId w:val="82"/>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are the steps for converting 1,000 ml to quarts?</w:t>
            </w:r>
          </w:p>
          <w:p w14:paraId="7B8C204C" w14:textId="77777777" w:rsidR="007617F9" w:rsidRPr="00AE639E" w:rsidRDefault="007617F9">
            <w:pPr>
              <w:numPr>
                <w:ilvl w:val="0"/>
                <w:numId w:val="82"/>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are the steps for converting two cups to milliliters?</w:t>
            </w:r>
          </w:p>
          <w:p w14:paraId="49BFED1C" w14:textId="77777777" w:rsidR="007617F9" w:rsidRPr="00AE639E" w:rsidRDefault="007617F9">
            <w:pPr>
              <w:numPr>
                <w:ilvl w:val="0"/>
                <w:numId w:val="82"/>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lastRenderedPageBreak/>
              <w:t>How many milliliters of water does the dog consume if a dog consumes three bowls of water (approximately one-quart capacity bowl) in a day?</w:t>
            </w:r>
          </w:p>
          <w:p w14:paraId="5614B083" w14:textId="0AAE0811" w:rsidR="007617F9" w:rsidRPr="00AE639E" w:rsidRDefault="007617F9">
            <w:pPr>
              <w:numPr>
                <w:ilvl w:val="0"/>
                <w:numId w:val="82"/>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How many ounces do six tablespoons equal? How many cups?</w:t>
            </w:r>
          </w:p>
        </w:tc>
        <w:tc>
          <w:tcPr>
            <w:tcW w:w="476" w:type="pct"/>
          </w:tcPr>
          <w:p w14:paraId="37DC7806" w14:textId="5126535E" w:rsidR="007617F9"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lastRenderedPageBreak/>
              <w:t>English: 11.RV, 11.RI, 12.RV, 12.RI</w:t>
            </w:r>
          </w:p>
          <w:p w14:paraId="4DB3D616" w14:textId="2B249EC5" w:rsidR="007617F9" w:rsidRPr="00AE639E"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t>Mathematics: A.EO.1, A.EI.1, A2.EO.1</w:t>
            </w:r>
          </w:p>
        </w:tc>
        <w:tc>
          <w:tcPr>
            <w:tcW w:w="570" w:type="pct"/>
          </w:tcPr>
          <w:p w14:paraId="734CFD05" w14:textId="77777777" w:rsidR="007617F9"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t>CS.04</w:t>
            </w:r>
          </w:p>
          <w:p w14:paraId="1BDBEA27" w14:textId="77777777" w:rsidR="007617F9" w:rsidRDefault="007617F9" w:rsidP="007617F9">
            <w:pPr>
              <w:shd w:val="clear" w:color="auto" w:fill="FFFFFF"/>
              <w:spacing w:before="180" w:after="180"/>
              <w:rPr>
                <w:rFonts w:ascii="Times New Roman" w:eastAsia="Times New Roman" w:hAnsi="Times New Roman" w:cs="Times New Roman"/>
                <w:b/>
                <w:bCs/>
                <w:sz w:val="24"/>
                <w:szCs w:val="24"/>
              </w:rPr>
            </w:pPr>
          </w:p>
          <w:p w14:paraId="43946835" w14:textId="5EB2883F"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t>Veterinary Science CDE</w:t>
            </w:r>
          </w:p>
        </w:tc>
        <w:tc>
          <w:tcPr>
            <w:tcW w:w="468" w:type="pct"/>
          </w:tcPr>
          <w:p w14:paraId="1A6E8DB0" w14:textId="46F3F42E"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NAVTA Essential Skills VII.A.1</w:t>
            </w:r>
          </w:p>
        </w:tc>
      </w:tr>
      <w:tr w:rsidR="007617F9" w:rsidRPr="00AE639E" w14:paraId="694FFCFB" w14:textId="0E6DE2F8" w:rsidTr="008B21B2">
        <w:tc>
          <w:tcPr>
            <w:tcW w:w="214" w:type="pct"/>
          </w:tcPr>
          <w:p w14:paraId="3731F72E" w14:textId="569FCC9C"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8</w:t>
            </w:r>
            <w:r w:rsidR="00FF5C9D">
              <w:rPr>
                <w:rFonts w:ascii="Times New Roman" w:eastAsia="Times New Roman" w:hAnsi="Times New Roman" w:cs="Times New Roman"/>
                <w:sz w:val="24"/>
                <w:szCs w:val="24"/>
              </w:rPr>
              <w:t>8</w:t>
            </w:r>
          </w:p>
        </w:tc>
        <w:tc>
          <w:tcPr>
            <w:tcW w:w="753" w:type="pct"/>
            <w:shd w:val="clear" w:color="auto" w:fill="FFFFFF" w:themeFill="background1"/>
            <w:tcMar>
              <w:top w:w="43" w:type="dxa"/>
              <w:left w:w="115" w:type="dxa"/>
              <w:bottom w:w="43" w:type="dxa"/>
              <w:right w:w="115" w:type="dxa"/>
            </w:tcMar>
          </w:tcPr>
          <w:p w14:paraId="587B82DB" w14:textId="377FA6E2"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Measure liquids. </w:t>
            </w:r>
          </w:p>
        </w:tc>
        <w:tc>
          <w:tcPr>
            <w:tcW w:w="1373" w:type="pct"/>
          </w:tcPr>
          <w:p w14:paraId="7D2105C2"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Measurement should include</w:t>
            </w:r>
          </w:p>
          <w:p w14:paraId="76E6EADE" w14:textId="77777777" w:rsidR="007617F9" w:rsidRPr="00AE639E" w:rsidRDefault="007617F9">
            <w:pPr>
              <w:numPr>
                <w:ilvl w:val="0"/>
                <w:numId w:val="83"/>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a variety of measuring devices (e.g., graduated cylinders, measuring cups, measuring spoons, various syringes)</w:t>
            </w:r>
          </w:p>
          <w:p w14:paraId="1557EDF1" w14:textId="7300972B" w:rsidR="007617F9" w:rsidRPr="00AE639E" w:rsidRDefault="007617F9">
            <w:pPr>
              <w:numPr>
                <w:ilvl w:val="0"/>
                <w:numId w:val="83"/>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selected liquids measured to a teacher-specified degree of accuracy using proper eye-level reading techniques.</w:t>
            </w:r>
          </w:p>
        </w:tc>
        <w:tc>
          <w:tcPr>
            <w:tcW w:w="1147" w:type="pct"/>
          </w:tcPr>
          <w:p w14:paraId="55E277EC"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t>Process/Skill Questions:</w:t>
            </w:r>
          </w:p>
          <w:p w14:paraId="6C1F7352" w14:textId="77777777" w:rsidR="007617F9" w:rsidRPr="00AE639E" w:rsidRDefault="007617F9">
            <w:pPr>
              <w:numPr>
                <w:ilvl w:val="0"/>
                <w:numId w:val="84"/>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How can you decide which measuring device is best suited to the task at hand?</w:t>
            </w:r>
          </w:p>
          <w:p w14:paraId="0D9801C9" w14:textId="77777777" w:rsidR="007617F9" w:rsidRPr="00AE639E" w:rsidRDefault="007617F9">
            <w:pPr>
              <w:numPr>
                <w:ilvl w:val="0"/>
                <w:numId w:val="84"/>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is a </w:t>
            </w:r>
            <w:r w:rsidRPr="00AE639E">
              <w:rPr>
                <w:rFonts w:ascii="Times New Roman" w:eastAsia="Times New Roman" w:hAnsi="Times New Roman" w:cs="Times New Roman"/>
                <w:i/>
                <w:iCs/>
                <w:color w:val="273540"/>
                <w:sz w:val="24"/>
                <w:szCs w:val="24"/>
              </w:rPr>
              <w:t>meniscus</w:t>
            </w:r>
            <w:r w:rsidRPr="00AE639E">
              <w:rPr>
                <w:rFonts w:ascii="Times New Roman" w:eastAsia="Times New Roman" w:hAnsi="Times New Roman" w:cs="Times New Roman"/>
                <w:color w:val="273540"/>
                <w:sz w:val="24"/>
                <w:szCs w:val="24"/>
              </w:rPr>
              <w:t>?</w:t>
            </w:r>
          </w:p>
          <w:p w14:paraId="1B892C33" w14:textId="77777777" w:rsidR="007617F9" w:rsidRPr="00AE639E" w:rsidRDefault="007617F9">
            <w:pPr>
              <w:numPr>
                <w:ilvl w:val="0"/>
                <w:numId w:val="84"/>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tool would be the most appropriate to measure the disinfectant to dilute one ounce of disinfectant with one gallon of water?</w:t>
            </w:r>
          </w:p>
          <w:p w14:paraId="75937E89" w14:textId="0CD5DC5C" w:rsidR="007617F9" w:rsidRPr="00AE639E" w:rsidRDefault="007617F9">
            <w:pPr>
              <w:numPr>
                <w:ilvl w:val="0"/>
                <w:numId w:val="84"/>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 xml:space="preserve">Which measuring device provides the most accuracy, among the graduated cylinder, </w:t>
            </w:r>
            <w:r w:rsidRPr="00AE639E">
              <w:rPr>
                <w:rFonts w:ascii="Times New Roman" w:eastAsia="Times New Roman" w:hAnsi="Times New Roman" w:cs="Times New Roman"/>
                <w:color w:val="273540"/>
                <w:sz w:val="24"/>
                <w:szCs w:val="24"/>
              </w:rPr>
              <w:lastRenderedPageBreak/>
              <w:t>measuring cup, measuring spoon, and syringe?</w:t>
            </w:r>
          </w:p>
        </w:tc>
        <w:tc>
          <w:tcPr>
            <w:tcW w:w="476" w:type="pct"/>
          </w:tcPr>
          <w:p w14:paraId="465A5852" w14:textId="77777777" w:rsidR="007617F9" w:rsidRPr="00AE639E" w:rsidRDefault="007617F9" w:rsidP="007617F9">
            <w:pPr>
              <w:shd w:val="clear" w:color="auto" w:fill="FFFFFF"/>
              <w:spacing w:before="180" w:after="180"/>
              <w:rPr>
                <w:rFonts w:ascii="Times New Roman" w:hAnsi="Times New Roman" w:cs="Times New Roman"/>
                <w:sz w:val="24"/>
                <w:szCs w:val="24"/>
              </w:rPr>
            </w:pPr>
          </w:p>
        </w:tc>
        <w:tc>
          <w:tcPr>
            <w:tcW w:w="570" w:type="pct"/>
          </w:tcPr>
          <w:p w14:paraId="7A83E9CA" w14:textId="77777777" w:rsidR="007617F9"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t>CS.04</w:t>
            </w:r>
          </w:p>
          <w:p w14:paraId="4FE742BA" w14:textId="77777777" w:rsidR="007617F9" w:rsidRDefault="007617F9" w:rsidP="007617F9">
            <w:pPr>
              <w:shd w:val="clear" w:color="auto" w:fill="FFFFFF"/>
              <w:spacing w:before="180" w:after="180"/>
              <w:rPr>
                <w:rFonts w:ascii="Times New Roman" w:eastAsia="Times New Roman" w:hAnsi="Times New Roman" w:cs="Times New Roman"/>
                <w:b/>
                <w:bCs/>
                <w:sz w:val="24"/>
                <w:szCs w:val="24"/>
              </w:rPr>
            </w:pPr>
          </w:p>
          <w:p w14:paraId="413BA3D0" w14:textId="75F7B607"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t>Veterinary Science CDE</w:t>
            </w:r>
          </w:p>
        </w:tc>
        <w:tc>
          <w:tcPr>
            <w:tcW w:w="468" w:type="pct"/>
          </w:tcPr>
          <w:p w14:paraId="5976141D" w14:textId="19253B9A"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sz w:val="24"/>
                <w:szCs w:val="24"/>
              </w:rPr>
              <w:t xml:space="preserve">NAVTA Essential Skills V.B.6; </w:t>
            </w:r>
            <w:r w:rsidRPr="00AE639E">
              <w:rPr>
                <w:rFonts w:ascii="Times New Roman" w:eastAsia="Times New Roman" w:hAnsi="Times New Roman" w:cs="Times New Roman"/>
                <w:color w:val="273540"/>
                <w:sz w:val="24"/>
                <w:szCs w:val="24"/>
              </w:rPr>
              <w:t>VII.A.1</w:t>
            </w:r>
          </w:p>
        </w:tc>
      </w:tr>
      <w:tr w:rsidR="007617F9" w:rsidRPr="00AE639E" w14:paraId="49A89E22" w14:textId="732EC4BA" w:rsidTr="008B21B2">
        <w:tc>
          <w:tcPr>
            <w:tcW w:w="214" w:type="pct"/>
          </w:tcPr>
          <w:p w14:paraId="621DA7A2" w14:textId="0A269AB0"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8</w:t>
            </w:r>
            <w:r w:rsidR="00FF5C9D">
              <w:rPr>
                <w:rFonts w:ascii="Times New Roman" w:eastAsia="Times New Roman" w:hAnsi="Times New Roman" w:cs="Times New Roman"/>
                <w:sz w:val="24"/>
                <w:szCs w:val="24"/>
              </w:rPr>
              <w:t>9</w:t>
            </w:r>
          </w:p>
        </w:tc>
        <w:tc>
          <w:tcPr>
            <w:tcW w:w="753" w:type="pct"/>
            <w:shd w:val="clear" w:color="auto" w:fill="FFFFFF" w:themeFill="background1"/>
            <w:tcMar>
              <w:top w:w="43" w:type="dxa"/>
              <w:left w:w="115" w:type="dxa"/>
              <w:bottom w:w="43" w:type="dxa"/>
              <w:right w:w="115" w:type="dxa"/>
            </w:tcMar>
          </w:tcPr>
          <w:p w14:paraId="2ACCD8AF" w14:textId="12E479B4"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Dilute liquids, following label directions. </w:t>
            </w:r>
          </w:p>
        </w:tc>
        <w:tc>
          <w:tcPr>
            <w:tcW w:w="1373" w:type="pct"/>
            <w:shd w:val="clear" w:color="auto" w:fill="FFFFFF" w:themeFill="background1"/>
          </w:tcPr>
          <w:p w14:paraId="2CEB2C4F"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Dilution should include</w:t>
            </w:r>
          </w:p>
          <w:p w14:paraId="62419A0F" w14:textId="77777777" w:rsidR="007617F9" w:rsidRPr="00AE639E" w:rsidRDefault="007617F9">
            <w:pPr>
              <w:numPr>
                <w:ilvl w:val="0"/>
                <w:numId w:val="85"/>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defining </w:t>
            </w:r>
            <w:r w:rsidRPr="00AE639E">
              <w:rPr>
                <w:rFonts w:ascii="Times New Roman" w:eastAsia="Times New Roman" w:hAnsi="Times New Roman" w:cs="Times New Roman"/>
                <w:i/>
                <w:iCs/>
                <w:color w:val="273540"/>
                <w:sz w:val="24"/>
                <w:szCs w:val="24"/>
              </w:rPr>
              <w:t>solute </w:t>
            </w:r>
            <w:r w:rsidRPr="00AE639E">
              <w:rPr>
                <w:rFonts w:ascii="Times New Roman" w:eastAsia="Times New Roman" w:hAnsi="Times New Roman" w:cs="Times New Roman"/>
                <w:color w:val="273540"/>
                <w:sz w:val="24"/>
                <w:szCs w:val="24"/>
              </w:rPr>
              <w:t>and </w:t>
            </w:r>
            <w:r w:rsidRPr="00AE639E">
              <w:rPr>
                <w:rFonts w:ascii="Times New Roman" w:eastAsia="Times New Roman" w:hAnsi="Times New Roman" w:cs="Times New Roman"/>
                <w:i/>
                <w:iCs/>
                <w:color w:val="273540"/>
                <w:sz w:val="24"/>
                <w:szCs w:val="24"/>
              </w:rPr>
              <w:t>solvent</w:t>
            </w:r>
          </w:p>
          <w:p w14:paraId="550F9E60" w14:textId="77777777" w:rsidR="007617F9" w:rsidRPr="00AE639E" w:rsidRDefault="007617F9">
            <w:pPr>
              <w:numPr>
                <w:ilvl w:val="0"/>
                <w:numId w:val="85"/>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reading and analyzing the directions</w:t>
            </w:r>
          </w:p>
          <w:p w14:paraId="1CC4D44E" w14:textId="77777777" w:rsidR="007617F9" w:rsidRPr="00AE639E" w:rsidRDefault="007617F9">
            <w:pPr>
              <w:numPr>
                <w:ilvl w:val="0"/>
                <w:numId w:val="85"/>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describing how to calculate and prepare a dilution in terms of the relationship between solute and solvent (e.g., 1:3)</w:t>
            </w:r>
          </w:p>
          <w:p w14:paraId="73EE2129" w14:textId="036E6DFF" w:rsidR="007617F9" w:rsidRPr="00AE639E" w:rsidRDefault="007617F9">
            <w:pPr>
              <w:numPr>
                <w:ilvl w:val="0"/>
                <w:numId w:val="85"/>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calculating amounts for dilutions</w:t>
            </w:r>
          </w:p>
          <w:p w14:paraId="25911392" w14:textId="334D1BAE" w:rsidR="007617F9" w:rsidRPr="00AE639E" w:rsidRDefault="007617F9">
            <w:pPr>
              <w:numPr>
                <w:ilvl w:val="0"/>
                <w:numId w:val="85"/>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preparing diluted solutions according to directions with 100-percent accuracy and appropriate safety precautions. </w:t>
            </w:r>
          </w:p>
        </w:tc>
        <w:tc>
          <w:tcPr>
            <w:tcW w:w="1147" w:type="pct"/>
          </w:tcPr>
          <w:p w14:paraId="1EF5E01F"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t>Process/Skill Questions:</w:t>
            </w:r>
          </w:p>
          <w:p w14:paraId="59A3C9F9" w14:textId="77777777" w:rsidR="007617F9" w:rsidRPr="00AE639E" w:rsidRDefault="007617F9">
            <w:pPr>
              <w:numPr>
                <w:ilvl w:val="0"/>
                <w:numId w:val="86"/>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is it important to follow the manufacturer’s directions for dilution of a product?</w:t>
            </w:r>
          </w:p>
          <w:p w14:paraId="7B883596" w14:textId="7E9B8357" w:rsidR="007617F9" w:rsidRPr="00AE639E" w:rsidRDefault="007617F9">
            <w:pPr>
              <w:numPr>
                <w:ilvl w:val="0"/>
                <w:numId w:val="86"/>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is 100</w:t>
            </w:r>
            <w:r w:rsidR="00D47092">
              <w:rPr>
                <w:rFonts w:ascii="Times New Roman" w:eastAsia="Times New Roman" w:hAnsi="Times New Roman" w:cs="Times New Roman"/>
                <w:color w:val="273540"/>
                <w:sz w:val="24"/>
                <w:szCs w:val="24"/>
              </w:rPr>
              <w:t xml:space="preserve"> </w:t>
            </w:r>
            <w:r w:rsidRPr="00AE639E">
              <w:rPr>
                <w:rFonts w:ascii="Times New Roman" w:eastAsia="Times New Roman" w:hAnsi="Times New Roman" w:cs="Times New Roman"/>
                <w:color w:val="273540"/>
                <w:sz w:val="24"/>
                <w:szCs w:val="24"/>
              </w:rPr>
              <w:t>percent accuracy necessary when preparing diluted solutions?</w:t>
            </w:r>
          </w:p>
          <w:p w14:paraId="337CBD6B" w14:textId="77777777" w:rsidR="007617F9" w:rsidRPr="00AE639E" w:rsidRDefault="007617F9">
            <w:pPr>
              <w:numPr>
                <w:ilvl w:val="0"/>
                <w:numId w:val="86"/>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How would one prepare a dilution to a 9:1 ratio?</w:t>
            </w:r>
          </w:p>
          <w:p w14:paraId="231C4ACC" w14:textId="2C18EA5F" w:rsidR="007617F9" w:rsidRPr="00AE639E" w:rsidRDefault="007617F9">
            <w:pPr>
              <w:numPr>
                <w:ilvl w:val="0"/>
                <w:numId w:val="86"/>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would be the steps for preparing one quart of instrument milk, using the 1:6 dilution ratio?</w:t>
            </w:r>
          </w:p>
        </w:tc>
        <w:tc>
          <w:tcPr>
            <w:tcW w:w="476" w:type="pct"/>
          </w:tcPr>
          <w:p w14:paraId="5AC032B1" w14:textId="77777777" w:rsidR="007617F9"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t>English: 11.RV, 11.RI, 12.RV, 12.RI</w:t>
            </w:r>
          </w:p>
          <w:p w14:paraId="6A2E6CFD" w14:textId="77777777" w:rsidR="007617F9"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t>Mathematics: A.EO.1, A.EI.1</w:t>
            </w:r>
          </w:p>
          <w:p w14:paraId="43B0C012" w14:textId="12181242" w:rsidR="007617F9" w:rsidRPr="00AE639E" w:rsidRDefault="007617F9" w:rsidP="007617F9">
            <w:pPr>
              <w:shd w:val="clear" w:color="auto" w:fill="FFFFFF"/>
              <w:spacing w:before="180" w:after="180"/>
              <w:rPr>
                <w:rFonts w:ascii="Times New Roman" w:hAnsi="Times New Roman" w:cs="Times New Roman"/>
                <w:sz w:val="24"/>
                <w:szCs w:val="24"/>
              </w:rPr>
            </w:pPr>
          </w:p>
        </w:tc>
        <w:tc>
          <w:tcPr>
            <w:tcW w:w="570" w:type="pct"/>
          </w:tcPr>
          <w:p w14:paraId="7F139F23" w14:textId="77777777" w:rsidR="007617F9"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t>CS.04</w:t>
            </w:r>
          </w:p>
          <w:p w14:paraId="08AA3350" w14:textId="77777777" w:rsidR="007617F9" w:rsidRDefault="007617F9" w:rsidP="007617F9">
            <w:pPr>
              <w:shd w:val="clear" w:color="auto" w:fill="FFFFFF"/>
              <w:spacing w:before="180" w:after="180"/>
              <w:rPr>
                <w:rFonts w:ascii="Times New Roman" w:eastAsia="Times New Roman" w:hAnsi="Times New Roman" w:cs="Times New Roman"/>
                <w:b/>
                <w:bCs/>
                <w:sz w:val="24"/>
                <w:szCs w:val="24"/>
              </w:rPr>
            </w:pPr>
          </w:p>
          <w:p w14:paraId="5D55C05C" w14:textId="047F3C6A"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t>Veterinary Science CDE</w:t>
            </w:r>
          </w:p>
        </w:tc>
        <w:tc>
          <w:tcPr>
            <w:tcW w:w="468" w:type="pct"/>
          </w:tcPr>
          <w:p w14:paraId="582585AB" w14:textId="0B520F38"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eastAsia="Times New Roman" w:hAnsi="Times New Roman" w:cs="Times New Roman"/>
                <w:sz w:val="24"/>
                <w:szCs w:val="24"/>
              </w:rPr>
              <w:t xml:space="preserve">NAVTA Essential Skills III.B.3; </w:t>
            </w:r>
            <w:r w:rsidRPr="00AE639E">
              <w:rPr>
                <w:rFonts w:ascii="Times New Roman" w:eastAsia="Times New Roman" w:hAnsi="Times New Roman" w:cs="Times New Roman"/>
                <w:color w:val="273540"/>
                <w:sz w:val="24"/>
                <w:szCs w:val="24"/>
              </w:rPr>
              <w:t>VII.A.1</w:t>
            </w:r>
          </w:p>
        </w:tc>
      </w:tr>
      <w:tr w:rsidR="007617F9" w:rsidRPr="00AE639E" w14:paraId="342B0742" w14:textId="3D2A5D6F" w:rsidTr="008B21B2">
        <w:tc>
          <w:tcPr>
            <w:tcW w:w="214" w:type="pct"/>
          </w:tcPr>
          <w:p w14:paraId="4FBF2106" w14:textId="0D16F7BE" w:rsidR="007617F9" w:rsidRPr="00AE639E" w:rsidRDefault="00FF5C9D" w:rsidP="007617F9">
            <w:pPr>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p>
        </w:tc>
        <w:tc>
          <w:tcPr>
            <w:tcW w:w="753" w:type="pct"/>
            <w:shd w:val="clear" w:color="auto" w:fill="FFFFFF" w:themeFill="background1"/>
            <w:tcMar>
              <w:top w:w="43" w:type="dxa"/>
              <w:left w:w="115" w:type="dxa"/>
              <w:bottom w:w="43" w:type="dxa"/>
              <w:right w:w="115" w:type="dxa"/>
            </w:tcMar>
          </w:tcPr>
          <w:p w14:paraId="7262B79F" w14:textId="17717B02"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Calculate medication dosage based on animal weight. </w:t>
            </w:r>
          </w:p>
        </w:tc>
        <w:tc>
          <w:tcPr>
            <w:tcW w:w="1373" w:type="pct"/>
          </w:tcPr>
          <w:p w14:paraId="502B43CD" w14:textId="77777777" w:rsidR="007617F9" w:rsidRPr="00AE639E" w:rsidRDefault="007617F9" w:rsidP="007617F9">
            <w:pPr>
              <w:pStyle w:val="NormalWeb"/>
              <w:shd w:val="clear" w:color="auto" w:fill="FFFFFF"/>
              <w:spacing w:before="180" w:beforeAutospacing="0" w:after="180" w:afterAutospacing="0"/>
              <w:rPr>
                <w:color w:val="273540"/>
              </w:rPr>
            </w:pPr>
            <w:r w:rsidRPr="00AE639E">
              <w:rPr>
                <w:color w:val="273540"/>
              </w:rPr>
              <w:t>Calculation should include</w:t>
            </w:r>
          </w:p>
          <w:p w14:paraId="4F7505D7" w14:textId="2F0A9712" w:rsidR="007617F9" w:rsidRPr="00AE639E" w:rsidRDefault="007617F9">
            <w:pPr>
              <w:numPr>
                <w:ilvl w:val="0"/>
                <w:numId w:val="62"/>
              </w:numPr>
              <w:shd w:val="clear" w:color="auto" w:fill="FFFFFF"/>
              <w:spacing w:before="100" w:beforeAutospacing="1" w:after="100" w:afterAutospacing="1"/>
              <w:ind w:left="1095"/>
              <w:rPr>
                <w:rFonts w:ascii="Times New Roman" w:hAnsi="Times New Roman" w:cs="Times New Roman"/>
                <w:color w:val="273540"/>
                <w:sz w:val="24"/>
                <w:szCs w:val="24"/>
              </w:rPr>
            </w:pPr>
            <w:r w:rsidRPr="00AE639E">
              <w:rPr>
                <w:rFonts w:ascii="Times New Roman" w:hAnsi="Times New Roman" w:cs="Times New Roman"/>
                <w:color w:val="273540"/>
                <w:sz w:val="24"/>
                <w:szCs w:val="24"/>
              </w:rPr>
              <w:t>following a weight-based dosage chart to calculate dosages for animals of various weights</w:t>
            </w:r>
          </w:p>
          <w:p w14:paraId="576DE3FE" w14:textId="445247C2" w:rsidR="007617F9" w:rsidRPr="00AE639E" w:rsidRDefault="007617F9">
            <w:pPr>
              <w:numPr>
                <w:ilvl w:val="0"/>
                <w:numId w:val="62"/>
              </w:numPr>
              <w:shd w:val="clear" w:color="auto" w:fill="FFFFFF"/>
              <w:spacing w:before="100" w:beforeAutospacing="1" w:after="100" w:afterAutospacing="1"/>
              <w:ind w:left="1095"/>
              <w:rPr>
                <w:rFonts w:ascii="Times New Roman" w:hAnsi="Times New Roman" w:cs="Times New Roman"/>
                <w:color w:val="273540"/>
                <w:sz w:val="24"/>
                <w:szCs w:val="24"/>
              </w:rPr>
            </w:pPr>
            <w:r w:rsidRPr="00AE639E">
              <w:rPr>
                <w:rFonts w:ascii="Times New Roman" w:hAnsi="Times New Roman" w:cs="Times New Roman"/>
                <w:color w:val="273540"/>
                <w:sz w:val="24"/>
                <w:szCs w:val="24"/>
              </w:rPr>
              <w:t>calculating drug dosages with 100</w:t>
            </w:r>
            <w:r w:rsidR="00D47092">
              <w:rPr>
                <w:rFonts w:ascii="Times New Roman" w:hAnsi="Times New Roman" w:cs="Times New Roman"/>
                <w:color w:val="273540"/>
                <w:sz w:val="24"/>
                <w:szCs w:val="24"/>
              </w:rPr>
              <w:t xml:space="preserve"> </w:t>
            </w:r>
            <w:r w:rsidRPr="00AE639E">
              <w:rPr>
                <w:rFonts w:ascii="Times New Roman" w:hAnsi="Times New Roman" w:cs="Times New Roman"/>
                <w:color w:val="273540"/>
                <w:sz w:val="24"/>
                <w:szCs w:val="24"/>
              </w:rPr>
              <w:t xml:space="preserve">percent accuracy and </w:t>
            </w:r>
            <w:r w:rsidRPr="00AE639E">
              <w:rPr>
                <w:rFonts w:ascii="Times New Roman" w:hAnsi="Times New Roman" w:cs="Times New Roman"/>
                <w:color w:val="273540"/>
                <w:sz w:val="24"/>
                <w:szCs w:val="24"/>
              </w:rPr>
              <w:lastRenderedPageBreak/>
              <w:t>demonstrating correct unit conversions.</w:t>
            </w:r>
          </w:p>
          <w:p w14:paraId="2DD06DC7" w14:textId="77777777" w:rsidR="007617F9" w:rsidRPr="00AE639E" w:rsidRDefault="007617F9" w:rsidP="007617F9">
            <w:pPr>
              <w:pStyle w:val="NormalWeb"/>
              <w:shd w:val="clear" w:color="auto" w:fill="FFFFFF"/>
              <w:spacing w:before="180" w:beforeAutospacing="0" w:after="180" w:afterAutospacing="0"/>
              <w:rPr>
                <w:color w:val="273540"/>
              </w:rPr>
            </w:pPr>
            <w:r w:rsidRPr="00AE639E">
              <w:rPr>
                <w:rStyle w:val="Strong"/>
                <w:color w:val="273540"/>
              </w:rPr>
              <w:t>Teacher Resource: </w:t>
            </w:r>
          </w:p>
          <w:p w14:paraId="3010315A" w14:textId="77777777" w:rsidR="007617F9" w:rsidRPr="00AE639E" w:rsidRDefault="007617F9" w:rsidP="007617F9">
            <w:pPr>
              <w:shd w:val="clear" w:color="auto" w:fill="FFFFFF"/>
              <w:spacing w:before="100" w:beforeAutospacing="1" w:after="100" w:afterAutospacing="1"/>
              <w:rPr>
                <w:rFonts w:ascii="Times New Roman" w:hAnsi="Times New Roman" w:cs="Times New Roman"/>
                <w:color w:val="273540"/>
                <w:sz w:val="24"/>
                <w:szCs w:val="24"/>
              </w:rPr>
            </w:pPr>
            <w:hyperlink r:id="rId61" w:history="1">
              <w:r w:rsidRPr="00AE639E">
                <w:rPr>
                  <w:rStyle w:val="Hyperlink"/>
                  <w:rFonts w:ascii="Times New Roman" w:hAnsi="Times New Roman" w:cs="Times New Roman"/>
                  <w:sz w:val="24"/>
                  <w:szCs w:val="24"/>
                </w:rPr>
                <w:t>Title of Regulations: 18 VAC 150-20-10 et seq. Statutory Authority: § 54.1-2400 and Chapter 38 of Title 54.1 of the Code of Virginia</w:t>
              </w:r>
            </w:hyperlink>
            <w:r w:rsidRPr="00AE639E">
              <w:rPr>
                <w:rFonts w:ascii="Times New Roman" w:hAnsi="Times New Roman" w:cs="Times New Roman"/>
                <w:color w:val="273540"/>
                <w:sz w:val="24"/>
                <w:szCs w:val="24"/>
              </w:rPr>
              <w:t xml:space="preserve"> </w:t>
            </w:r>
          </w:p>
        </w:tc>
        <w:tc>
          <w:tcPr>
            <w:tcW w:w="1147" w:type="pct"/>
          </w:tcPr>
          <w:p w14:paraId="78421D2A"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lastRenderedPageBreak/>
              <w:t>Process/Skill Questions:</w:t>
            </w:r>
          </w:p>
          <w:p w14:paraId="1B65BB70" w14:textId="2397BC7D" w:rsidR="007617F9" w:rsidRPr="00AE639E" w:rsidRDefault="007617F9">
            <w:pPr>
              <w:numPr>
                <w:ilvl w:val="0"/>
                <w:numId w:val="63"/>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must dosages be calculated with 100</w:t>
            </w:r>
            <w:r w:rsidR="00D47092">
              <w:rPr>
                <w:rFonts w:ascii="Times New Roman" w:eastAsia="Times New Roman" w:hAnsi="Times New Roman" w:cs="Times New Roman"/>
                <w:color w:val="273540"/>
                <w:sz w:val="24"/>
                <w:szCs w:val="24"/>
              </w:rPr>
              <w:t xml:space="preserve"> </w:t>
            </w:r>
            <w:r w:rsidRPr="00AE639E">
              <w:rPr>
                <w:rFonts w:ascii="Times New Roman" w:eastAsia="Times New Roman" w:hAnsi="Times New Roman" w:cs="Times New Roman"/>
                <w:color w:val="273540"/>
                <w:sz w:val="24"/>
                <w:szCs w:val="24"/>
              </w:rPr>
              <w:t xml:space="preserve">percent accuracy? What might be the consequences </w:t>
            </w:r>
            <w:r w:rsidRPr="00AE639E">
              <w:rPr>
                <w:rFonts w:ascii="Times New Roman" w:eastAsia="Times New Roman" w:hAnsi="Times New Roman" w:cs="Times New Roman"/>
                <w:color w:val="273540"/>
                <w:sz w:val="24"/>
                <w:szCs w:val="24"/>
              </w:rPr>
              <w:lastRenderedPageBreak/>
              <w:t>of even a small calculation error?</w:t>
            </w:r>
          </w:p>
          <w:p w14:paraId="28D46FCF" w14:textId="2DEC9B4A" w:rsidR="007617F9" w:rsidRPr="00AE639E" w:rsidRDefault="007617F9">
            <w:pPr>
              <w:numPr>
                <w:ilvl w:val="0"/>
                <w:numId w:val="63"/>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 xml:space="preserve">If heartworm preventive is available in packages for dogs up to 25 </w:t>
            </w:r>
            <w:r w:rsidR="00D47092">
              <w:rPr>
                <w:rFonts w:ascii="Times New Roman" w:eastAsia="Times New Roman" w:hAnsi="Times New Roman" w:cs="Times New Roman"/>
                <w:color w:val="273540"/>
                <w:sz w:val="24"/>
                <w:szCs w:val="24"/>
              </w:rPr>
              <w:t>pounds</w:t>
            </w:r>
            <w:r w:rsidRPr="00AE639E">
              <w:rPr>
                <w:rFonts w:ascii="Times New Roman" w:eastAsia="Times New Roman" w:hAnsi="Times New Roman" w:cs="Times New Roman"/>
                <w:color w:val="273540"/>
                <w:sz w:val="24"/>
                <w:szCs w:val="24"/>
              </w:rPr>
              <w:t xml:space="preserve">, for dogs from 26-50 </w:t>
            </w:r>
            <w:r w:rsidR="00D47092">
              <w:rPr>
                <w:rFonts w:ascii="Times New Roman" w:eastAsia="Times New Roman" w:hAnsi="Times New Roman" w:cs="Times New Roman"/>
                <w:color w:val="273540"/>
                <w:sz w:val="24"/>
                <w:szCs w:val="24"/>
              </w:rPr>
              <w:t>pounds</w:t>
            </w:r>
            <w:r w:rsidRPr="00AE639E">
              <w:rPr>
                <w:rFonts w:ascii="Times New Roman" w:eastAsia="Times New Roman" w:hAnsi="Times New Roman" w:cs="Times New Roman"/>
                <w:color w:val="273540"/>
                <w:sz w:val="24"/>
                <w:szCs w:val="24"/>
              </w:rPr>
              <w:t xml:space="preserve">, and for dogs from 51-100 </w:t>
            </w:r>
            <w:r w:rsidR="00D47092">
              <w:rPr>
                <w:rFonts w:ascii="Times New Roman" w:eastAsia="Times New Roman" w:hAnsi="Times New Roman" w:cs="Times New Roman"/>
                <w:color w:val="273540"/>
                <w:sz w:val="24"/>
                <w:szCs w:val="24"/>
              </w:rPr>
              <w:t>pounds</w:t>
            </w:r>
            <w:r w:rsidRPr="00AE639E">
              <w:rPr>
                <w:rFonts w:ascii="Times New Roman" w:eastAsia="Times New Roman" w:hAnsi="Times New Roman" w:cs="Times New Roman"/>
                <w:color w:val="273540"/>
                <w:sz w:val="24"/>
                <w:szCs w:val="24"/>
              </w:rPr>
              <w:t xml:space="preserve">, what package(s) would you need to use for an animal that weighs 115 </w:t>
            </w:r>
            <w:r w:rsidR="00D47092">
              <w:rPr>
                <w:rFonts w:ascii="Times New Roman" w:eastAsia="Times New Roman" w:hAnsi="Times New Roman" w:cs="Times New Roman"/>
                <w:color w:val="273540"/>
                <w:sz w:val="24"/>
                <w:szCs w:val="24"/>
              </w:rPr>
              <w:t>pounds</w:t>
            </w:r>
            <w:r w:rsidRPr="00AE639E">
              <w:rPr>
                <w:rFonts w:ascii="Times New Roman" w:eastAsia="Times New Roman" w:hAnsi="Times New Roman" w:cs="Times New Roman"/>
                <w:color w:val="273540"/>
                <w:sz w:val="24"/>
                <w:szCs w:val="24"/>
              </w:rPr>
              <w:t>?</w:t>
            </w:r>
          </w:p>
          <w:p w14:paraId="78D233E9" w14:textId="690E2F89" w:rsidR="007617F9" w:rsidRPr="00AE639E" w:rsidRDefault="007617F9">
            <w:pPr>
              <w:numPr>
                <w:ilvl w:val="0"/>
                <w:numId w:val="63"/>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 xml:space="preserve">How much wormer medication would a 7-pound kitten need if the bottle says to administer 1.0 ml per 10 </w:t>
            </w:r>
            <w:r w:rsidR="00D47092">
              <w:rPr>
                <w:rFonts w:ascii="Times New Roman" w:eastAsia="Times New Roman" w:hAnsi="Times New Roman" w:cs="Times New Roman"/>
                <w:color w:val="273540"/>
                <w:sz w:val="24"/>
                <w:szCs w:val="24"/>
              </w:rPr>
              <w:t>pounds</w:t>
            </w:r>
            <w:r w:rsidRPr="00AE639E">
              <w:rPr>
                <w:rFonts w:ascii="Times New Roman" w:eastAsia="Times New Roman" w:hAnsi="Times New Roman" w:cs="Times New Roman"/>
                <w:color w:val="273540"/>
                <w:sz w:val="24"/>
                <w:szCs w:val="24"/>
              </w:rPr>
              <w:t>?</w:t>
            </w:r>
          </w:p>
          <w:p w14:paraId="331E5813"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p>
        </w:tc>
        <w:tc>
          <w:tcPr>
            <w:tcW w:w="476" w:type="pct"/>
          </w:tcPr>
          <w:p w14:paraId="02318713" w14:textId="77777777" w:rsidR="007617F9"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lastRenderedPageBreak/>
              <w:t>English: 11.RI, 12.RI</w:t>
            </w:r>
          </w:p>
          <w:p w14:paraId="201EAD49" w14:textId="1E28EE00" w:rsidR="007617F9" w:rsidRPr="00AE639E"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t>Mathematics: A.EO.1, A.EI.1</w:t>
            </w:r>
          </w:p>
        </w:tc>
        <w:tc>
          <w:tcPr>
            <w:tcW w:w="570" w:type="pct"/>
          </w:tcPr>
          <w:p w14:paraId="1FB1948E" w14:textId="77777777" w:rsidR="007617F9"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t>CS.04</w:t>
            </w:r>
          </w:p>
          <w:p w14:paraId="6BCA89EE" w14:textId="77777777" w:rsidR="007617F9" w:rsidRDefault="007617F9" w:rsidP="007617F9">
            <w:pPr>
              <w:shd w:val="clear" w:color="auto" w:fill="FFFFFF"/>
              <w:spacing w:before="180" w:after="180"/>
              <w:rPr>
                <w:rFonts w:ascii="Times New Roman" w:eastAsia="Times New Roman" w:hAnsi="Times New Roman" w:cs="Times New Roman"/>
                <w:b/>
                <w:bCs/>
                <w:sz w:val="24"/>
                <w:szCs w:val="24"/>
              </w:rPr>
            </w:pPr>
          </w:p>
          <w:p w14:paraId="3F013366" w14:textId="541A5297"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t>Veterinary Science CDE</w:t>
            </w:r>
          </w:p>
        </w:tc>
        <w:tc>
          <w:tcPr>
            <w:tcW w:w="468" w:type="pct"/>
          </w:tcPr>
          <w:p w14:paraId="55E141D6" w14:textId="3AB65A5F"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eastAsia="Times New Roman" w:hAnsi="Times New Roman" w:cs="Times New Roman"/>
                <w:sz w:val="24"/>
                <w:szCs w:val="24"/>
              </w:rPr>
              <w:t xml:space="preserve">NAVTA Essential Skills III.B.1, 3; </w:t>
            </w:r>
            <w:r w:rsidRPr="00AE639E">
              <w:rPr>
                <w:rFonts w:ascii="Times New Roman" w:eastAsia="Times New Roman" w:hAnsi="Times New Roman" w:cs="Times New Roman"/>
                <w:color w:val="273540"/>
                <w:sz w:val="24"/>
                <w:szCs w:val="24"/>
              </w:rPr>
              <w:t>VII.A.1</w:t>
            </w:r>
          </w:p>
        </w:tc>
      </w:tr>
      <w:tr w:rsidR="007617F9" w:rsidRPr="00AE639E" w14:paraId="3C85AB51" w14:textId="060043B7" w:rsidTr="008B21B2">
        <w:tc>
          <w:tcPr>
            <w:tcW w:w="214" w:type="pct"/>
          </w:tcPr>
          <w:p w14:paraId="1FC68E5B" w14:textId="1C670F80"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9</w:t>
            </w:r>
            <w:r w:rsidR="00FF5C9D">
              <w:rPr>
                <w:rFonts w:ascii="Times New Roman" w:eastAsia="Times New Roman" w:hAnsi="Times New Roman" w:cs="Times New Roman"/>
                <w:sz w:val="24"/>
                <w:szCs w:val="24"/>
              </w:rPr>
              <w:t>1</w:t>
            </w:r>
          </w:p>
        </w:tc>
        <w:tc>
          <w:tcPr>
            <w:tcW w:w="753" w:type="pct"/>
            <w:shd w:val="clear" w:color="auto" w:fill="FFFFFF" w:themeFill="background1"/>
            <w:tcMar>
              <w:top w:w="43" w:type="dxa"/>
              <w:left w:w="115" w:type="dxa"/>
              <w:bottom w:w="43" w:type="dxa"/>
              <w:right w:w="115" w:type="dxa"/>
            </w:tcMar>
          </w:tcPr>
          <w:p w14:paraId="038895CF" w14:textId="3724F48D"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Solve word problems associated with veterinary medicine. </w:t>
            </w:r>
          </w:p>
        </w:tc>
        <w:tc>
          <w:tcPr>
            <w:tcW w:w="1373" w:type="pct"/>
          </w:tcPr>
          <w:p w14:paraId="5CCC55C2"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Solution should include</w:t>
            </w:r>
          </w:p>
          <w:p w14:paraId="2602DE67" w14:textId="77777777" w:rsidR="007617F9" w:rsidRPr="00AE639E" w:rsidRDefault="007617F9">
            <w:pPr>
              <w:numPr>
                <w:ilvl w:val="0"/>
                <w:numId w:val="87"/>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analyzing the word problem to identify the known information and the needed information</w:t>
            </w:r>
          </w:p>
          <w:p w14:paraId="571AD09C" w14:textId="77777777" w:rsidR="007617F9" w:rsidRPr="00AE639E" w:rsidRDefault="007617F9">
            <w:pPr>
              <w:numPr>
                <w:ilvl w:val="0"/>
                <w:numId w:val="87"/>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expressing the problem as a mathematical formula</w:t>
            </w:r>
          </w:p>
          <w:p w14:paraId="3AC1DD8B" w14:textId="77777777" w:rsidR="007617F9" w:rsidRPr="00AE639E" w:rsidRDefault="007617F9">
            <w:pPr>
              <w:numPr>
                <w:ilvl w:val="0"/>
                <w:numId w:val="87"/>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identifying the strategy</w:t>
            </w:r>
          </w:p>
          <w:p w14:paraId="29E7CBE4" w14:textId="0C750199" w:rsidR="007617F9" w:rsidRPr="00AE639E" w:rsidRDefault="007617F9">
            <w:pPr>
              <w:numPr>
                <w:ilvl w:val="0"/>
                <w:numId w:val="87"/>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lastRenderedPageBreak/>
              <w:t>solving the formula and checking the reasonableness of the answer.</w:t>
            </w:r>
          </w:p>
        </w:tc>
        <w:tc>
          <w:tcPr>
            <w:tcW w:w="1147" w:type="pct"/>
          </w:tcPr>
          <w:p w14:paraId="5BD0C302"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lastRenderedPageBreak/>
              <w:t>Process/Skill Questions:</w:t>
            </w:r>
          </w:p>
          <w:p w14:paraId="72D61CCF" w14:textId="77777777" w:rsidR="007617F9" w:rsidRPr="00AE639E" w:rsidRDefault="007617F9">
            <w:pPr>
              <w:numPr>
                <w:ilvl w:val="0"/>
                <w:numId w:val="88"/>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How can dimensional analysis be applied to solving posology problems?</w:t>
            </w:r>
          </w:p>
          <w:p w14:paraId="7AE7AA52" w14:textId="36A415D5" w:rsidR="007617F9" w:rsidRPr="00AE639E" w:rsidRDefault="007617F9">
            <w:pPr>
              <w:numPr>
                <w:ilvl w:val="0"/>
                <w:numId w:val="88"/>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 xml:space="preserve">What mathematical applications are necessary </w:t>
            </w:r>
            <w:r w:rsidRPr="00AE639E">
              <w:rPr>
                <w:rFonts w:ascii="Times New Roman" w:eastAsia="Times New Roman" w:hAnsi="Times New Roman" w:cs="Times New Roman"/>
                <w:color w:val="273540"/>
                <w:sz w:val="24"/>
                <w:szCs w:val="24"/>
              </w:rPr>
              <w:lastRenderedPageBreak/>
              <w:t>for the accurate solution of such problems?</w:t>
            </w:r>
          </w:p>
        </w:tc>
        <w:tc>
          <w:tcPr>
            <w:tcW w:w="476" w:type="pct"/>
          </w:tcPr>
          <w:p w14:paraId="02A34E34" w14:textId="77777777" w:rsidR="007617F9"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lastRenderedPageBreak/>
              <w:t>English: 11.RV, 11.RI, 12.RV, 12.RI</w:t>
            </w:r>
          </w:p>
          <w:p w14:paraId="69172E49" w14:textId="5B2F05B1" w:rsidR="007617F9" w:rsidRPr="00AE639E"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t>Mathematics: A.EO.1, A.EI.1, A2.EO.1</w:t>
            </w:r>
          </w:p>
        </w:tc>
        <w:tc>
          <w:tcPr>
            <w:tcW w:w="570" w:type="pct"/>
          </w:tcPr>
          <w:p w14:paraId="7F059D0E" w14:textId="77777777" w:rsidR="007617F9"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t>CS.04</w:t>
            </w:r>
          </w:p>
          <w:p w14:paraId="2EE3767E" w14:textId="77777777" w:rsidR="007617F9" w:rsidRDefault="007617F9" w:rsidP="007617F9">
            <w:pPr>
              <w:shd w:val="clear" w:color="auto" w:fill="FFFFFF"/>
              <w:spacing w:before="180" w:after="180"/>
              <w:rPr>
                <w:rFonts w:ascii="Times New Roman" w:eastAsia="Times New Roman" w:hAnsi="Times New Roman" w:cs="Times New Roman"/>
                <w:b/>
                <w:bCs/>
                <w:sz w:val="24"/>
                <w:szCs w:val="24"/>
              </w:rPr>
            </w:pPr>
          </w:p>
          <w:p w14:paraId="0AD4934E" w14:textId="67459171"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t>Veterinary Science CDE</w:t>
            </w:r>
          </w:p>
        </w:tc>
        <w:tc>
          <w:tcPr>
            <w:tcW w:w="468" w:type="pct"/>
          </w:tcPr>
          <w:p w14:paraId="5DEABC6A" w14:textId="088326EB"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NAVTA Essential Skills VII.A.1</w:t>
            </w:r>
          </w:p>
        </w:tc>
      </w:tr>
      <w:tr w:rsidR="007617F9" w:rsidRPr="00AE639E" w14:paraId="52238F2D" w14:textId="54ED2570" w:rsidTr="008B21B2">
        <w:tc>
          <w:tcPr>
            <w:tcW w:w="214" w:type="pct"/>
            <w:shd w:val="clear" w:color="auto" w:fill="AEAAAA" w:themeFill="background2" w:themeFillShade="BF"/>
          </w:tcPr>
          <w:p w14:paraId="59D002D1"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753" w:type="pct"/>
            <w:shd w:val="clear" w:color="auto" w:fill="AEAAAA" w:themeFill="background2" w:themeFillShade="BF"/>
            <w:tcMar>
              <w:top w:w="43" w:type="dxa"/>
              <w:left w:w="115" w:type="dxa"/>
              <w:bottom w:w="43" w:type="dxa"/>
              <w:right w:w="115" w:type="dxa"/>
            </w:tcMar>
          </w:tcPr>
          <w:p w14:paraId="6C54D7CC"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b/>
                <w:bCs/>
                <w:kern w:val="36"/>
                <w:sz w:val="24"/>
                <w:szCs w:val="24"/>
              </w:rPr>
              <w:t>Exploring First Aid on Animals</w:t>
            </w:r>
          </w:p>
        </w:tc>
        <w:tc>
          <w:tcPr>
            <w:tcW w:w="1373" w:type="pct"/>
            <w:shd w:val="clear" w:color="auto" w:fill="AEAAAA" w:themeFill="background2" w:themeFillShade="BF"/>
          </w:tcPr>
          <w:p w14:paraId="6452A8D3" w14:textId="57E44C6D"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p>
        </w:tc>
        <w:tc>
          <w:tcPr>
            <w:tcW w:w="1147" w:type="pct"/>
            <w:shd w:val="clear" w:color="auto" w:fill="AEAAAA" w:themeFill="background2" w:themeFillShade="BF"/>
          </w:tcPr>
          <w:p w14:paraId="10C49670"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476" w:type="pct"/>
            <w:shd w:val="clear" w:color="auto" w:fill="AEAAAA" w:themeFill="background2" w:themeFillShade="BF"/>
          </w:tcPr>
          <w:p w14:paraId="6F3A0031"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570" w:type="pct"/>
            <w:shd w:val="clear" w:color="auto" w:fill="AEAAAA" w:themeFill="background2" w:themeFillShade="BF"/>
          </w:tcPr>
          <w:p w14:paraId="2FA14550" w14:textId="55A82D65"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468" w:type="pct"/>
            <w:shd w:val="clear" w:color="auto" w:fill="AEAAAA" w:themeFill="background2" w:themeFillShade="BF"/>
          </w:tcPr>
          <w:p w14:paraId="0746E79A"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r>
      <w:tr w:rsidR="007617F9" w:rsidRPr="00AE639E" w14:paraId="1BEC97ED" w14:textId="3AA47A7F" w:rsidTr="008B21B2">
        <w:tc>
          <w:tcPr>
            <w:tcW w:w="214" w:type="pct"/>
          </w:tcPr>
          <w:p w14:paraId="4CD93C4E" w14:textId="452ACC7E"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9</w:t>
            </w:r>
            <w:r w:rsidR="00FF5C9D">
              <w:rPr>
                <w:rFonts w:ascii="Times New Roman" w:eastAsia="Times New Roman" w:hAnsi="Times New Roman" w:cs="Times New Roman"/>
                <w:sz w:val="24"/>
                <w:szCs w:val="24"/>
              </w:rPr>
              <w:t>2</w:t>
            </w:r>
            <w:r w:rsidRPr="00AE639E">
              <w:rPr>
                <w:rFonts w:ascii="Times New Roman" w:eastAsia="Times New Roman" w:hAnsi="Times New Roman" w:cs="Times New Roman"/>
                <w:sz w:val="24"/>
                <w:szCs w:val="24"/>
              </w:rPr>
              <w:t xml:space="preserve"> </w:t>
            </w:r>
          </w:p>
        </w:tc>
        <w:tc>
          <w:tcPr>
            <w:tcW w:w="753" w:type="pct"/>
            <w:shd w:val="clear" w:color="auto" w:fill="FFFFFF" w:themeFill="background1"/>
            <w:tcMar>
              <w:top w:w="43" w:type="dxa"/>
              <w:left w:w="115" w:type="dxa"/>
              <w:bottom w:w="43" w:type="dxa"/>
              <w:right w:w="115" w:type="dxa"/>
            </w:tcMar>
          </w:tcPr>
          <w:p w14:paraId="44EB6BC1" w14:textId="77777777"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Identify common situations and conditions requiring first aid. </w:t>
            </w:r>
          </w:p>
        </w:tc>
        <w:tc>
          <w:tcPr>
            <w:tcW w:w="1373" w:type="pct"/>
          </w:tcPr>
          <w:p w14:paraId="1691A8C7"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Identification should include</w:t>
            </w:r>
          </w:p>
          <w:p w14:paraId="366CACD8" w14:textId="0DE19FFC" w:rsidR="007617F9" w:rsidRPr="00AE639E" w:rsidRDefault="007617F9">
            <w:pPr>
              <w:numPr>
                <w:ilvl w:val="0"/>
                <w:numId w:val="91"/>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 xml:space="preserve">definition of </w:t>
            </w:r>
            <w:r w:rsidRPr="00AE639E">
              <w:rPr>
                <w:rFonts w:ascii="Times New Roman" w:eastAsia="Times New Roman" w:hAnsi="Times New Roman" w:cs="Times New Roman"/>
                <w:i/>
                <w:iCs/>
                <w:color w:val="273540"/>
                <w:sz w:val="24"/>
                <w:szCs w:val="24"/>
              </w:rPr>
              <w:t xml:space="preserve">first aid </w:t>
            </w:r>
            <w:r w:rsidRPr="00AE639E">
              <w:rPr>
                <w:rFonts w:ascii="Times New Roman" w:eastAsia="Times New Roman" w:hAnsi="Times New Roman" w:cs="Times New Roman"/>
                <w:color w:val="273540"/>
                <w:sz w:val="24"/>
                <w:szCs w:val="24"/>
              </w:rPr>
              <w:t xml:space="preserve">and </w:t>
            </w:r>
            <w:r w:rsidRPr="00AE639E">
              <w:rPr>
                <w:rFonts w:ascii="Times New Roman" w:eastAsia="Times New Roman" w:hAnsi="Times New Roman" w:cs="Times New Roman"/>
                <w:i/>
                <w:iCs/>
                <w:color w:val="273540"/>
                <w:sz w:val="24"/>
                <w:szCs w:val="24"/>
              </w:rPr>
              <w:t>triage</w:t>
            </w:r>
          </w:p>
          <w:p w14:paraId="6D048FB7" w14:textId="75D31960" w:rsidR="007617F9" w:rsidRPr="00AE639E" w:rsidRDefault="007617F9">
            <w:pPr>
              <w:numPr>
                <w:ilvl w:val="0"/>
                <w:numId w:val="91"/>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examples of situations and conditions that require first aid (e.g., wound, breathing difficulty, hyperthermia, bleeding, burn, poisoning, reaction to insect sting, seizure)</w:t>
            </w:r>
          </w:p>
          <w:p w14:paraId="154AB632" w14:textId="5AD50E88" w:rsidR="007617F9" w:rsidRPr="00AE639E" w:rsidRDefault="007617F9">
            <w:pPr>
              <w:numPr>
                <w:ilvl w:val="0"/>
                <w:numId w:val="91"/>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ways to prioritize common emergencies</w:t>
            </w:r>
          </w:p>
          <w:p w14:paraId="630A4CE0" w14:textId="23C3456A" w:rsidR="007617F9" w:rsidRPr="00AE639E" w:rsidRDefault="007617F9">
            <w:pPr>
              <w:numPr>
                <w:ilvl w:val="1"/>
                <w:numId w:val="91"/>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examples of situations and conditions that require immediate veterinary intervention</w:t>
            </w:r>
          </w:p>
          <w:p w14:paraId="1D340EB6" w14:textId="7E6BF2CF" w:rsidR="007617F9" w:rsidRPr="00AE639E" w:rsidRDefault="007617F9">
            <w:pPr>
              <w:numPr>
                <w:ilvl w:val="1"/>
                <w:numId w:val="91"/>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ways to determine whether a situation or condition requires first aid or veterinary intervention</w:t>
            </w:r>
          </w:p>
          <w:p w14:paraId="71250DB8" w14:textId="44938BBD" w:rsidR="007617F9" w:rsidRPr="00AE639E" w:rsidRDefault="007617F9">
            <w:pPr>
              <w:numPr>
                <w:ilvl w:val="0"/>
                <w:numId w:val="91"/>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the importance of discussing any abnormality with a veterinarian or veterinary technician</w:t>
            </w:r>
          </w:p>
          <w:p w14:paraId="2AFA5976" w14:textId="28F58F6B" w:rsidR="007617F9" w:rsidRPr="00AE639E" w:rsidRDefault="007617F9">
            <w:pPr>
              <w:numPr>
                <w:ilvl w:val="0"/>
                <w:numId w:val="91"/>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lastRenderedPageBreak/>
              <w:t>ways to take an adequate history from a client including timeline and previous care. </w:t>
            </w:r>
          </w:p>
          <w:p w14:paraId="358C2F20" w14:textId="6FA87783" w:rsidR="007617F9" w:rsidRPr="00AE639E" w:rsidRDefault="007617F9" w:rsidP="007617F9">
            <w:p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t>Teacher Resource:</w:t>
            </w:r>
            <w:r w:rsidRPr="00AE639E">
              <w:rPr>
                <w:rFonts w:ascii="Times New Roman" w:eastAsia="Times New Roman" w:hAnsi="Times New Roman" w:cs="Times New Roman"/>
                <w:color w:val="273540"/>
                <w:sz w:val="24"/>
                <w:szCs w:val="24"/>
              </w:rPr>
              <w:t xml:space="preserve"> </w:t>
            </w:r>
            <w:hyperlink r:id="rId62" w:history="1">
              <w:r w:rsidRPr="00AE639E">
                <w:rPr>
                  <w:rStyle w:val="Hyperlink"/>
                  <w:rFonts w:ascii="Times New Roman" w:eastAsia="Times New Roman" w:hAnsi="Times New Roman" w:cs="Times New Roman"/>
                  <w:sz w:val="24"/>
                  <w:szCs w:val="24"/>
                </w:rPr>
                <w:t>Reassessment Campaign on Veterinary Resuscitation (RECOVER) Initiative</w:t>
              </w:r>
            </w:hyperlink>
          </w:p>
        </w:tc>
        <w:tc>
          <w:tcPr>
            <w:tcW w:w="1147" w:type="pct"/>
          </w:tcPr>
          <w:p w14:paraId="5DF8AC06"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lastRenderedPageBreak/>
              <w:t>Process/Skill Questions:</w:t>
            </w:r>
          </w:p>
          <w:p w14:paraId="27EC545F" w14:textId="77777777" w:rsidR="007617F9" w:rsidRPr="00AE639E" w:rsidRDefault="007617F9">
            <w:pPr>
              <w:numPr>
                <w:ilvl w:val="0"/>
                <w:numId w:val="92"/>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should be the first thing a veterinary assistant does when assessing an animal's condition?</w:t>
            </w:r>
          </w:p>
          <w:p w14:paraId="306D9375" w14:textId="77777777" w:rsidR="007617F9" w:rsidRPr="00AE639E" w:rsidRDefault="007617F9">
            <w:pPr>
              <w:numPr>
                <w:ilvl w:val="0"/>
                <w:numId w:val="92"/>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signs might be seen in a pet that has been stung by an insect?</w:t>
            </w:r>
          </w:p>
          <w:p w14:paraId="76BECC43" w14:textId="77777777" w:rsidR="007617F9" w:rsidRPr="00AE639E" w:rsidRDefault="007617F9">
            <w:pPr>
              <w:numPr>
                <w:ilvl w:val="0"/>
                <w:numId w:val="92"/>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How would an animal with heat exhaustion look?</w:t>
            </w:r>
          </w:p>
          <w:p w14:paraId="1608477A" w14:textId="77777777" w:rsidR="007617F9" w:rsidRPr="00AE639E" w:rsidRDefault="007617F9">
            <w:pPr>
              <w:numPr>
                <w:ilvl w:val="0"/>
                <w:numId w:val="92"/>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How could a veterinary assistant differentiate between arterial and venous bleeding?</w:t>
            </w:r>
          </w:p>
          <w:p w14:paraId="3F0F75BF" w14:textId="77777777" w:rsidR="007617F9" w:rsidRPr="00AE639E" w:rsidRDefault="007617F9">
            <w:pPr>
              <w:numPr>
                <w:ilvl w:val="0"/>
                <w:numId w:val="92"/>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should any dog hit by a car be taken to a veterinarian even if it appears to be unhurt after the accident?</w:t>
            </w:r>
          </w:p>
          <w:p w14:paraId="3276E3A7" w14:textId="4F250504" w:rsidR="007617F9" w:rsidRPr="00AE639E" w:rsidRDefault="007617F9">
            <w:pPr>
              <w:numPr>
                <w:ilvl w:val="0"/>
                <w:numId w:val="92"/>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signs would indicate that an animal is experiencing breathing difficulty?</w:t>
            </w:r>
          </w:p>
          <w:p w14:paraId="10AF219A"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p>
        </w:tc>
        <w:tc>
          <w:tcPr>
            <w:tcW w:w="476" w:type="pct"/>
          </w:tcPr>
          <w:p w14:paraId="1AFFC7A6" w14:textId="3B9B09AC" w:rsidR="007617F9" w:rsidRPr="00AE639E"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lastRenderedPageBreak/>
              <w:t>English: 11.RV, 11.RI, 12.RV, 12.RI</w:t>
            </w:r>
          </w:p>
        </w:tc>
        <w:tc>
          <w:tcPr>
            <w:tcW w:w="570" w:type="pct"/>
          </w:tcPr>
          <w:p w14:paraId="07C5FA8E" w14:textId="77777777" w:rsidR="007617F9"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t>AS.02.01</w:t>
            </w:r>
          </w:p>
          <w:p w14:paraId="4AE099AB" w14:textId="77777777" w:rsidR="007617F9" w:rsidRDefault="007617F9" w:rsidP="007617F9">
            <w:pPr>
              <w:shd w:val="clear" w:color="auto" w:fill="FFFFFF"/>
              <w:spacing w:before="180" w:after="180"/>
              <w:rPr>
                <w:rFonts w:ascii="Times New Roman" w:eastAsia="Times New Roman" w:hAnsi="Times New Roman" w:cs="Times New Roman"/>
                <w:b/>
                <w:bCs/>
                <w:sz w:val="24"/>
                <w:szCs w:val="24"/>
              </w:rPr>
            </w:pPr>
          </w:p>
          <w:p w14:paraId="13BFF823" w14:textId="25740034"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t>Veterinary Science CDE</w:t>
            </w:r>
          </w:p>
        </w:tc>
        <w:tc>
          <w:tcPr>
            <w:tcW w:w="468" w:type="pct"/>
          </w:tcPr>
          <w:p w14:paraId="1AAFB56C" w14:textId="5E969AC6" w:rsidR="007617F9" w:rsidRPr="00AE639E" w:rsidRDefault="007617F9" w:rsidP="007617F9">
            <w:pPr>
              <w:shd w:val="clear" w:color="auto" w:fill="FFFFFF"/>
              <w:spacing w:before="180" w:after="180"/>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NAVTA Essential Skills I.B.2; V.B.3. 3; VII.A.13</w:t>
            </w:r>
          </w:p>
          <w:p w14:paraId="5B5D15E4" w14:textId="77777777" w:rsidR="007617F9" w:rsidRPr="00AE639E" w:rsidRDefault="007617F9" w:rsidP="007617F9">
            <w:pPr>
              <w:shd w:val="clear" w:color="auto" w:fill="FFFFFF"/>
              <w:spacing w:before="180" w:after="180"/>
              <w:rPr>
                <w:rFonts w:ascii="Times New Roman" w:eastAsia="Times New Roman" w:hAnsi="Times New Roman" w:cs="Times New Roman"/>
                <w:sz w:val="24"/>
                <w:szCs w:val="24"/>
              </w:rPr>
            </w:pPr>
          </w:p>
          <w:p w14:paraId="2EE54A85" w14:textId="77777777"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p>
        </w:tc>
      </w:tr>
      <w:tr w:rsidR="007617F9" w:rsidRPr="00AE639E" w14:paraId="46CCE4ED" w14:textId="77777777" w:rsidTr="008B21B2">
        <w:tc>
          <w:tcPr>
            <w:tcW w:w="214" w:type="pct"/>
          </w:tcPr>
          <w:p w14:paraId="2DD9F99E" w14:textId="4692347C"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9</w:t>
            </w:r>
            <w:r w:rsidR="00FF5C9D">
              <w:rPr>
                <w:rFonts w:ascii="Times New Roman" w:eastAsia="Times New Roman" w:hAnsi="Times New Roman" w:cs="Times New Roman"/>
                <w:sz w:val="24"/>
                <w:szCs w:val="24"/>
              </w:rPr>
              <w:t>3</w:t>
            </w:r>
          </w:p>
        </w:tc>
        <w:tc>
          <w:tcPr>
            <w:tcW w:w="753" w:type="pct"/>
            <w:shd w:val="clear" w:color="auto" w:fill="FFFFFF" w:themeFill="background1"/>
            <w:tcMar>
              <w:top w:w="43" w:type="dxa"/>
              <w:left w:w="115" w:type="dxa"/>
              <w:bottom w:w="43" w:type="dxa"/>
              <w:right w:w="115" w:type="dxa"/>
            </w:tcMar>
          </w:tcPr>
          <w:p w14:paraId="1E49FC3D"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Describe the basic components of an animal first-aid kit and the uses of each. </w:t>
            </w:r>
          </w:p>
        </w:tc>
        <w:tc>
          <w:tcPr>
            <w:tcW w:w="1373" w:type="pct"/>
            <w:shd w:val="clear" w:color="auto" w:fill="FFFFFF" w:themeFill="background1"/>
          </w:tcPr>
          <w:p w14:paraId="175E81D6"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Description should include</w:t>
            </w:r>
          </w:p>
          <w:p w14:paraId="1FA7A1C5" w14:textId="77777777" w:rsidR="007617F9" w:rsidRPr="00AE639E" w:rsidRDefault="007617F9">
            <w:pPr>
              <w:numPr>
                <w:ilvl w:val="0"/>
                <w:numId w:val="89"/>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sources pertaining to the assembly of a basic animal first-aid kit</w:t>
            </w:r>
          </w:p>
          <w:p w14:paraId="7CF5D0CA" w14:textId="77777777" w:rsidR="007617F9" w:rsidRPr="00AE639E" w:rsidRDefault="007617F9">
            <w:pPr>
              <w:numPr>
                <w:ilvl w:val="0"/>
                <w:numId w:val="89"/>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the items that should be included in the first-aid kit (e.g., gauze pads, scissors, ice packs, thermometer), including supplies to prepare for a disaster</w:t>
            </w:r>
          </w:p>
          <w:p w14:paraId="7D57C77F" w14:textId="77777777" w:rsidR="007617F9" w:rsidRPr="00AE639E" w:rsidRDefault="007617F9">
            <w:pPr>
              <w:numPr>
                <w:ilvl w:val="0"/>
                <w:numId w:val="89"/>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the way each item should be used safely and appropriately for the species. </w:t>
            </w:r>
          </w:p>
        </w:tc>
        <w:tc>
          <w:tcPr>
            <w:tcW w:w="1147" w:type="pct"/>
          </w:tcPr>
          <w:p w14:paraId="2B8D458E"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t>Process/Skill Questions:</w:t>
            </w:r>
          </w:p>
          <w:p w14:paraId="65B21A25" w14:textId="77777777" w:rsidR="007617F9" w:rsidRPr="00AE639E" w:rsidRDefault="007617F9">
            <w:pPr>
              <w:numPr>
                <w:ilvl w:val="0"/>
                <w:numId w:val="90"/>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basic first aid equipment should be included in a first-aid kit for animals?</w:t>
            </w:r>
          </w:p>
          <w:p w14:paraId="7CA1FB2B" w14:textId="604289D0" w:rsidR="007617F9" w:rsidRPr="00AE639E" w:rsidRDefault="007617F9">
            <w:pPr>
              <w:numPr>
                <w:ilvl w:val="0"/>
                <w:numId w:val="90"/>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 xml:space="preserve">When </w:t>
            </w:r>
            <w:r w:rsidR="00E20F5A">
              <w:rPr>
                <w:rFonts w:ascii="Times New Roman" w:eastAsia="Times New Roman" w:hAnsi="Times New Roman" w:cs="Times New Roman"/>
                <w:color w:val="273540"/>
                <w:sz w:val="24"/>
                <w:szCs w:val="24"/>
              </w:rPr>
              <w:t>sh</w:t>
            </w:r>
            <w:r w:rsidRPr="00AE639E">
              <w:rPr>
                <w:rFonts w:ascii="Times New Roman" w:eastAsia="Times New Roman" w:hAnsi="Times New Roman" w:cs="Times New Roman"/>
                <w:color w:val="273540"/>
                <w:sz w:val="24"/>
                <w:szCs w:val="24"/>
              </w:rPr>
              <w:t>ould a person administering first aid use an ice pack? Tweezers?</w:t>
            </w:r>
          </w:p>
          <w:p w14:paraId="6D2D98E1" w14:textId="77777777" w:rsidR="007617F9" w:rsidRPr="00AE639E" w:rsidRDefault="007617F9">
            <w:pPr>
              <w:numPr>
                <w:ilvl w:val="0"/>
                <w:numId w:val="90"/>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first-aid items should </w:t>
            </w:r>
            <w:r w:rsidRPr="00AE639E">
              <w:rPr>
                <w:rFonts w:ascii="Times New Roman" w:eastAsia="Times New Roman" w:hAnsi="Times New Roman" w:cs="Times New Roman"/>
                <w:i/>
                <w:iCs/>
                <w:color w:val="273540"/>
                <w:sz w:val="24"/>
                <w:szCs w:val="24"/>
              </w:rPr>
              <w:t>not</w:t>
            </w:r>
            <w:r w:rsidRPr="00AE639E">
              <w:rPr>
                <w:rFonts w:ascii="Times New Roman" w:eastAsia="Times New Roman" w:hAnsi="Times New Roman" w:cs="Times New Roman"/>
                <w:color w:val="273540"/>
                <w:sz w:val="24"/>
                <w:szCs w:val="24"/>
              </w:rPr>
              <w:t> be used without instructions from a veterinarian?</w:t>
            </w:r>
          </w:p>
        </w:tc>
        <w:tc>
          <w:tcPr>
            <w:tcW w:w="476" w:type="pct"/>
          </w:tcPr>
          <w:p w14:paraId="094EDE1C" w14:textId="1562D8DD" w:rsidR="007617F9" w:rsidRPr="00AE639E"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t>English: 11.RV, 11.RI, 11.C, 11.LU, 12.RV, 12.RI, 12.C, 12.LU</w:t>
            </w:r>
          </w:p>
        </w:tc>
        <w:tc>
          <w:tcPr>
            <w:tcW w:w="570" w:type="pct"/>
          </w:tcPr>
          <w:p w14:paraId="31ABA114" w14:textId="77777777" w:rsidR="007617F9"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t>AS.02.01</w:t>
            </w:r>
          </w:p>
          <w:p w14:paraId="204F4BFE" w14:textId="77777777" w:rsidR="007617F9" w:rsidRDefault="007617F9" w:rsidP="007617F9">
            <w:pPr>
              <w:shd w:val="clear" w:color="auto" w:fill="FFFFFF"/>
              <w:spacing w:before="180" w:after="180"/>
              <w:rPr>
                <w:rFonts w:ascii="Times New Roman" w:hAnsi="Times New Roman" w:cs="Times New Roman"/>
                <w:sz w:val="24"/>
                <w:szCs w:val="24"/>
              </w:rPr>
            </w:pPr>
          </w:p>
          <w:p w14:paraId="1D230CF1" w14:textId="77777777" w:rsidR="007617F9"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t>Veterinary Science CDE</w:t>
            </w:r>
          </w:p>
          <w:p w14:paraId="64B43FD5" w14:textId="77777777"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p>
        </w:tc>
        <w:tc>
          <w:tcPr>
            <w:tcW w:w="468" w:type="pct"/>
          </w:tcPr>
          <w:p w14:paraId="7201B6C0" w14:textId="77777777"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p>
        </w:tc>
      </w:tr>
      <w:tr w:rsidR="007617F9" w:rsidRPr="00AE639E" w14:paraId="5F446981" w14:textId="77777777" w:rsidTr="008B21B2">
        <w:tc>
          <w:tcPr>
            <w:tcW w:w="214" w:type="pct"/>
          </w:tcPr>
          <w:p w14:paraId="3D7737A2" w14:textId="43003873" w:rsidR="007617F9" w:rsidRPr="00AE639E" w:rsidDel="00E720F5"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9</w:t>
            </w:r>
            <w:r w:rsidR="00FF5C9D">
              <w:rPr>
                <w:rFonts w:ascii="Times New Roman" w:eastAsia="Times New Roman" w:hAnsi="Times New Roman" w:cs="Times New Roman"/>
                <w:sz w:val="24"/>
                <w:szCs w:val="24"/>
              </w:rPr>
              <w:t>4</w:t>
            </w:r>
          </w:p>
        </w:tc>
        <w:tc>
          <w:tcPr>
            <w:tcW w:w="753" w:type="pct"/>
            <w:shd w:val="clear" w:color="auto" w:fill="FFFFFF" w:themeFill="background1"/>
            <w:tcMar>
              <w:top w:w="43" w:type="dxa"/>
              <w:left w:w="115" w:type="dxa"/>
              <w:bottom w:w="43" w:type="dxa"/>
              <w:right w:w="115" w:type="dxa"/>
            </w:tcMar>
          </w:tcPr>
          <w:p w14:paraId="219E0C08" w14:textId="77777777" w:rsidR="007617F9" w:rsidRPr="00AE639E" w:rsidDel="00E720F5"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Describe safe and humane transport of an animal.</w:t>
            </w:r>
          </w:p>
        </w:tc>
        <w:tc>
          <w:tcPr>
            <w:tcW w:w="1373" w:type="pct"/>
          </w:tcPr>
          <w:p w14:paraId="47406200"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Description should include</w:t>
            </w:r>
          </w:p>
          <w:p w14:paraId="0BFC84B4" w14:textId="1FDA80C0" w:rsidR="007617F9" w:rsidRPr="00AE639E" w:rsidRDefault="007617F9">
            <w:pPr>
              <w:numPr>
                <w:ilvl w:val="0"/>
                <w:numId w:val="119"/>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safety precautions for</w:t>
            </w:r>
            <w:r w:rsidR="00E20F5A">
              <w:rPr>
                <w:rFonts w:ascii="Times New Roman" w:eastAsia="Times New Roman" w:hAnsi="Times New Roman" w:cs="Times New Roman"/>
                <w:sz w:val="24"/>
                <w:szCs w:val="24"/>
              </w:rPr>
              <w:t xml:space="preserve"> the</w:t>
            </w:r>
            <w:r w:rsidRPr="00AE639E">
              <w:rPr>
                <w:rFonts w:ascii="Times New Roman" w:eastAsia="Times New Roman" w:hAnsi="Times New Roman" w:cs="Times New Roman"/>
                <w:sz w:val="24"/>
                <w:szCs w:val="24"/>
              </w:rPr>
              <w:t xml:space="preserve"> handler, including use of appropriate body mechanics to prevent injury and use of a muzzle</w:t>
            </w:r>
          </w:p>
          <w:p w14:paraId="717B93AD" w14:textId="77777777" w:rsidR="007617F9" w:rsidRPr="00AE639E" w:rsidRDefault="007617F9">
            <w:pPr>
              <w:numPr>
                <w:ilvl w:val="0"/>
                <w:numId w:val="119"/>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lastRenderedPageBreak/>
              <w:t>conditions that may require unusual lifting and carrying methods or that may preclude use of a muzzle (e.g., restricting airflow to an animal in shock)</w:t>
            </w:r>
          </w:p>
          <w:p w14:paraId="2CDD4D15" w14:textId="77777777" w:rsidR="007617F9" w:rsidRPr="00AE639E" w:rsidRDefault="007617F9">
            <w:pPr>
              <w:numPr>
                <w:ilvl w:val="0"/>
                <w:numId w:val="119"/>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techniques for transporting injured animals</w:t>
            </w:r>
          </w:p>
          <w:p w14:paraId="40E2F492" w14:textId="73ADD1BE" w:rsidR="007617F9" w:rsidRPr="00AE639E" w:rsidDel="00E720F5" w:rsidRDefault="007617F9">
            <w:pPr>
              <w:numPr>
                <w:ilvl w:val="0"/>
                <w:numId w:val="119"/>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special techniques and equipment (e.g., speaking calmly to the animal; supporting both pelvis and chest; use of stretcher, blanket, or towel sling to minimize additional injury).</w:t>
            </w:r>
          </w:p>
        </w:tc>
        <w:tc>
          <w:tcPr>
            <w:tcW w:w="1147" w:type="pct"/>
          </w:tcPr>
          <w:p w14:paraId="5DCD6BFD" w14:textId="77777777" w:rsidR="007617F9" w:rsidRPr="00AE639E" w:rsidRDefault="007617F9" w:rsidP="007617F9">
            <w:pPr>
              <w:shd w:val="clear" w:color="auto" w:fill="FFFFFF"/>
              <w:rPr>
                <w:rFonts w:ascii="Times New Roman" w:eastAsia="Times New Roman" w:hAnsi="Times New Roman" w:cs="Times New Roman"/>
                <w:b/>
                <w:bCs/>
                <w:color w:val="273540"/>
                <w:sz w:val="24"/>
                <w:szCs w:val="24"/>
              </w:rPr>
            </w:pPr>
            <w:r w:rsidRPr="00AE639E">
              <w:rPr>
                <w:rFonts w:ascii="Times New Roman" w:eastAsia="Times New Roman" w:hAnsi="Times New Roman" w:cs="Times New Roman"/>
                <w:b/>
                <w:bCs/>
                <w:color w:val="273540"/>
                <w:sz w:val="24"/>
                <w:szCs w:val="24"/>
              </w:rPr>
              <w:lastRenderedPageBreak/>
              <w:t>Process/Skill Questions:</w:t>
            </w:r>
          </w:p>
          <w:p w14:paraId="2CB4B8C8" w14:textId="77777777" w:rsidR="007617F9" w:rsidRPr="00AE639E" w:rsidRDefault="007617F9" w:rsidP="007617F9">
            <w:pPr>
              <w:shd w:val="clear" w:color="auto" w:fill="FFFFFF"/>
              <w:rPr>
                <w:rFonts w:ascii="Times New Roman" w:eastAsia="Times New Roman" w:hAnsi="Times New Roman" w:cs="Times New Roman"/>
                <w:color w:val="273540"/>
                <w:sz w:val="24"/>
                <w:szCs w:val="24"/>
              </w:rPr>
            </w:pPr>
          </w:p>
          <w:p w14:paraId="2C218B67" w14:textId="77777777" w:rsidR="007617F9" w:rsidRPr="00AE639E" w:rsidRDefault="007617F9">
            <w:pPr>
              <w:numPr>
                <w:ilvl w:val="0"/>
                <w:numId w:val="120"/>
              </w:numPr>
              <w:shd w:val="clear" w:color="auto" w:fill="FFFFFF"/>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How might a dog be injured if it is carried incorrectly?</w:t>
            </w:r>
          </w:p>
          <w:p w14:paraId="1DEDB17B" w14:textId="77777777" w:rsidR="007617F9" w:rsidRPr="00AE639E" w:rsidRDefault="007617F9">
            <w:pPr>
              <w:numPr>
                <w:ilvl w:val="0"/>
                <w:numId w:val="120"/>
              </w:numPr>
              <w:shd w:val="clear" w:color="auto" w:fill="FFFFFF"/>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lastRenderedPageBreak/>
              <w:t>Why is it important to maintain control of the dog's head when lifting the animal?</w:t>
            </w:r>
          </w:p>
          <w:p w14:paraId="42BE84F7" w14:textId="77777777" w:rsidR="007617F9" w:rsidRPr="00AE639E" w:rsidRDefault="007617F9">
            <w:pPr>
              <w:numPr>
                <w:ilvl w:val="0"/>
                <w:numId w:val="120"/>
              </w:numPr>
              <w:shd w:val="clear" w:color="auto" w:fill="FFFFFF"/>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are considerations for lifting a puppy? A geriatric dog?</w:t>
            </w:r>
          </w:p>
          <w:p w14:paraId="21FFC3EF" w14:textId="77777777" w:rsidR="007617F9" w:rsidRPr="00AE639E" w:rsidRDefault="007617F9">
            <w:pPr>
              <w:numPr>
                <w:ilvl w:val="0"/>
                <w:numId w:val="120"/>
              </w:numPr>
              <w:shd w:val="clear" w:color="auto" w:fill="FFFFFF"/>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How should the hand be positioned on the scruff?</w:t>
            </w:r>
          </w:p>
          <w:p w14:paraId="6C0C773F" w14:textId="77777777" w:rsidR="007617F9" w:rsidRPr="00AE639E" w:rsidRDefault="007617F9">
            <w:pPr>
              <w:numPr>
                <w:ilvl w:val="0"/>
                <w:numId w:val="120"/>
              </w:numPr>
              <w:shd w:val="clear" w:color="auto" w:fill="FFFFFF"/>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are the dangers associated with carrying a cat?</w:t>
            </w:r>
          </w:p>
          <w:p w14:paraId="35479A68" w14:textId="77777777" w:rsidR="007617F9" w:rsidRPr="00AE639E" w:rsidRDefault="007617F9">
            <w:pPr>
              <w:numPr>
                <w:ilvl w:val="0"/>
                <w:numId w:val="120"/>
              </w:numPr>
              <w:shd w:val="clear" w:color="auto" w:fill="FFFFFF"/>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is it advised to carry a cat in a carrier when transporting the cat out of the home?</w:t>
            </w:r>
          </w:p>
          <w:p w14:paraId="16FB5EA0" w14:textId="77777777" w:rsidR="007617F9" w:rsidRPr="00AE639E" w:rsidDel="00E720F5" w:rsidRDefault="007617F9" w:rsidP="007617F9">
            <w:pPr>
              <w:spacing w:before="100" w:beforeAutospacing="1" w:after="100" w:afterAutospacing="1"/>
              <w:rPr>
                <w:rFonts w:ascii="Times New Roman" w:eastAsia="Times New Roman" w:hAnsi="Times New Roman" w:cs="Times New Roman"/>
                <w:sz w:val="24"/>
                <w:szCs w:val="24"/>
              </w:rPr>
            </w:pPr>
          </w:p>
        </w:tc>
        <w:tc>
          <w:tcPr>
            <w:tcW w:w="476" w:type="pct"/>
          </w:tcPr>
          <w:p w14:paraId="4469E79B" w14:textId="0C2643EC" w:rsidR="007617F9" w:rsidRPr="00AE639E" w:rsidRDefault="007617F9" w:rsidP="007617F9">
            <w:pPr>
              <w:shd w:val="clear" w:color="auto" w:fill="FFFFFF"/>
              <w:rPr>
                <w:rFonts w:ascii="Times New Roman" w:hAnsi="Times New Roman" w:cs="Times New Roman"/>
                <w:sz w:val="24"/>
                <w:szCs w:val="24"/>
              </w:rPr>
            </w:pPr>
            <w:r>
              <w:rPr>
                <w:rFonts w:ascii="Times New Roman" w:hAnsi="Times New Roman" w:cs="Times New Roman"/>
                <w:sz w:val="24"/>
                <w:szCs w:val="24"/>
              </w:rPr>
              <w:lastRenderedPageBreak/>
              <w:t>English: 11.RV, 11.RI, 11.C, 11.LU, 12.RV, 12.RI, 12.C, 12.LU</w:t>
            </w:r>
          </w:p>
        </w:tc>
        <w:tc>
          <w:tcPr>
            <w:tcW w:w="570" w:type="pct"/>
          </w:tcPr>
          <w:p w14:paraId="2DE70A17" w14:textId="77777777" w:rsidR="007617F9" w:rsidRDefault="007617F9" w:rsidP="007617F9">
            <w:pPr>
              <w:shd w:val="clear" w:color="auto" w:fill="FFFFFF"/>
              <w:rPr>
                <w:rFonts w:ascii="Times New Roman" w:hAnsi="Times New Roman" w:cs="Times New Roman"/>
                <w:sz w:val="24"/>
                <w:szCs w:val="24"/>
              </w:rPr>
            </w:pPr>
            <w:r w:rsidRPr="00AE639E">
              <w:rPr>
                <w:rFonts w:ascii="Times New Roman" w:hAnsi="Times New Roman" w:cs="Times New Roman"/>
                <w:sz w:val="24"/>
                <w:szCs w:val="24"/>
              </w:rPr>
              <w:t>AS.02.01</w:t>
            </w:r>
          </w:p>
          <w:p w14:paraId="137AD399" w14:textId="77777777" w:rsidR="007617F9" w:rsidRDefault="007617F9" w:rsidP="007617F9">
            <w:pPr>
              <w:shd w:val="clear" w:color="auto" w:fill="FFFFFF"/>
              <w:rPr>
                <w:rFonts w:ascii="Times New Roman" w:hAnsi="Times New Roman" w:cs="Times New Roman"/>
                <w:sz w:val="24"/>
                <w:szCs w:val="24"/>
              </w:rPr>
            </w:pPr>
          </w:p>
          <w:p w14:paraId="6A1453BF" w14:textId="77777777" w:rsidR="007617F9" w:rsidRDefault="007617F9" w:rsidP="007617F9">
            <w:pPr>
              <w:shd w:val="clear" w:color="auto" w:fill="FFFFFF"/>
              <w:rPr>
                <w:rFonts w:ascii="Times New Roman" w:eastAsia="Times New Roman" w:hAnsi="Times New Roman" w:cs="Times New Roman"/>
                <w:b/>
                <w:bCs/>
                <w:sz w:val="24"/>
                <w:szCs w:val="24"/>
              </w:rPr>
            </w:pPr>
          </w:p>
          <w:p w14:paraId="28DDA4F3" w14:textId="77777777" w:rsidR="007617F9" w:rsidRPr="00AE639E" w:rsidRDefault="007617F9" w:rsidP="007617F9">
            <w:pPr>
              <w:shd w:val="clear" w:color="auto" w:fill="FFFFFF"/>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t>Veterinary Science CDE</w:t>
            </w:r>
          </w:p>
        </w:tc>
        <w:tc>
          <w:tcPr>
            <w:tcW w:w="468" w:type="pct"/>
          </w:tcPr>
          <w:p w14:paraId="5A0DBA98" w14:textId="77777777" w:rsidR="007617F9" w:rsidRPr="00AE639E" w:rsidRDefault="007617F9" w:rsidP="007617F9">
            <w:pPr>
              <w:shd w:val="clear" w:color="auto" w:fill="FFFFFF"/>
              <w:rPr>
                <w:rFonts w:ascii="Times New Roman" w:eastAsia="Times New Roman" w:hAnsi="Times New Roman" w:cs="Times New Roman"/>
                <w:color w:val="273540"/>
                <w:sz w:val="24"/>
                <w:szCs w:val="24"/>
              </w:rPr>
            </w:pPr>
            <w:r w:rsidRPr="00AE639E">
              <w:rPr>
                <w:rFonts w:ascii="Times New Roman" w:eastAsia="Times New Roman" w:hAnsi="Times New Roman" w:cs="Times New Roman"/>
                <w:sz w:val="24"/>
                <w:szCs w:val="24"/>
              </w:rPr>
              <w:t xml:space="preserve">NAVTA Essential Skills IV.A.1.g; </w:t>
            </w:r>
            <w:r w:rsidRPr="00AE639E">
              <w:rPr>
                <w:rFonts w:ascii="Times New Roman" w:eastAsia="Times New Roman" w:hAnsi="Times New Roman" w:cs="Times New Roman"/>
                <w:color w:val="273540"/>
                <w:sz w:val="24"/>
                <w:szCs w:val="24"/>
              </w:rPr>
              <w:t>VII.A.13</w:t>
            </w:r>
          </w:p>
          <w:p w14:paraId="5BBC3B86" w14:textId="77777777" w:rsidR="007617F9" w:rsidRPr="00AE639E" w:rsidRDefault="007617F9" w:rsidP="007617F9">
            <w:pPr>
              <w:shd w:val="clear" w:color="auto" w:fill="FFFFFF"/>
              <w:rPr>
                <w:rFonts w:ascii="Times New Roman" w:eastAsia="Times New Roman" w:hAnsi="Times New Roman" w:cs="Times New Roman"/>
                <w:b/>
                <w:bCs/>
                <w:color w:val="273540"/>
                <w:sz w:val="24"/>
                <w:szCs w:val="24"/>
              </w:rPr>
            </w:pPr>
          </w:p>
        </w:tc>
      </w:tr>
      <w:tr w:rsidR="007617F9" w:rsidRPr="00AE639E" w14:paraId="5A3593B5" w14:textId="77777777" w:rsidTr="008B21B2">
        <w:tc>
          <w:tcPr>
            <w:tcW w:w="214" w:type="pct"/>
          </w:tcPr>
          <w:p w14:paraId="5E90744B" w14:textId="79C80BA7"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9</w:t>
            </w:r>
            <w:r w:rsidR="00FF5C9D">
              <w:rPr>
                <w:rFonts w:ascii="Times New Roman" w:eastAsia="Times New Roman" w:hAnsi="Times New Roman" w:cs="Times New Roman"/>
                <w:sz w:val="24"/>
                <w:szCs w:val="24"/>
              </w:rPr>
              <w:t>5</w:t>
            </w:r>
          </w:p>
        </w:tc>
        <w:tc>
          <w:tcPr>
            <w:tcW w:w="753" w:type="pct"/>
            <w:shd w:val="clear" w:color="auto" w:fill="FFFFFF" w:themeFill="background1"/>
            <w:tcMar>
              <w:top w:w="43" w:type="dxa"/>
              <w:left w:w="115" w:type="dxa"/>
              <w:bottom w:w="43" w:type="dxa"/>
              <w:right w:w="115" w:type="dxa"/>
            </w:tcMar>
          </w:tcPr>
          <w:p w14:paraId="66CA59CE" w14:textId="77777777"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Demonstrate bandaging, splinting, and removal methods. </w:t>
            </w:r>
          </w:p>
        </w:tc>
        <w:tc>
          <w:tcPr>
            <w:tcW w:w="1373" w:type="pct"/>
          </w:tcPr>
          <w:p w14:paraId="7BE417A3"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Demonstration should include</w:t>
            </w:r>
          </w:p>
          <w:p w14:paraId="786BC651" w14:textId="77777777" w:rsidR="007617F9" w:rsidRPr="00AE639E" w:rsidRDefault="007617F9">
            <w:pPr>
              <w:numPr>
                <w:ilvl w:val="0"/>
                <w:numId w:val="18"/>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using required PPE</w:t>
            </w:r>
          </w:p>
          <w:p w14:paraId="59A4063D" w14:textId="77777777" w:rsidR="007617F9" w:rsidRPr="00AE639E" w:rsidRDefault="007617F9">
            <w:pPr>
              <w:numPr>
                <w:ilvl w:val="0"/>
                <w:numId w:val="18"/>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identifying the reasons for application of bandages and splints</w:t>
            </w:r>
          </w:p>
          <w:p w14:paraId="049032E6" w14:textId="77777777" w:rsidR="007617F9" w:rsidRPr="00AE639E" w:rsidRDefault="007617F9">
            <w:pPr>
              <w:numPr>
                <w:ilvl w:val="0"/>
                <w:numId w:val="18"/>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explaining common bandaging and splinting materials, their properties, and their uses</w:t>
            </w:r>
          </w:p>
          <w:p w14:paraId="2AFD41C7" w14:textId="77777777" w:rsidR="007617F9" w:rsidRPr="00AE639E" w:rsidRDefault="007617F9">
            <w:pPr>
              <w:numPr>
                <w:ilvl w:val="0"/>
                <w:numId w:val="18"/>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lastRenderedPageBreak/>
              <w:t>selecting the appropriate type of bandage or splint for a given affected area</w:t>
            </w:r>
          </w:p>
          <w:p w14:paraId="50D126D0" w14:textId="77777777" w:rsidR="007617F9" w:rsidRPr="00AE639E" w:rsidRDefault="007617F9">
            <w:pPr>
              <w:numPr>
                <w:ilvl w:val="0"/>
                <w:numId w:val="18"/>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describing the application of bandage or splint according to instructions</w:t>
            </w:r>
          </w:p>
          <w:p w14:paraId="02CAEA42" w14:textId="77777777" w:rsidR="007617F9" w:rsidRPr="00AE639E" w:rsidRDefault="007617F9">
            <w:pPr>
              <w:numPr>
                <w:ilvl w:val="0"/>
                <w:numId w:val="18"/>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explaining the principles and steps of basic wound management</w:t>
            </w:r>
          </w:p>
          <w:p w14:paraId="3D89A0A5" w14:textId="77777777" w:rsidR="007617F9" w:rsidRPr="00AE639E" w:rsidRDefault="007617F9">
            <w:pPr>
              <w:numPr>
                <w:ilvl w:val="0"/>
                <w:numId w:val="18"/>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summarizing aftercare procedures for bandages, splints, and casts</w:t>
            </w:r>
          </w:p>
          <w:p w14:paraId="63E4BC66" w14:textId="77777777" w:rsidR="007617F9" w:rsidRPr="00AE639E" w:rsidRDefault="007617F9">
            <w:pPr>
              <w:numPr>
                <w:ilvl w:val="0"/>
                <w:numId w:val="18"/>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defining complications that may arise secondary to bandages and splints</w:t>
            </w:r>
          </w:p>
          <w:p w14:paraId="591C7975" w14:textId="6E54566A" w:rsidR="007617F9" w:rsidRPr="00AE639E" w:rsidRDefault="007617F9">
            <w:pPr>
              <w:numPr>
                <w:ilvl w:val="0"/>
                <w:numId w:val="18"/>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identifying methods to ensure bandages and splints do not worsen the condition</w:t>
            </w:r>
          </w:p>
          <w:p w14:paraId="346C66A1" w14:textId="77777777" w:rsidR="007617F9" w:rsidRPr="00AE639E" w:rsidRDefault="007617F9">
            <w:pPr>
              <w:numPr>
                <w:ilvl w:val="0"/>
                <w:numId w:val="18"/>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identifying procedures for bandage removal</w:t>
            </w:r>
          </w:p>
          <w:p w14:paraId="3DAA0242" w14:textId="77777777" w:rsidR="007617F9" w:rsidRPr="00AE639E" w:rsidRDefault="007617F9">
            <w:pPr>
              <w:numPr>
                <w:ilvl w:val="1"/>
                <w:numId w:val="18"/>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selecting scissors and holding in proper orientation</w:t>
            </w:r>
          </w:p>
          <w:p w14:paraId="3E257AAA" w14:textId="34840C08" w:rsidR="007617F9" w:rsidRPr="00AE639E" w:rsidRDefault="007617F9">
            <w:pPr>
              <w:numPr>
                <w:ilvl w:val="1"/>
                <w:numId w:val="18"/>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cutting </w:t>
            </w:r>
            <w:r w:rsidR="00E20F5A">
              <w:rPr>
                <w:rFonts w:ascii="Times New Roman" w:eastAsia="Times New Roman" w:hAnsi="Times New Roman" w:cs="Times New Roman"/>
                <w:sz w:val="24"/>
                <w:szCs w:val="24"/>
              </w:rPr>
              <w:t xml:space="preserve">the </w:t>
            </w:r>
            <w:r w:rsidRPr="00AE639E">
              <w:rPr>
                <w:rFonts w:ascii="Times New Roman" w:eastAsia="Times New Roman" w:hAnsi="Times New Roman" w:cs="Times New Roman"/>
                <w:sz w:val="24"/>
                <w:szCs w:val="24"/>
              </w:rPr>
              <w:t xml:space="preserve">bandage and removing </w:t>
            </w:r>
            <w:r w:rsidR="00E20F5A">
              <w:rPr>
                <w:rFonts w:ascii="Times New Roman" w:eastAsia="Times New Roman" w:hAnsi="Times New Roman" w:cs="Times New Roman"/>
                <w:sz w:val="24"/>
                <w:szCs w:val="24"/>
              </w:rPr>
              <w:t xml:space="preserve">it </w:t>
            </w:r>
            <w:r w:rsidRPr="00AE639E">
              <w:rPr>
                <w:rFonts w:ascii="Times New Roman" w:eastAsia="Times New Roman" w:hAnsi="Times New Roman" w:cs="Times New Roman"/>
                <w:sz w:val="24"/>
                <w:szCs w:val="24"/>
              </w:rPr>
              <w:t>without causing patient discomfort.</w:t>
            </w:r>
          </w:p>
          <w:p w14:paraId="3EDF99AF" w14:textId="7777777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eastAsia="Times New Roman" w:hAnsi="Times New Roman" w:cs="Times New Roman"/>
                <w:b/>
                <w:bCs/>
                <w:sz w:val="24"/>
                <w:szCs w:val="24"/>
              </w:rPr>
              <w:t xml:space="preserve">Teacher Resource: </w:t>
            </w:r>
            <w:hyperlink r:id="rId63" w:history="1">
              <w:r w:rsidRPr="00AE639E">
                <w:rPr>
                  <w:rStyle w:val="Hyperlink"/>
                  <w:rFonts w:ascii="Times New Roman" w:eastAsia="Times New Roman" w:hAnsi="Times New Roman" w:cs="Times New Roman"/>
                  <w:sz w:val="24"/>
                  <w:szCs w:val="24"/>
                </w:rPr>
                <w:t>Veterinary Science, Virginia FFA</w:t>
              </w:r>
            </w:hyperlink>
          </w:p>
        </w:tc>
        <w:tc>
          <w:tcPr>
            <w:tcW w:w="1147" w:type="pct"/>
          </w:tcPr>
          <w:p w14:paraId="2317A4D2" w14:textId="7777777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eastAsia="Times New Roman" w:hAnsi="Times New Roman" w:cs="Times New Roman"/>
                <w:b/>
                <w:bCs/>
                <w:sz w:val="24"/>
                <w:szCs w:val="24"/>
              </w:rPr>
              <w:lastRenderedPageBreak/>
              <w:t>Process/Skill Questions:</w:t>
            </w:r>
          </w:p>
          <w:p w14:paraId="5D1AC263" w14:textId="77777777" w:rsidR="007617F9" w:rsidRPr="00AE639E" w:rsidRDefault="007617F9">
            <w:pPr>
              <w:pStyle w:val="ListParagraph"/>
              <w:numPr>
                <w:ilvl w:val="0"/>
                <w:numId w:val="19"/>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are the differences between a bandage, a splint, and a cast?</w:t>
            </w:r>
          </w:p>
          <w:p w14:paraId="66A02F59" w14:textId="77777777" w:rsidR="007617F9" w:rsidRPr="00AE639E" w:rsidRDefault="007617F9">
            <w:pPr>
              <w:pStyle w:val="ListParagraph"/>
              <w:numPr>
                <w:ilvl w:val="0"/>
                <w:numId w:val="19"/>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could swollen or cold toes on a bandaged limb indicate?</w:t>
            </w:r>
          </w:p>
          <w:p w14:paraId="2A454BF0" w14:textId="77777777" w:rsidR="007617F9" w:rsidRPr="00AE639E" w:rsidRDefault="007617F9">
            <w:pPr>
              <w:pStyle w:val="ListParagraph"/>
              <w:numPr>
                <w:ilvl w:val="0"/>
                <w:numId w:val="19"/>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Why is washing or irrigating a wound to remove debris </w:t>
            </w:r>
            <w:r w:rsidRPr="00AE639E">
              <w:rPr>
                <w:rFonts w:ascii="Times New Roman" w:eastAsia="Times New Roman" w:hAnsi="Times New Roman" w:cs="Times New Roman"/>
                <w:sz w:val="24"/>
                <w:szCs w:val="24"/>
              </w:rPr>
              <w:lastRenderedPageBreak/>
              <w:t>important? What should not be used to wash or irrigate an open wound?</w:t>
            </w:r>
          </w:p>
          <w:p w14:paraId="3F7F1187" w14:textId="77777777" w:rsidR="007617F9" w:rsidRPr="00AE639E" w:rsidRDefault="007617F9">
            <w:pPr>
              <w:pStyle w:val="ListParagraph"/>
              <w:numPr>
                <w:ilvl w:val="0"/>
                <w:numId w:val="19"/>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is the purpose of the primary layer of a bandage? Secondary layer? Tertiary layer?</w:t>
            </w:r>
          </w:p>
          <w:p w14:paraId="08D02BA2" w14:textId="77777777" w:rsidR="007617F9" w:rsidRPr="00AE639E" w:rsidRDefault="007617F9">
            <w:pPr>
              <w:pStyle w:val="ListParagraph"/>
              <w:numPr>
                <w:ilvl w:val="0"/>
                <w:numId w:val="19"/>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is direct pressure, and when would it be used?</w:t>
            </w:r>
          </w:p>
          <w:p w14:paraId="3526932F" w14:textId="77777777" w:rsidR="007617F9" w:rsidRPr="00AE639E" w:rsidRDefault="007617F9">
            <w:pPr>
              <w:pStyle w:val="ListParagraph"/>
              <w:numPr>
                <w:ilvl w:val="0"/>
                <w:numId w:val="19"/>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are the phases of wound healing?</w:t>
            </w:r>
          </w:p>
          <w:p w14:paraId="23E947CB" w14:textId="77777777" w:rsidR="007617F9" w:rsidRPr="00AE639E" w:rsidRDefault="007617F9">
            <w:pPr>
              <w:pStyle w:val="ListParagraph"/>
              <w:numPr>
                <w:ilvl w:val="0"/>
                <w:numId w:val="19"/>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Why should all patients with splints or bandages be discharged with an Elizabethan collar?</w:t>
            </w:r>
          </w:p>
          <w:p w14:paraId="477408CB" w14:textId="77777777" w:rsidR="007617F9" w:rsidRPr="00AE639E" w:rsidRDefault="007617F9">
            <w:pPr>
              <w:pStyle w:val="ListParagraph"/>
              <w:numPr>
                <w:ilvl w:val="0"/>
                <w:numId w:val="19"/>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might be some exercise restrictions for a patient with a bandage, splint, or cast?</w:t>
            </w:r>
          </w:p>
          <w:p w14:paraId="4982299D" w14:textId="77777777" w:rsidR="007617F9" w:rsidRPr="00AE639E" w:rsidRDefault="007617F9">
            <w:pPr>
              <w:pStyle w:val="ListParagraph"/>
              <w:numPr>
                <w:ilvl w:val="0"/>
                <w:numId w:val="19"/>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How will nutrition requirements change for healing patients?</w:t>
            </w:r>
          </w:p>
        </w:tc>
        <w:tc>
          <w:tcPr>
            <w:tcW w:w="476" w:type="pct"/>
          </w:tcPr>
          <w:p w14:paraId="21834C05" w14:textId="3308599A" w:rsidR="007617F9" w:rsidRPr="00AE639E" w:rsidRDefault="007617F9" w:rsidP="007617F9">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lastRenderedPageBreak/>
              <w:t>English: 11.RV, 11.RI, 11.C, 11.LU, 12.RV, 12.RI, 12.C, 12.LU</w:t>
            </w:r>
          </w:p>
        </w:tc>
        <w:tc>
          <w:tcPr>
            <w:tcW w:w="570" w:type="pct"/>
          </w:tcPr>
          <w:p w14:paraId="45082971" w14:textId="77777777" w:rsidR="007617F9" w:rsidRDefault="007617F9" w:rsidP="007617F9">
            <w:pPr>
              <w:spacing w:before="100" w:beforeAutospacing="1" w:after="100" w:afterAutospacing="1"/>
              <w:rPr>
                <w:rFonts w:ascii="Times New Roman" w:hAnsi="Times New Roman" w:cs="Times New Roman"/>
                <w:sz w:val="24"/>
                <w:szCs w:val="24"/>
              </w:rPr>
            </w:pPr>
            <w:r w:rsidRPr="00AE639E">
              <w:rPr>
                <w:rFonts w:ascii="Times New Roman" w:hAnsi="Times New Roman" w:cs="Times New Roman"/>
                <w:sz w:val="24"/>
                <w:szCs w:val="24"/>
              </w:rPr>
              <w:t>AS.02.01</w:t>
            </w:r>
          </w:p>
          <w:p w14:paraId="652AB4C8" w14:textId="77777777" w:rsidR="007617F9" w:rsidRDefault="007617F9" w:rsidP="007617F9">
            <w:pPr>
              <w:spacing w:before="100" w:beforeAutospacing="1" w:after="100" w:afterAutospacing="1"/>
              <w:rPr>
                <w:rFonts w:ascii="Times New Roman" w:hAnsi="Times New Roman" w:cs="Times New Roman"/>
                <w:sz w:val="24"/>
                <w:szCs w:val="24"/>
              </w:rPr>
            </w:pPr>
          </w:p>
          <w:p w14:paraId="3266499A" w14:textId="7777777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hAnsi="Times New Roman" w:cs="Times New Roman"/>
                <w:sz w:val="24"/>
                <w:szCs w:val="24"/>
              </w:rPr>
              <w:t>Veterinary Science CDE</w:t>
            </w:r>
          </w:p>
        </w:tc>
        <w:tc>
          <w:tcPr>
            <w:tcW w:w="468" w:type="pct"/>
          </w:tcPr>
          <w:p w14:paraId="192276D5" w14:textId="7777777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hAnsi="Times New Roman" w:cs="Times New Roman"/>
                <w:sz w:val="24"/>
                <w:szCs w:val="24"/>
              </w:rPr>
              <w:t>NAVTA Essential Skills VII.A.1, VII.A.2</w:t>
            </w:r>
          </w:p>
        </w:tc>
      </w:tr>
      <w:tr w:rsidR="007617F9" w:rsidRPr="00AE639E" w14:paraId="537F6FA7" w14:textId="77777777" w:rsidTr="008B21B2">
        <w:tc>
          <w:tcPr>
            <w:tcW w:w="214" w:type="pct"/>
          </w:tcPr>
          <w:p w14:paraId="547067C9" w14:textId="1E3AA2F8"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9</w:t>
            </w:r>
            <w:r w:rsidR="00FF5C9D">
              <w:rPr>
                <w:rFonts w:ascii="Times New Roman" w:eastAsia="Times New Roman" w:hAnsi="Times New Roman" w:cs="Times New Roman"/>
                <w:sz w:val="24"/>
                <w:szCs w:val="24"/>
              </w:rPr>
              <w:t>6</w:t>
            </w:r>
          </w:p>
        </w:tc>
        <w:tc>
          <w:tcPr>
            <w:tcW w:w="753" w:type="pct"/>
            <w:shd w:val="clear" w:color="auto" w:fill="FFFFFF" w:themeFill="background1"/>
            <w:tcMar>
              <w:top w:w="43" w:type="dxa"/>
              <w:left w:w="115" w:type="dxa"/>
              <w:bottom w:w="43" w:type="dxa"/>
              <w:right w:w="115" w:type="dxa"/>
            </w:tcMar>
          </w:tcPr>
          <w:p w14:paraId="774A6C79" w14:textId="0337196C"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Demonstrate animal </w:t>
            </w:r>
            <w:r w:rsidR="00E20F5A">
              <w:rPr>
                <w:rFonts w:ascii="Times New Roman" w:eastAsia="Times New Roman" w:hAnsi="Times New Roman" w:cs="Times New Roman"/>
                <w:sz w:val="24"/>
                <w:szCs w:val="24"/>
              </w:rPr>
              <w:t>cardiopulmonary resuscitation (</w:t>
            </w:r>
            <w:r w:rsidRPr="00AE639E">
              <w:rPr>
                <w:rFonts w:ascii="Times New Roman" w:eastAsia="Times New Roman" w:hAnsi="Times New Roman" w:cs="Times New Roman"/>
                <w:sz w:val="24"/>
                <w:szCs w:val="24"/>
              </w:rPr>
              <w:t>CPR</w:t>
            </w:r>
            <w:r w:rsidR="00E20F5A">
              <w:rPr>
                <w:rFonts w:ascii="Times New Roman" w:eastAsia="Times New Roman" w:hAnsi="Times New Roman" w:cs="Times New Roman"/>
                <w:sz w:val="24"/>
                <w:szCs w:val="24"/>
              </w:rPr>
              <w:t>)</w:t>
            </w:r>
            <w:r w:rsidRPr="00AE639E">
              <w:rPr>
                <w:rFonts w:ascii="Times New Roman" w:eastAsia="Times New Roman" w:hAnsi="Times New Roman" w:cs="Times New Roman"/>
                <w:sz w:val="24"/>
                <w:szCs w:val="24"/>
              </w:rPr>
              <w:t>.</w:t>
            </w:r>
          </w:p>
        </w:tc>
        <w:tc>
          <w:tcPr>
            <w:tcW w:w="1373" w:type="pct"/>
          </w:tcPr>
          <w:p w14:paraId="7D3051B8"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 xml:space="preserve">Demonstration should include </w:t>
            </w:r>
          </w:p>
          <w:p w14:paraId="41BBF21C" w14:textId="77777777" w:rsidR="007617F9" w:rsidRPr="00AE639E" w:rsidRDefault="007617F9">
            <w:pPr>
              <w:pStyle w:val="ListParagraph"/>
              <w:numPr>
                <w:ilvl w:val="0"/>
                <w:numId w:val="135"/>
              </w:num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 xml:space="preserve">definition of </w:t>
            </w:r>
            <w:r w:rsidRPr="00FF5C9D">
              <w:rPr>
                <w:rFonts w:ascii="Times New Roman" w:eastAsia="Times New Roman" w:hAnsi="Times New Roman" w:cs="Times New Roman"/>
                <w:i/>
                <w:iCs/>
                <w:color w:val="273540"/>
                <w:sz w:val="24"/>
                <w:szCs w:val="24"/>
              </w:rPr>
              <w:t>CPR</w:t>
            </w:r>
          </w:p>
          <w:p w14:paraId="6243F629" w14:textId="77777777" w:rsidR="007617F9" w:rsidRPr="00AE639E" w:rsidRDefault="007617F9">
            <w:pPr>
              <w:pStyle w:val="ListParagraph"/>
              <w:numPr>
                <w:ilvl w:val="0"/>
                <w:numId w:val="135"/>
              </w:num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assessment of patient</w:t>
            </w:r>
          </w:p>
          <w:p w14:paraId="64476280" w14:textId="77777777" w:rsidR="007617F9" w:rsidRPr="00AE639E" w:rsidRDefault="007617F9">
            <w:pPr>
              <w:pStyle w:val="ListParagraph"/>
              <w:numPr>
                <w:ilvl w:val="0"/>
                <w:numId w:val="135"/>
              </w:num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lastRenderedPageBreak/>
              <w:t>appropriate compression to ventilation ratio</w:t>
            </w:r>
          </w:p>
          <w:p w14:paraId="219AC003" w14:textId="77777777" w:rsidR="007617F9" w:rsidRPr="00AE639E" w:rsidRDefault="007617F9">
            <w:pPr>
              <w:pStyle w:val="ListParagraph"/>
              <w:numPr>
                <w:ilvl w:val="0"/>
                <w:numId w:val="135"/>
              </w:num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recognition of return to spontaneous circulation</w:t>
            </w:r>
          </w:p>
          <w:p w14:paraId="48C50210" w14:textId="77777777" w:rsidR="007617F9" w:rsidRPr="00AE639E" w:rsidRDefault="007617F9">
            <w:pPr>
              <w:pStyle w:val="ListParagraph"/>
              <w:numPr>
                <w:ilvl w:val="0"/>
                <w:numId w:val="135"/>
              </w:num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recordkeeping according to established CPR documentation standards.</w:t>
            </w:r>
          </w:p>
          <w:p w14:paraId="48ED0AE3"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t>Teacher Resource:</w:t>
            </w:r>
            <w:r w:rsidRPr="00AE639E">
              <w:rPr>
                <w:rFonts w:ascii="Times New Roman" w:eastAsia="Times New Roman" w:hAnsi="Times New Roman" w:cs="Times New Roman"/>
                <w:color w:val="273540"/>
                <w:sz w:val="24"/>
                <w:szCs w:val="24"/>
              </w:rPr>
              <w:t xml:space="preserve"> </w:t>
            </w:r>
            <w:hyperlink r:id="rId64" w:history="1">
              <w:r w:rsidRPr="00AE639E">
                <w:rPr>
                  <w:rStyle w:val="Hyperlink"/>
                  <w:rFonts w:ascii="Times New Roman" w:eastAsia="Times New Roman" w:hAnsi="Times New Roman" w:cs="Times New Roman"/>
                  <w:sz w:val="24"/>
                  <w:szCs w:val="24"/>
                </w:rPr>
                <w:t>Reassessment Campaign on Veterinary Resuscitation (RECOVER) Initiative</w:t>
              </w:r>
            </w:hyperlink>
          </w:p>
        </w:tc>
        <w:tc>
          <w:tcPr>
            <w:tcW w:w="1147" w:type="pct"/>
          </w:tcPr>
          <w:p w14:paraId="48C76F98"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lastRenderedPageBreak/>
              <w:t>Process/Skill Questions:</w:t>
            </w:r>
          </w:p>
          <w:p w14:paraId="2610FED9" w14:textId="77777777" w:rsidR="007617F9" w:rsidRPr="00AE639E" w:rsidRDefault="007617F9">
            <w:pPr>
              <w:pStyle w:val="ListParagraph"/>
              <w:numPr>
                <w:ilvl w:val="0"/>
                <w:numId w:val="142"/>
              </w:num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is CPR?</w:t>
            </w:r>
          </w:p>
          <w:p w14:paraId="750DA27F" w14:textId="77777777" w:rsidR="007617F9" w:rsidRPr="00AE639E" w:rsidRDefault="007617F9">
            <w:pPr>
              <w:pStyle w:val="ListParagraph"/>
              <w:numPr>
                <w:ilvl w:val="0"/>
                <w:numId w:val="142"/>
              </w:num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lastRenderedPageBreak/>
              <w:t>How is patient assessment accomplished?</w:t>
            </w:r>
          </w:p>
          <w:p w14:paraId="271FCFE9" w14:textId="77777777" w:rsidR="007617F9" w:rsidRPr="00AE639E" w:rsidRDefault="007617F9">
            <w:pPr>
              <w:pStyle w:val="ListParagraph"/>
              <w:numPr>
                <w:ilvl w:val="0"/>
                <w:numId w:val="142"/>
              </w:num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 xml:space="preserve">Why is recordkeeping important when animal CPR occurs? </w:t>
            </w:r>
          </w:p>
        </w:tc>
        <w:tc>
          <w:tcPr>
            <w:tcW w:w="476" w:type="pct"/>
          </w:tcPr>
          <w:p w14:paraId="0A77D52C" w14:textId="62622A81" w:rsidR="007617F9" w:rsidRPr="00AE639E"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lastRenderedPageBreak/>
              <w:t>English: 11.RV, 11.RI, 12.RV, 12.RI</w:t>
            </w:r>
          </w:p>
        </w:tc>
        <w:tc>
          <w:tcPr>
            <w:tcW w:w="570" w:type="pct"/>
          </w:tcPr>
          <w:p w14:paraId="32399CF3" w14:textId="77777777" w:rsidR="007617F9"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t>AS.02.01</w:t>
            </w:r>
          </w:p>
          <w:p w14:paraId="6746F74F" w14:textId="77777777" w:rsidR="007617F9" w:rsidRDefault="007617F9" w:rsidP="007617F9">
            <w:pPr>
              <w:shd w:val="clear" w:color="auto" w:fill="FFFFFF"/>
              <w:spacing w:before="180" w:after="180"/>
              <w:rPr>
                <w:rFonts w:ascii="Times New Roman" w:hAnsi="Times New Roman" w:cs="Times New Roman"/>
                <w:sz w:val="24"/>
                <w:szCs w:val="24"/>
              </w:rPr>
            </w:pPr>
          </w:p>
          <w:p w14:paraId="288A7428" w14:textId="77777777"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lastRenderedPageBreak/>
              <w:t>Veterinary Science CDE</w:t>
            </w:r>
          </w:p>
        </w:tc>
        <w:tc>
          <w:tcPr>
            <w:tcW w:w="468" w:type="pct"/>
          </w:tcPr>
          <w:p w14:paraId="6296EFEE" w14:textId="77777777"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eastAsia="Times New Roman" w:hAnsi="Times New Roman" w:cs="Times New Roman"/>
                <w:sz w:val="24"/>
                <w:szCs w:val="24"/>
              </w:rPr>
              <w:lastRenderedPageBreak/>
              <w:t xml:space="preserve">NAVTA Essential </w:t>
            </w:r>
            <w:r w:rsidRPr="00AE639E">
              <w:rPr>
                <w:rFonts w:ascii="Times New Roman" w:eastAsia="Times New Roman" w:hAnsi="Times New Roman" w:cs="Times New Roman"/>
                <w:sz w:val="24"/>
                <w:szCs w:val="24"/>
              </w:rPr>
              <w:lastRenderedPageBreak/>
              <w:t xml:space="preserve">Skills </w:t>
            </w:r>
            <w:r w:rsidRPr="00AE639E">
              <w:rPr>
                <w:rFonts w:ascii="Times New Roman" w:eastAsia="Times New Roman" w:hAnsi="Times New Roman" w:cs="Times New Roman"/>
                <w:color w:val="273540"/>
                <w:sz w:val="24"/>
                <w:szCs w:val="24"/>
              </w:rPr>
              <w:t>V.B.3; VII.A.13</w:t>
            </w:r>
          </w:p>
        </w:tc>
      </w:tr>
      <w:tr w:rsidR="007617F9" w:rsidRPr="00AE639E" w14:paraId="1D35F7C2" w14:textId="77777777" w:rsidTr="008B21B2">
        <w:tc>
          <w:tcPr>
            <w:tcW w:w="214" w:type="pct"/>
          </w:tcPr>
          <w:p w14:paraId="5AEB2C9D" w14:textId="4B379998"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lastRenderedPageBreak/>
              <w:t>9</w:t>
            </w:r>
            <w:r w:rsidR="00FF5C9D">
              <w:rPr>
                <w:rFonts w:ascii="Times New Roman" w:eastAsia="Times New Roman" w:hAnsi="Times New Roman" w:cs="Times New Roman"/>
                <w:sz w:val="24"/>
                <w:szCs w:val="24"/>
              </w:rPr>
              <w:t>7</w:t>
            </w:r>
          </w:p>
        </w:tc>
        <w:tc>
          <w:tcPr>
            <w:tcW w:w="753" w:type="pct"/>
            <w:shd w:val="clear" w:color="auto" w:fill="FFFFFF" w:themeFill="background1"/>
            <w:tcMar>
              <w:top w:w="43" w:type="dxa"/>
              <w:left w:w="115" w:type="dxa"/>
              <w:bottom w:w="43" w:type="dxa"/>
              <w:right w:w="115" w:type="dxa"/>
            </w:tcMar>
          </w:tcPr>
          <w:p w14:paraId="0B1B5FCD" w14:textId="77777777"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Identify local resources for emergent animal care. </w:t>
            </w:r>
          </w:p>
        </w:tc>
        <w:tc>
          <w:tcPr>
            <w:tcW w:w="1373" w:type="pct"/>
          </w:tcPr>
          <w:p w14:paraId="3436EA01"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Identification should include</w:t>
            </w:r>
          </w:p>
          <w:p w14:paraId="39BBFA7C" w14:textId="77777777" w:rsidR="007617F9" w:rsidRPr="00AE639E" w:rsidRDefault="007617F9">
            <w:pPr>
              <w:numPr>
                <w:ilvl w:val="0"/>
                <w:numId w:val="93"/>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 xml:space="preserve">animal evacuation protocols and resources </w:t>
            </w:r>
          </w:p>
          <w:p w14:paraId="7B8543E1" w14:textId="77777777" w:rsidR="007617F9" w:rsidRPr="00AE639E" w:rsidRDefault="007617F9">
            <w:pPr>
              <w:numPr>
                <w:ilvl w:val="0"/>
                <w:numId w:val="93"/>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types of veterinary facilities (e.g., clinic, hospital, referral practice, medical center)</w:t>
            </w:r>
          </w:p>
          <w:p w14:paraId="428A10F7" w14:textId="77777777" w:rsidR="007617F9" w:rsidRPr="00AE639E" w:rsidRDefault="007617F9">
            <w:pPr>
              <w:numPr>
                <w:ilvl w:val="0"/>
                <w:numId w:val="93"/>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uses of each type, including for emergency treatment</w:t>
            </w:r>
          </w:p>
          <w:p w14:paraId="45B9A1E1" w14:textId="77777777" w:rsidR="007617F9" w:rsidRPr="00AE639E" w:rsidRDefault="007617F9">
            <w:pPr>
              <w:numPr>
                <w:ilvl w:val="0"/>
                <w:numId w:val="93"/>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roles of animal control, wildlife facilities, foster groups, and other organizations in community response and care.</w:t>
            </w:r>
            <w:r w:rsidRPr="00AE639E">
              <w:rPr>
                <w:rFonts w:ascii="Times New Roman" w:hAnsi="Times New Roman" w:cs="Times New Roman"/>
                <w:color w:val="273540"/>
                <w:sz w:val="24"/>
                <w:szCs w:val="24"/>
              </w:rPr>
              <w:t xml:space="preserve"> </w:t>
            </w:r>
          </w:p>
        </w:tc>
        <w:tc>
          <w:tcPr>
            <w:tcW w:w="1147" w:type="pct"/>
          </w:tcPr>
          <w:p w14:paraId="7D841FE2"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t>Process/Skill Questions:</w:t>
            </w:r>
          </w:p>
          <w:p w14:paraId="50C81790" w14:textId="77777777" w:rsidR="007617F9" w:rsidRPr="00AE639E" w:rsidRDefault="007617F9">
            <w:pPr>
              <w:numPr>
                <w:ilvl w:val="0"/>
                <w:numId w:val="94"/>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should an animal </w:t>
            </w:r>
            <w:r w:rsidRPr="00AE639E">
              <w:rPr>
                <w:rFonts w:ascii="Times New Roman" w:eastAsia="Times New Roman" w:hAnsi="Times New Roman" w:cs="Times New Roman"/>
                <w:i/>
                <w:iCs/>
                <w:color w:val="273540"/>
                <w:sz w:val="24"/>
                <w:szCs w:val="24"/>
              </w:rPr>
              <w:t>not</w:t>
            </w:r>
            <w:r w:rsidRPr="00AE639E">
              <w:rPr>
                <w:rFonts w:ascii="Times New Roman" w:eastAsia="Times New Roman" w:hAnsi="Times New Roman" w:cs="Times New Roman"/>
                <w:color w:val="273540"/>
                <w:sz w:val="24"/>
                <w:szCs w:val="24"/>
              </w:rPr>
              <w:t> be taken to an emergency clinic for some conditions, such as a broken toenail that is bleeding?</w:t>
            </w:r>
          </w:p>
          <w:p w14:paraId="273CCFE6" w14:textId="77777777" w:rsidR="007617F9" w:rsidRPr="00AE639E" w:rsidRDefault="007617F9">
            <w:pPr>
              <w:numPr>
                <w:ilvl w:val="0"/>
                <w:numId w:val="94"/>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are examples of situations when animal control should be called for assistance?</w:t>
            </w:r>
          </w:p>
          <w:p w14:paraId="63006333" w14:textId="77777777" w:rsidR="007617F9" w:rsidRPr="00AE639E" w:rsidRDefault="007617F9">
            <w:pPr>
              <w:numPr>
                <w:ilvl w:val="0"/>
                <w:numId w:val="94"/>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is it important to consider animals during natural disasters and evacuation situations?</w:t>
            </w:r>
          </w:p>
          <w:p w14:paraId="20EA81A8" w14:textId="48CE5B8F" w:rsidR="007617F9" w:rsidRPr="00AE639E" w:rsidRDefault="007617F9">
            <w:pPr>
              <w:numPr>
                <w:ilvl w:val="0"/>
                <w:numId w:val="94"/>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lastRenderedPageBreak/>
              <w:t>What is the evacuation/shelter-in-place protocol for your community?</w:t>
            </w:r>
          </w:p>
        </w:tc>
        <w:tc>
          <w:tcPr>
            <w:tcW w:w="476" w:type="pct"/>
          </w:tcPr>
          <w:p w14:paraId="5F7CD39C" w14:textId="6B059497" w:rsidR="007617F9" w:rsidRPr="00AE639E"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lastRenderedPageBreak/>
              <w:t>English: 11.RV, 11.RI, 12.RV, 12.RI</w:t>
            </w:r>
          </w:p>
        </w:tc>
        <w:tc>
          <w:tcPr>
            <w:tcW w:w="570" w:type="pct"/>
          </w:tcPr>
          <w:p w14:paraId="52CEEFBF" w14:textId="77777777" w:rsidR="007617F9"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t>AS.02.01</w:t>
            </w:r>
          </w:p>
          <w:p w14:paraId="67D057B0" w14:textId="77777777" w:rsidR="007617F9" w:rsidRDefault="007617F9" w:rsidP="007617F9">
            <w:pPr>
              <w:shd w:val="clear" w:color="auto" w:fill="FFFFFF"/>
              <w:spacing w:before="180" w:after="180"/>
              <w:rPr>
                <w:rFonts w:ascii="Times New Roman" w:eastAsia="Times New Roman" w:hAnsi="Times New Roman" w:cs="Times New Roman"/>
                <w:b/>
                <w:bCs/>
                <w:sz w:val="24"/>
                <w:szCs w:val="24"/>
              </w:rPr>
            </w:pPr>
          </w:p>
          <w:p w14:paraId="3EC0EAF5" w14:textId="77777777"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t>Veterinary Science CDE</w:t>
            </w:r>
          </w:p>
        </w:tc>
        <w:tc>
          <w:tcPr>
            <w:tcW w:w="468" w:type="pct"/>
          </w:tcPr>
          <w:p w14:paraId="0A0281B0" w14:textId="77777777"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eastAsia="Times New Roman" w:hAnsi="Times New Roman" w:cs="Times New Roman"/>
                <w:color w:val="273540"/>
                <w:sz w:val="24"/>
                <w:szCs w:val="24"/>
              </w:rPr>
              <w:t>NAVTA Essential Skills I.B.2; VII.A.13</w:t>
            </w:r>
          </w:p>
        </w:tc>
      </w:tr>
      <w:tr w:rsidR="007617F9" w:rsidRPr="00AE639E" w14:paraId="1186AF7B" w14:textId="77777777" w:rsidTr="008B21B2">
        <w:tc>
          <w:tcPr>
            <w:tcW w:w="214" w:type="pct"/>
            <w:shd w:val="clear" w:color="auto" w:fill="AEAAAA" w:themeFill="background2" w:themeFillShade="BF"/>
          </w:tcPr>
          <w:p w14:paraId="3A6E9782"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753" w:type="pct"/>
            <w:shd w:val="clear" w:color="auto" w:fill="AEAAAA" w:themeFill="background2" w:themeFillShade="BF"/>
            <w:tcMar>
              <w:top w:w="43" w:type="dxa"/>
              <w:left w:w="115" w:type="dxa"/>
              <w:bottom w:w="43" w:type="dxa"/>
              <w:right w:w="115" w:type="dxa"/>
            </w:tcMar>
          </w:tcPr>
          <w:p w14:paraId="3FB71B63"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b/>
                <w:bCs/>
                <w:kern w:val="36"/>
                <w:sz w:val="24"/>
                <w:szCs w:val="24"/>
              </w:rPr>
              <w:t>Exploring Emerging Technologies in Veterinary Sciences</w:t>
            </w:r>
          </w:p>
        </w:tc>
        <w:tc>
          <w:tcPr>
            <w:tcW w:w="1373" w:type="pct"/>
            <w:shd w:val="clear" w:color="auto" w:fill="AEAAAA" w:themeFill="background2" w:themeFillShade="BF"/>
          </w:tcPr>
          <w:p w14:paraId="6EA2718A"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p>
        </w:tc>
        <w:tc>
          <w:tcPr>
            <w:tcW w:w="1147" w:type="pct"/>
            <w:shd w:val="clear" w:color="auto" w:fill="AEAAAA" w:themeFill="background2" w:themeFillShade="BF"/>
          </w:tcPr>
          <w:p w14:paraId="68EAAD65"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476" w:type="pct"/>
            <w:shd w:val="clear" w:color="auto" w:fill="AEAAAA" w:themeFill="background2" w:themeFillShade="BF"/>
          </w:tcPr>
          <w:p w14:paraId="0E0AFC0C"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570" w:type="pct"/>
            <w:shd w:val="clear" w:color="auto" w:fill="AEAAAA" w:themeFill="background2" w:themeFillShade="BF"/>
          </w:tcPr>
          <w:p w14:paraId="5674119B"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468" w:type="pct"/>
            <w:shd w:val="clear" w:color="auto" w:fill="AEAAAA" w:themeFill="background2" w:themeFillShade="BF"/>
          </w:tcPr>
          <w:p w14:paraId="3DD43875"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r>
      <w:tr w:rsidR="007617F9" w:rsidRPr="00AE639E" w14:paraId="5EBD33F5" w14:textId="77777777" w:rsidTr="008B21B2">
        <w:tc>
          <w:tcPr>
            <w:tcW w:w="214" w:type="pct"/>
          </w:tcPr>
          <w:p w14:paraId="7706C664" w14:textId="00C5232C"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9</w:t>
            </w:r>
            <w:r w:rsidR="00FF5C9D">
              <w:rPr>
                <w:rFonts w:ascii="Times New Roman" w:eastAsia="Times New Roman" w:hAnsi="Times New Roman" w:cs="Times New Roman"/>
                <w:sz w:val="24"/>
                <w:szCs w:val="24"/>
              </w:rPr>
              <w:t>8</w:t>
            </w:r>
          </w:p>
        </w:tc>
        <w:tc>
          <w:tcPr>
            <w:tcW w:w="753" w:type="pct"/>
            <w:shd w:val="clear" w:color="auto" w:fill="FFFFFF" w:themeFill="background1"/>
            <w:tcMar>
              <w:top w:w="43" w:type="dxa"/>
              <w:left w:w="115" w:type="dxa"/>
              <w:bottom w:w="43" w:type="dxa"/>
              <w:right w:w="115" w:type="dxa"/>
            </w:tcMar>
          </w:tcPr>
          <w:p w14:paraId="59F5D9D2" w14:textId="77777777"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(Optional) Identify current and emerging technologies and advances in veterinary science. </w:t>
            </w:r>
          </w:p>
        </w:tc>
        <w:tc>
          <w:tcPr>
            <w:tcW w:w="1373" w:type="pct"/>
          </w:tcPr>
          <w:p w14:paraId="47B231EB" w14:textId="2F9B4FD2"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Identification may include researching, listing, and defining recent and</w:t>
            </w:r>
            <w:r w:rsidR="00E20F5A">
              <w:rPr>
                <w:rFonts w:ascii="Times New Roman" w:eastAsia="Times New Roman" w:hAnsi="Times New Roman" w:cs="Times New Roman"/>
                <w:color w:val="273540"/>
                <w:sz w:val="24"/>
                <w:szCs w:val="24"/>
              </w:rPr>
              <w:t xml:space="preserve"> </w:t>
            </w:r>
            <w:r w:rsidRPr="00AE639E">
              <w:rPr>
                <w:rFonts w:ascii="Times New Roman" w:eastAsia="Times New Roman" w:hAnsi="Times New Roman" w:cs="Times New Roman"/>
                <w:color w:val="273540"/>
                <w:sz w:val="24"/>
                <w:szCs w:val="24"/>
              </w:rPr>
              <w:t xml:space="preserve"> emerging technological tools and advances in the field</w:t>
            </w:r>
            <w:r w:rsidR="00E20F5A">
              <w:rPr>
                <w:rFonts w:ascii="Times New Roman" w:eastAsia="Times New Roman" w:hAnsi="Times New Roman" w:cs="Times New Roman"/>
                <w:color w:val="273540"/>
                <w:sz w:val="24"/>
                <w:szCs w:val="24"/>
              </w:rPr>
              <w:t>,</w:t>
            </w:r>
            <w:r w:rsidRPr="00AE639E">
              <w:rPr>
                <w:rFonts w:ascii="Times New Roman" w:eastAsia="Times New Roman" w:hAnsi="Times New Roman" w:cs="Times New Roman"/>
                <w:color w:val="273540"/>
                <w:sz w:val="24"/>
                <w:szCs w:val="24"/>
              </w:rPr>
              <w:t xml:space="preserve"> such as telemedicine, advanced imaging, artificial intelligence (AI)-assisted diagnostics, and wearable health sensors.</w:t>
            </w:r>
          </w:p>
        </w:tc>
        <w:tc>
          <w:tcPr>
            <w:tcW w:w="1147" w:type="pct"/>
          </w:tcPr>
          <w:p w14:paraId="1A31DC0A"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t>Process/Skill Questions:</w:t>
            </w:r>
          </w:p>
          <w:p w14:paraId="05D3330B" w14:textId="77777777" w:rsidR="007617F9" w:rsidRPr="00AE639E" w:rsidRDefault="007617F9">
            <w:pPr>
              <w:numPr>
                <w:ilvl w:val="0"/>
                <w:numId w:val="101"/>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is it important for a veterinary assistant or technician to be knowledgeable about emerging technologies and the latest advances in veterinary sciences?</w:t>
            </w:r>
          </w:p>
          <w:p w14:paraId="1259E472" w14:textId="77777777" w:rsidR="007617F9" w:rsidRPr="00AE639E" w:rsidRDefault="007617F9">
            <w:pPr>
              <w:numPr>
                <w:ilvl w:val="0"/>
                <w:numId w:val="101"/>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resources are needed by a veterinary assistant to keep abreast of the newest technologies and advances?</w:t>
            </w:r>
          </w:p>
          <w:p w14:paraId="1D9DACC7" w14:textId="6DC89AB0" w:rsidR="007617F9" w:rsidRPr="00AE639E" w:rsidRDefault="007617F9">
            <w:pPr>
              <w:numPr>
                <w:ilvl w:val="0"/>
                <w:numId w:val="101"/>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How can animal health care worker</w:t>
            </w:r>
            <w:r w:rsidR="00E20F5A">
              <w:rPr>
                <w:rFonts w:ascii="Times New Roman" w:eastAsia="Times New Roman" w:hAnsi="Times New Roman" w:cs="Times New Roman"/>
                <w:color w:val="273540"/>
                <w:sz w:val="24"/>
                <w:szCs w:val="24"/>
              </w:rPr>
              <w:t>s</w:t>
            </w:r>
            <w:r w:rsidRPr="00AE639E">
              <w:rPr>
                <w:rFonts w:ascii="Times New Roman" w:eastAsia="Times New Roman" w:hAnsi="Times New Roman" w:cs="Times New Roman"/>
                <w:color w:val="273540"/>
                <w:sz w:val="24"/>
                <w:szCs w:val="24"/>
              </w:rPr>
              <w:t xml:space="preserve"> be sure </w:t>
            </w:r>
            <w:r w:rsidR="00E20F5A">
              <w:rPr>
                <w:rFonts w:ascii="Times New Roman" w:eastAsia="Times New Roman" w:hAnsi="Times New Roman" w:cs="Times New Roman"/>
                <w:color w:val="273540"/>
                <w:sz w:val="24"/>
                <w:szCs w:val="24"/>
              </w:rPr>
              <w:t>they are</w:t>
            </w:r>
            <w:r w:rsidRPr="00AE639E">
              <w:rPr>
                <w:rFonts w:ascii="Times New Roman" w:eastAsia="Times New Roman" w:hAnsi="Times New Roman" w:cs="Times New Roman"/>
                <w:color w:val="273540"/>
                <w:sz w:val="24"/>
                <w:szCs w:val="24"/>
              </w:rPr>
              <w:t xml:space="preserve"> up to date on the latest advances in the field?</w:t>
            </w:r>
          </w:p>
          <w:p w14:paraId="44FA0D15" w14:textId="77777777" w:rsidR="007617F9" w:rsidRPr="00AE639E" w:rsidRDefault="007617F9">
            <w:pPr>
              <w:numPr>
                <w:ilvl w:val="0"/>
                <w:numId w:val="101"/>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lastRenderedPageBreak/>
              <w:t>Why would one use alternative medicine on an animal?</w:t>
            </w:r>
          </w:p>
          <w:p w14:paraId="47D4C0B6" w14:textId="77777777" w:rsidR="007617F9" w:rsidRPr="00AE639E" w:rsidRDefault="007617F9">
            <w:pPr>
              <w:numPr>
                <w:ilvl w:val="0"/>
                <w:numId w:val="101"/>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are some specialized drug therapies used on animals?</w:t>
            </w:r>
          </w:p>
        </w:tc>
        <w:tc>
          <w:tcPr>
            <w:tcW w:w="476" w:type="pct"/>
          </w:tcPr>
          <w:p w14:paraId="47F1D70A" w14:textId="50225D1D" w:rsidR="007617F9" w:rsidRPr="00AE639E"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lastRenderedPageBreak/>
              <w:t>English: 11.RV, 11.RI, 12.RV, 12.RI</w:t>
            </w:r>
          </w:p>
        </w:tc>
        <w:tc>
          <w:tcPr>
            <w:tcW w:w="570" w:type="pct"/>
          </w:tcPr>
          <w:p w14:paraId="23D37B11" w14:textId="77777777" w:rsidR="007617F9"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t>AS.02.01</w:t>
            </w:r>
          </w:p>
          <w:p w14:paraId="03250C41" w14:textId="77777777" w:rsidR="007617F9" w:rsidRDefault="007617F9" w:rsidP="007617F9">
            <w:pPr>
              <w:shd w:val="clear" w:color="auto" w:fill="FFFFFF"/>
              <w:spacing w:before="180" w:after="180"/>
              <w:rPr>
                <w:rFonts w:ascii="Times New Roman" w:eastAsia="Times New Roman" w:hAnsi="Times New Roman" w:cs="Times New Roman"/>
                <w:b/>
                <w:bCs/>
                <w:sz w:val="24"/>
                <w:szCs w:val="24"/>
              </w:rPr>
            </w:pPr>
          </w:p>
          <w:p w14:paraId="3F53BB42" w14:textId="77777777"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t>Prepared Public Speaking</w:t>
            </w:r>
          </w:p>
        </w:tc>
        <w:tc>
          <w:tcPr>
            <w:tcW w:w="468" w:type="pct"/>
          </w:tcPr>
          <w:p w14:paraId="0A439BD0"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NAVTA Essential Skills VII.A.13</w:t>
            </w:r>
          </w:p>
        </w:tc>
      </w:tr>
      <w:tr w:rsidR="007617F9" w:rsidRPr="00AE639E" w14:paraId="1848F882" w14:textId="77777777" w:rsidTr="008B21B2">
        <w:tc>
          <w:tcPr>
            <w:tcW w:w="214" w:type="pct"/>
          </w:tcPr>
          <w:p w14:paraId="1B7F1D17" w14:textId="0ECE7278"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9</w:t>
            </w:r>
            <w:r w:rsidR="00FF5C9D">
              <w:rPr>
                <w:rFonts w:ascii="Times New Roman" w:eastAsia="Times New Roman" w:hAnsi="Times New Roman" w:cs="Times New Roman"/>
                <w:sz w:val="24"/>
                <w:szCs w:val="24"/>
              </w:rPr>
              <w:t>9</w:t>
            </w:r>
          </w:p>
        </w:tc>
        <w:tc>
          <w:tcPr>
            <w:tcW w:w="753" w:type="pct"/>
            <w:shd w:val="clear" w:color="auto" w:fill="FFFFFF" w:themeFill="background1"/>
            <w:tcMar>
              <w:top w:w="43" w:type="dxa"/>
              <w:left w:w="115" w:type="dxa"/>
              <w:bottom w:w="43" w:type="dxa"/>
              <w:right w:w="115" w:type="dxa"/>
            </w:tcMar>
          </w:tcPr>
          <w:p w14:paraId="768BC216" w14:textId="77777777"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(Optional) Explain the concept of biotechnology as it relates to veterinary science. </w:t>
            </w:r>
          </w:p>
        </w:tc>
        <w:tc>
          <w:tcPr>
            <w:tcW w:w="1373" w:type="pct"/>
          </w:tcPr>
          <w:p w14:paraId="6AA1B1D0"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Explanation should include</w:t>
            </w:r>
          </w:p>
          <w:p w14:paraId="582F6116" w14:textId="77777777" w:rsidR="007617F9" w:rsidRPr="00AE639E" w:rsidRDefault="007617F9">
            <w:pPr>
              <w:numPr>
                <w:ilvl w:val="0"/>
                <w:numId w:val="102"/>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definition of </w:t>
            </w:r>
            <w:r w:rsidRPr="00AE639E">
              <w:rPr>
                <w:rFonts w:ascii="Times New Roman" w:eastAsia="Times New Roman" w:hAnsi="Times New Roman" w:cs="Times New Roman"/>
                <w:i/>
                <w:iCs/>
                <w:color w:val="273540"/>
                <w:sz w:val="24"/>
                <w:szCs w:val="24"/>
              </w:rPr>
              <w:t>biotechnology</w:t>
            </w:r>
          </w:p>
          <w:p w14:paraId="2CAC71BE" w14:textId="77777777" w:rsidR="007617F9" w:rsidRPr="00AE639E" w:rsidRDefault="007617F9">
            <w:pPr>
              <w:numPr>
                <w:ilvl w:val="0"/>
                <w:numId w:val="102"/>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biotechnology techniques used (e.g., embryo transfer, stem cell therapy, recombinant vaccines)</w:t>
            </w:r>
          </w:p>
          <w:p w14:paraId="6E945D50" w14:textId="77777777" w:rsidR="007617F9" w:rsidRPr="00AE639E" w:rsidRDefault="007617F9">
            <w:pPr>
              <w:numPr>
                <w:ilvl w:val="0"/>
                <w:numId w:val="102"/>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genomics</w:t>
            </w:r>
          </w:p>
          <w:p w14:paraId="4CCCB75B" w14:textId="77777777" w:rsidR="007617F9" w:rsidRPr="00AE639E" w:rsidRDefault="007617F9">
            <w:pPr>
              <w:numPr>
                <w:ilvl w:val="0"/>
                <w:numId w:val="102"/>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how advances in biotechnology have impacted animal health (e.g., identification of disease-causing genes, tests to determine whether an animal is genetically predisposed to a disease, development of targeted therapies). </w:t>
            </w:r>
          </w:p>
        </w:tc>
        <w:tc>
          <w:tcPr>
            <w:tcW w:w="1147" w:type="pct"/>
          </w:tcPr>
          <w:p w14:paraId="64A2EA1C"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t>Process/Skill Questions:</w:t>
            </w:r>
          </w:p>
          <w:p w14:paraId="58FC1C05" w14:textId="77777777" w:rsidR="007617F9" w:rsidRPr="00AE639E" w:rsidRDefault="007617F9">
            <w:pPr>
              <w:numPr>
                <w:ilvl w:val="0"/>
                <w:numId w:val="103"/>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Who is working on the Dog Genome Project?</w:t>
            </w:r>
          </w:p>
          <w:p w14:paraId="5ACBE294" w14:textId="77777777" w:rsidR="007617F9" w:rsidRPr="00AE639E" w:rsidRDefault="007617F9">
            <w:pPr>
              <w:numPr>
                <w:ilvl w:val="0"/>
                <w:numId w:val="103"/>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breeds and traits have been studied in the Dog Genome Project?</w:t>
            </w:r>
          </w:p>
          <w:p w14:paraId="5AC01DC8" w14:textId="77777777" w:rsidR="007617F9" w:rsidRPr="00AE639E" w:rsidRDefault="007617F9">
            <w:pPr>
              <w:numPr>
                <w:ilvl w:val="0"/>
                <w:numId w:val="103"/>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do the American Kennel Club and the United Kennel Club want breeders to use deoxyribonucleic acid (DNA) testing?</w:t>
            </w:r>
          </w:p>
        </w:tc>
        <w:tc>
          <w:tcPr>
            <w:tcW w:w="476" w:type="pct"/>
          </w:tcPr>
          <w:p w14:paraId="17436F94" w14:textId="515B0FE7" w:rsidR="007617F9" w:rsidRPr="00AE639E"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t>English: 11.RV, 11.RI, 11.C, 11.LU, 12.RV, 12.RI, 12.C, 12.LU</w:t>
            </w:r>
          </w:p>
        </w:tc>
        <w:tc>
          <w:tcPr>
            <w:tcW w:w="570" w:type="pct"/>
          </w:tcPr>
          <w:p w14:paraId="111C4627" w14:textId="77777777" w:rsidR="007617F9"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t>AS.02.01</w:t>
            </w:r>
          </w:p>
          <w:p w14:paraId="04BC014A" w14:textId="77777777" w:rsidR="007617F9" w:rsidRDefault="007617F9" w:rsidP="007617F9">
            <w:pPr>
              <w:shd w:val="clear" w:color="auto" w:fill="FFFFFF"/>
              <w:spacing w:before="180" w:after="180"/>
              <w:rPr>
                <w:rFonts w:ascii="Times New Roman" w:eastAsia="Times New Roman" w:hAnsi="Times New Roman" w:cs="Times New Roman"/>
                <w:b/>
                <w:bCs/>
                <w:sz w:val="24"/>
                <w:szCs w:val="24"/>
              </w:rPr>
            </w:pPr>
          </w:p>
          <w:p w14:paraId="3B8A336C" w14:textId="77777777"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t>Agricultural Issues Forum</w:t>
            </w:r>
          </w:p>
        </w:tc>
        <w:tc>
          <w:tcPr>
            <w:tcW w:w="468" w:type="pct"/>
          </w:tcPr>
          <w:p w14:paraId="3FE39146"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NAVTA Essential Skills VII.A.13</w:t>
            </w:r>
          </w:p>
        </w:tc>
      </w:tr>
      <w:tr w:rsidR="007617F9" w:rsidRPr="00AE639E" w14:paraId="3594BD90" w14:textId="77777777" w:rsidTr="008B21B2">
        <w:tc>
          <w:tcPr>
            <w:tcW w:w="214" w:type="pct"/>
            <w:shd w:val="clear" w:color="auto" w:fill="AEAAAA" w:themeFill="background2" w:themeFillShade="BF"/>
          </w:tcPr>
          <w:p w14:paraId="4272510B"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753" w:type="pct"/>
            <w:shd w:val="clear" w:color="auto" w:fill="AEAAAA" w:themeFill="background2" w:themeFillShade="BF"/>
            <w:tcMar>
              <w:top w:w="43" w:type="dxa"/>
              <w:left w:w="115" w:type="dxa"/>
              <w:bottom w:w="43" w:type="dxa"/>
              <w:right w:w="115" w:type="dxa"/>
            </w:tcMar>
          </w:tcPr>
          <w:p w14:paraId="369BE737"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b/>
                <w:bCs/>
                <w:kern w:val="36"/>
                <w:sz w:val="24"/>
                <w:szCs w:val="24"/>
              </w:rPr>
              <w:t>Understanding Genetics and Breeding</w:t>
            </w:r>
          </w:p>
        </w:tc>
        <w:tc>
          <w:tcPr>
            <w:tcW w:w="1373" w:type="pct"/>
            <w:shd w:val="clear" w:color="auto" w:fill="AEAAAA" w:themeFill="background2" w:themeFillShade="BF"/>
          </w:tcPr>
          <w:p w14:paraId="1602091E"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p>
        </w:tc>
        <w:tc>
          <w:tcPr>
            <w:tcW w:w="1147" w:type="pct"/>
            <w:shd w:val="clear" w:color="auto" w:fill="AEAAAA" w:themeFill="background2" w:themeFillShade="BF"/>
          </w:tcPr>
          <w:p w14:paraId="67247918"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476" w:type="pct"/>
            <w:shd w:val="clear" w:color="auto" w:fill="AEAAAA" w:themeFill="background2" w:themeFillShade="BF"/>
          </w:tcPr>
          <w:p w14:paraId="7D468C92"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570" w:type="pct"/>
            <w:shd w:val="clear" w:color="auto" w:fill="AEAAAA" w:themeFill="background2" w:themeFillShade="BF"/>
          </w:tcPr>
          <w:p w14:paraId="168BAABD"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468" w:type="pct"/>
            <w:shd w:val="clear" w:color="auto" w:fill="AEAAAA" w:themeFill="background2" w:themeFillShade="BF"/>
          </w:tcPr>
          <w:p w14:paraId="0721C524"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r>
      <w:tr w:rsidR="007617F9" w:rsidRPr="00AE639E" w14:paraId="7A32A0E7" w14:textId="77777777" w:rsidTr="008B21B2">
        <w:tc>
          <w:tcPr>
            <w:tcW w:w="214" w:type="pct"/>
          </w:tcPr>
          <w:p w14:paraId="2638FBBB" w14:textId="27BE6C60" w:rsidR="007617F9" w:rsidRPr="00AE639E" w:rsidRDefault="00FF5C9D" w:rsidP="007617F9">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100</w:t>
            </w:r>
          </w:p>
        </w:tc>
        <w:tc>
          <w:tcPr>
            <w:tcW w:w="753" w:type="pct"/>
            <w:shd w:val="clear" w:color="auto" w:fill="FFFFFF" w:themeFill="background1"/>
            <w:tcMar>
              <w:top w:w="43" w:type="dxa"/>
              <w:left w:w="115" w:type="dxa"/>
              <w:bottom w:w="43" w:type="dxa"/>
              <w:right w:w="115" w:type="dxa"/>
            </w:tcMar>
          </w:tcPr>
          <w:p w14:paraId="731DF42C"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(Optional) Explain the relationship among genes, chromosomes, and deoxyribonucleic acid (DNA). </w:t>
            </w:r>
          </w:p>
        </w:tc>
        <w:tc>
          <w:tcPr>
            <w:tcW w:w="1373" w:type="pct"/>
            <w:shd w:val="clear" w:color="auto" w:fill="FFFFFF" w:themeFill="background1"/>
          </w:tcPr>
          <w:p w14:paraId="5F2D2183"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Explanation should include</w:t>
            </w:r>
          </w:p>
          <w:p w14:paraId="616B7D39" w14:textId="77777777" w:rsidR="007617F9" w:rsidRPr="00AE639E" w:rsidRDefault="007617F9">
            <w:pPr>
              <w:numPr>
                <w:ilvl w:val="0"/>
                <w:numId w:val="104"/>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defining </w:t>
            </w:r>
            <w:r w:rsidRPr="00AE639E">
              <w:rPr>
                <w:rFonts w:ascii="Times New Roman" w:eastAsia="Times New Roman" w:hAnsi="Times New Roman" w:cs="Times New Roman"/>
                <w:i/>
                <w:iCs/>
                <w:color w:val="273540"/>
                <w:sz w:val="24"/>
                <w:szCs w:val="24"/>
              </w:rPr>
              <w:t>gene, chromosome,</w:t>
            </w:r>
            <w:r w:rsidRPr="00AE639E">
              <w:rPr>
                <w:rFonts w:ascii="Times New Roman" w:eastAsia="Times New Roman" w:hAnsi="Times New Roman" w:cs="Times New Roman"/>
                <w:color w:val="273540"/>
                <w:sz w:val="24"/>
                <w:szCs w:val="24"/>
              </w:rPr>
              <w:t> and </w:t>
            </w:r>
            <w:r w:rsidRPr="00AE639E">
              <w:rPr>
                <w:rFonts w:ascii="Times New Roman" w:eastAsia="Times New Roman" w:hAnsi="Times New Roman" w:cs="Times New Roman"/>
                <w:i/>
                <w:iCs/>
                <w:color w:val="273540"/>
                <w:sz w:val="24"/>
                <w:szCs w:val="24"/>
              </w:rPr>
              <w:t>DNA</w:t>
            </w:r>
          </w:p>
          <w:p w14:paraId="73AFDD5A" w14:textId="77777777" w:rsidR="007617F9" w:rsidRPr="00AE639E" w:rsidRDefault="007617F9">
            <w:pPr>
              <w:numPr>
                <w:ilvl w:val="0"/>
                <w:numId w:val="104"/>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describing the ways genes, chromosomes, and DNA are related</w:t>
            </w:r>
          </w:p>
          <w:p w14:paraId="3CCBCA3E" w14:textId="77777777" w:rsidR="007617F9" w:rsidRPr="00AE639E" w:rsidRDefault="007617F9">
            <w:pPr>
              <w:numPr>
                <w:ilvl w:val="0"/>
                <w:numId w:val="104"/>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identifying the significance of the fact that the number of chromosomes in a cell is species-specific</w:t>
            </w:r>
          </w:p>
          <w:p w14:paraId="711A92CC" w14:textId="77777777" w:rsidR="007617F9" w:rsidRPr="00AE639E" w:rsidRDefault="007617F9">
            <w:pPr>
              <w:numPr>
                <w:ilvl w:val="0"/>
                <w:numId w:val="104"/>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describing sex-linked traits (e.g., tortoiseshell color pattern) and chromosomal abnormalities (e.g., hemophilia, malocclusion). </w:t>
            </w:r>
          </w:p>
        </w:tc>
        <w:tc>
          <w:tcPr>
            <w:tcW w:w="1147" w:type="pct"/>
          </w:tcPr>
          <w:p w14:paraId="237E99FE"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t>Process/Skill Questions:</w:t>
            </w:r>
          </w:p>
          <w:p w14:paraId="4AE65EBE" w14:textId="77777777" w:rsidR="007617F9" w:rsidRPr="00AE639E" w:rsidRDefault="007617F9">
            <w:pPr>
              <w:numPr>
                <w:ilvl w:val="0"/>
                <w:numId w:val="105"/>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How many chromosomes do humans have?</w:t>
            </w:r>
          </w:p>
          <w:p w14:paraId="02CD8514" w14:textId="77777777" w:rsidR="007617F9" w:rsidRPr="00AE639E" w:rsidRDefault="007617F9">
            <w:pPr>
              <w:numPr>
                <w:ilvl w:val="0"/>
                <w:numId w:val="105"/>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How many chromosomes do dogs have?</w:t>
            </w:r>
          </w:p>
        </w:tc>
        <w:tc>
          <w:tcPr>
            <w:tcW w:w="476" w:type="pct"/>
          </w:tcPr>
          <w:p w14:paraId="05744D18" w14:textId="77777777" w:rsidR="007617F9"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t>English: 11.RV, 11.RI, 11.C, 11.LU, 12.RV, 12.RI, 12.C, 12.LU</w:t>
            </w:r>
          </w:p>
          <w:p w14:paraId="217712E1" w14:textId="5F0B273C" w:rsidR="007617F9" w:rsidRPr="00AE639E"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t>Science: BIO.5</w:t>
            </w:r>
          </w:p>
        </w:tc>
        <w:tc>
          <w:tcPr>
            <w:tcW w:w="570" w:type="pct"/>
          </w:tcPr>
          <w:p w14:paraId="701C0792" w14:textId="77777777" w:rsidR="007617F9"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t>AS.02.01</w:t>
            </w:r>
          </w:p>
          <w:p w14:paraId="7E5B67F8" w14:textId="77777777" w:rsidR="007617F9" w:rsidRDefault="007617F9" w:rsidP="007617F9">
            <w:pPr>
              <w:shd w:val="clear" w:color="auto" w:fill="FFFFFF"/>
              <w:spacing w:before="180" w:after="180"/>
              <w:rPr>
                <w:rFonts w:ascii="Times New Roman" w:eastAsia="Times New Roman" w:hAnsi="Times New Roman" w:cs="Times New Roman"/>
                <w:b/>
                <w:bCs/>
                <w:sz w:val="24"/>
                <w:szCs w:val="24"/>
              </w:rPr>
            </w:pPr>
          </w:p>
          <w:p w14:paraId="13B07FB8" w14:textId="77777777"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t>Prepared Public Speaking</w:t>
            </w:r>
          </w:p>
        </w:tc>
        <w:tc>
          <w:tcPr>
            <w:tcW w:w="468" w:type="pct"/>
          </w:tcPr>
          <w:p w14:paraId="75207B99"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NAVTA Essential Skills VII.A.13</w:t>
            </w:r>
          </w:p>
        </w:tc>
      </w:tr>
      <w:tr w:rsidR="007617F9" w:rsidRPr="00AE639E" w14:paraId="5474A9A8" w14:textId="77777777" w:rsidTr="008B21B2">
        <w:tc>
          <w:tcPr>
            <w:tcW w:w="214" w:type="pct"/>
          </w:tcPr>
          <w:p w14:paraId="0353B5BB" w14:textId="59DB3CB1"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10</w:t>
            </w:r>
            <w:r w:rsidR="00FF5C9D">
              <w:rPr>
                <w:rFonts w:ascii="Times New Roman" w:eastAsia="Times New Roman" w:hAnsi="Times New Roman" w:cs="Times New Roman"/>
                <w:sz w:val="24"/>
                <w:szCs w:val="24"/>
              </w:rPr>
              <w:t>1</w:t>
            </w:r>
          </w:p>
        </w:tc>
        <w:tc>
          <w:tcPr>
            <w:tcW w:w="753" w:type="pct"/>
            <w:shd w:val="clear" w:color="auto" w:fill="FFFFFF" w:themeFill="background1"/>
            <w:tcMar>
              <w:top w:w="43" w:type="dxa"/>
              <w:left w:w="115" w:type="dxa"/>
              <w:bottom w:w="43" w:type="dxa"/>
              <w:right w:w="115" w:type="dxa"/>
            </w:tcMar>
          </w:tcPr>
          <w:p w14:paraId="3D6F8B7E" w14:textId="77777777"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(Optional) Explain the formation of gametes and zygotes and their relationship to inherited traits. </w:t>
            </w:r>
          </w:p>
        </w:tc>
        <w:tc>
          <w:tcPr>
            <w:tcW w:w="1373" w:type="pct"/>
          </w:tcPr>
          <w:p w14:paraId="7B474254"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Explanation should include</w:t>
            </w:r>
          </w:p>
          <w:p w14:paraId="77C89463" w14:textId="77777777" w:rsidR="007617F9" w:rsidRPr="00AE639E" w:rsidRDefault="007617F9">
            <w:pPr>
              <w:numPr>
                <w:ilvl w:val="0"/>
                <w:numId w:val="106"/>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defining relevant terms</w:t>
            </w:r>
          </w:p>
          <w:p w14:paraId="64F18E2D" w14:textId="77777777" w:rsidR="007617F9" w:rsidRPr="00AE639E" w:rsidRDefault="007617F9">
            <w:pPr>
              <w:numPr>
                <w:ilvl w:val="0"/>
                <w:numId w:val="106"/>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the stages of meiosis</w:t>
            </w:r>
          </w:p>
          <w:p w14:paraId="21E84A10" w14:textId="77777777" w:rsidR="007617F9" w:rsidRPr="00AE639E" w:rsidRDefault="007617F9">
            <w:pPr>
              <w:numPr>
                <w:ilvl w:val="0"/>
                <w:numId w:val="106"/>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the concepts of codominance, epistasis, and incomplete dominance and how they influence phenotypic expression. </w:t>
            </w:r>
          </w:p>
        </w:tc>
        <w:tc>
          <w:tcPr>
            <w:tcW w:w="1147" w:type="pct"/>
          </w:tcPr>
          <w:p w14:paraId="676E08FF"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t>Process/Skill Questions:</w:t>
            </w:r>
          </w:p>
          <w:p w14:paraId="035C1FE4" w14:textId="77777777" w:rsidR="007617F9" w:rsidRPr="00AE639E" w:rsidRDefault="007617F9">
            <w:pPr>
              <w:numPr>
                <w:ilvl w:val="0"/>
                <w:numId w:val="107"/>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How can animals showing no signs of a genetic disease produce offspring with that disease?</w:t>
            </w:r>
          </w:p>
          <w:p w14:paraId="00402DF9" w14:textId="77777777" w:rsidR="007617F9" w:rsidRPr="00AE639E" w:rsidRDefault="007617F9">
            <w:pPr>
              <w:numPr>
                <w:ilvl w:val="0"/>
                <w:numId w:val="107"/>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is meant by the term </w:t>
            </w:r>
            <w:r w:rsidRPr="00AE639E">
              <w:rPr>
                <w:rFonts w:ascii="Times New Roman" w:eastAsia="Times New Roman" w:hAnsi="Times New Roman" w:cs="Times New Roman"/>
                <w:i/>
                <w:iCs/>
                <w:color w:val="273540"/>
                <w:sz w:val="24"/>
                <w:szCs w:val="24"/>
              </w:rPr>
              <w:t>homozygous recessive</w:t>
            </w:r>
            <w:r w:rsidRPr="00AE639E">
              <w:rPr>
                <w:rFonts w:ascii="Times New Roman" w:eastAsia="Times New Roman" w:hAnsi="Times New Roman" w:cs="Times New Roman"/>
                <w:color w:val="273540"/>
                <w:sz w:val="24"/>
                <w:szCs w:val="24"/>
              </w:rPr>
              <w:t>? Why is this important in animal breeding?</w:t>
            </w:r>
          </w:p>
          <w:p w14:paraId="39304927" w14:textId="77777777" w:rsidR="007617F9" w:rsidRPr="00AE639E" w:rsidRDefault="007617F9">
            <w:pPr>
              <w:numPr>
                <w:ilvl w:val="0"/>
                <w:numId w:val="107"/>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lastRenderedPageBreak/>
              <w:t>What are the sex chromosomes? Why is this important in animal breeding?</w:t>
            </w:r>
          </w:p>
        </w:tc>
        <w:tc>
          <w:tcPr>
            <w:tcW w:w="476" w:type="pct"/>
          </w:tcPr>
          <w:p w14:paraId="0C7330A5" w14:textId="55D7214A" w:rsidR="007617F9" w:rsidRPr="00AE639E"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lastRenderedPageBreak/>
              <w:t>English: 11.RV, 11.RI, 11.C, 11.LU, 12.RV, 12.RI, 12.C, 12.LU</w:t>
            </w:r>
          </w:p>
        </w:tc>
        <w:tc>
          <w:tcPr>
            <w:tcW w:w="570" w:type="pct"/>
          </w:tcPr>
          <w:p w14:paraId="3A1DD2C7" w14:textId="77777777" w:rsidR="007617F9"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t>AS.02.01</w:t>
            </w:r>
          </w:p>
          <w:p w14:paraId="252BF5E9" w14:textId="77777777" w:rsidR="007617F9" w:rsidRDefault="007617F9" w:rsidP="007617F9">
            <w:pPr>
              <w:shd w:val="clear" w:color="auto" w:fill="FFFFFF"/>
              <w:spacing w:before="180" w:after="180"/>
              <w:rPr>
                <w:rFonts w:ascii="Times New Roman" w:hAnsi="Times New Roman" w:cs="Times New Roman"/>
                <w:sz w:val="24"/>
                <w:szCs w:val="24"/>
              </w:rPr>
            </w:pPr>
          </w:p>
          <w:p w14:paraId="2285A86A" w14:textId="77777777"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t>Prepared Public Speaking</w:t>
            </w:r>
          </w:p>
        </w:tc>
        <w:tc>
          <w:tcPr>
            <w:tcW w:w="468" w:type="pct"/>
          </w:tcPr>
          <w:p w14:paraId="7C9AA9E5"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NAVTA Essential Skills VII.A.13</w:t>
            </w:r>
          </w:p>
        </w:tc>
      </w:tr>
      <w:tr w:rsidR="007617F9" w:rsidRPr="00AE639E" w14:paraId="416A17FF" w14:textId="77777777" w:rsidTr="008B21B2">
        <w:tc>
          <w:tcPr>
            <w:tcW w:w="214" w:type="pct"/>
            <w:tcBorders>
              <w:bottom w:val="single" w:sz="4" w:space="0" w:color="auto"/>
            </w:tcBorders>
          </w:tcPr>
          <w:p w14:paraId="1A9D686D" w14:textId="7D0E32BF"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10</w:t>
            </w:r>
            <w:r w:rsidR="00FF5C9D">
              <w:rPr>
                <w:rFonts w:ascii="Times New Roman" w:eastAsia="Times New Roman" w:hAnsi="Times New Roman" w:cs="Times New Roman"/>
                <w:sz w:val="24"/>
                <w:szCs w:val="24"/>
              </w:rPr>
              <w:t>2</w:t>
            </w:r>
          </w:p>
        </w:tc>
        <w:tc>
          <w:tcPr>
            <w:tcW w:w="753" w:type="pct"/>
            <w:tcBorders>
              <w:bottom w:val="single" w:sz="4" w:space="0" w:color="auto"/>
            </w:tcBorders>
            <w:shd w:val="clear" w:color="auto" w:fill="FFFFFF" w:themeFill="background1"/>
            <w:tcMar>
              <w:top w:w="43" w:type="dxa"/>
              <w:left w:w="115" w:type="dxa"/>
              <w:bottom w:w="43" w:type="dxa"/>
              <w:right w:w="115" w:type="dxa"/>
            </w:tcMar>
          </w:tcPr>
          <w:p w14:paraId="23BBE1A2" w14:textId="77777777"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Compare outcrossing/mixed breeding, line breeding, and inbreeding. </w:t>
            </w:r>
          </w:p>
        </w:tc>
        <w:tc>
          <w:tcPr>
            <w:tcW w:w="1373" w:type="pct"/>
            <w:tcBorders>
              <w:bottom w:val="single" w:sz="4" w:space="0" w:color="auto"/>
            </w:tcBorders>
          </w:tcPr>
          <w:p w14:paraId="79CBDAFD"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Comparing should include</w:t>
            </w:r>
          </w:p>
          <w:p w14:paraId="1C9D25A1" w14:textId="77777777" w:rsidR="007617F9" w:rsidRPr="00AE639E" w:rsidRDefault="007617F9">
            <w:pPr>
              <w:numPr>
                <w:ilvl w:val="0"/>
                <w:numId w:val="108"/>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defining relevant terms</w:t>
            </w:r>
          </w:p>
          <w:p w14:paraId="53B965EE" w14:textId="77777777" w:rsidR="007617F9" w:rsidRPr="00AE639E" w:rsidRDefault="007617F9">
            <w:pPr>
              <w:numPr>
                <w:ilvl w:val="0"/>
                <w:numId w:val="108"/>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outlining the similarities and differences among the different types of breeding</w:t>
            </w:r>
          </w:p>
          <w:p w14:paraId="0A885081" w14:textId="77777777" w:rsidR="007617F9" w:rsidRPr="00AE639E" w:rsidRDefault="007617F9">
            <w:pPr>
              <w:numPr>
                <w:ilvl w:val="0"/>
                <w:numId w:val="108"/>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identifying the reasons for and potential outcomes of the different types of breeding</w:t>
            </w:r>
          </w:p>
          <w:p w14:paraId="2A850DB3" w14:textId="77777777" w:rsidR="007617F9" w:rsidRPr="00AE639E" w:rsidRDefault="007617F9">
            <w:pPr>
              <w:numPr>
                <w:ilvl w:val="0"/>
                <w:numId w:val="108"/>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 xml:space="preserve">describing the use of genetics in selective breeding </w:t>
            </w:r>
          </w:p>
          <w:p w14:paraId="4D6B65A4" w14:textId="77777777" w:rsidR="007617F9" w:rsidRPr="00AE639E" w:rsidRDefault="007617F9">
            <w:pPr>
              <w:numPr>
                <w:ilvl w:val="1"/>
                <w:numId w:val="108"/>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the impact of chromosomal abnormalities on animal health</w:t>
            </w:r>
          </w:p>
          <w:p w14:paraId="2C2727B6" w14:textId="77777777" w:rsidR="007617F9" w:rsidRPr="00AE639E" w:rsidRDefault="007617F9">
            <w:pPr>
              <w:numPr>
                <w:ilvl w:val="1"/>
                <w:numId w:val="108"/>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how a pedigree chart identifies potential recessive allele carriers</w:t>
            </w:r>
          </w:p>
          <w:p w14:paraId="752B3081" w14:textId="77777777" w:rsidR="007617F9" w:rsidRPr="00AE639E" w:rsidRDefault="007617F9">
            <w:pPr>
              <w:numPr>
                <w:ilvl w:val="1"/>
                <w:numId w:val="108"/>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how breeding programs are used to reduce genetic disorders</w:t>
            </w:r>
          </w:p>
          <w:p w14:paraId="14F0B855" w14:textId="77777777" w:rsidR="007617F9" w:rsidRPr="00AE639E" w:rsidRDefault="007617F9">
            <w:pPr>
              <w:numPr>
                <w:ilvl w:val="1"/>
                <w:numId w:val="108"/>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the benefits of genome research for improved breed health and diversity.</w:t>
            </w:r>
          </w:p>
          <w:p w14:paraId="71DC44E8" w14:textId="77777777" w:rsidR="007617F9" w:rsidRPr="00AE639E" w:rsidRDefault="007617F9" w:rsidP="007617F9">
            <w:pPr>
              <w:pStyle w:val="NormalWeb"/>
              <w:shd w:val="clear" w:color="auto" w:fill="FFFFFF"/>
              <w:spacing w:before="180" w:beforeAutospacing="0" w:after="180" w:afterAutospacing="0"/>
              <w:rPr>
                <w:color w:val="273540"/>
              </w:rPr>
            </w:pPr>
            <w:r w:rsidRPr="00AE639E">
              <w:rPr>
                <w:rStyle w:val="Strong"/>
                <w:color w:val="273540"/>
              </w:rPr>
              <w:lastRenderedPageBreak/>
              <w:t>Teacher Resource:</w:t>
            </w:r>
          </w:p>
          <w:p w14:paraId="2A4C62AE" w14:textId="77777777" w:rsidR="007617F9" w:rsidRPr="00AE639E" w:rsidRDefault="007617F9" w:rsidP="007617F9">
            <w:pPr>
              <w:shd w:val="clear" w:color="auto" w:fill="FFFFFF"/>
              <w:spacing w:before="100" w:beforeAutospacing="1" w:after="100" w:afterAutospacing="1"/>
              <w:rPr>
                <w:rFonts w:ascii="Times New Roman" w:hAnsi="Times New Roman" w:cs="Times New Roman"/>
                <w:color w:val="273540"/>
                <w:sz w:val="24"/>
                <w:szCs w:val="24"/>
              </w:rPr>
            </w:pPr>
            <w:hyperlink r:id="rId65" w:history="1">
              <w:r w:rsidRPr="00AE639E">
                <w:rPr>
                  <w:rStyle w:val="Hyperlink"/>
                  <w:rFonts w:ascii="Times New Roman" w:hAnsi="Times New Roman" w:cs="Times New Roman"/>
                  <w:sz w:val="24"/>
                  <w:szCs w:val="24"/>
                </w:rPr>
                <w:t>StarGenetics</w:t>
              </w:r>
            </w:hyperlink>
            <w:r w:rsidRPr="00AE639E">
              <w:rPr>
                <w:rFonts w:ascii="Times New Roman" w:hAnsi="Times New Roman" w:cs="Times New Roman"/>
                <w:color w:val="273540"/>
                <w:sz w:val="24"/>
                <w:szCs w:val="24"/>
              </w:rPr>
              <w:t xml:space="preserve">, Office of Digital Learning, Massachusetts Institute of Technology </w:t>
            </w:r>
          </w:p>
        </w:tc>
        <w:tc>
          <w:tcPr>
            <w:tcW w:w="1147" w:type="pct"/>
            <w:tcBorders>
              <w:bottom w:val="single" w:sz="4" w:space="0" w:color="auto"/>
            </w:tcBorders>
          </w:tcPr>
          <w:p w14:paraId="4F72845A"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lastRenderedPageBreak/>
              <w:t>Process/Skill Questions:</w:t>
            </w:r>
          </w:p>
          <w:p w14:paraId="774C540C" w14:textId="77777777" w:rsidR="007617F9" w:rsidRPr="00AE639E" w:rsidRDefault="007617F9">
            <w:pPr>
              <w:numPr>
                <w:ilvl w:val="0"/>
                <w:numId w:val="109"/>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might a breeder consider inbreeding?</w:t>
            </w:r>
          </w:p>
          <w:p w14:paraId="46414B04" w14:textId="77777777" w:rsidR="007617F9" w:rsidRPr="00AE639E" w:rsidRDefault="007617F9">
            <w:pPr>
              <w:numPr>
                <w:ilvl w:val="0"/>
                <w:numId w:val="109"/>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 xml:space="preserve">What is </w:t>
            </w:r>
            <w:r w:rsidRPr="00FF5C9D">
              <w:rPr>
                <w:rFonts w:ascii="Times New Roman" w:eastAsia="Times New Roman" w:hAnsi="Times New Roman" w:cs="Times New Roman"/>
                <w:i/>
                <w:iCs/>
                <w:color w:val="273540"/>
                <w:sz w:val="24"/>
                <w:szCs w:val="24"/>
              </w:rPr>
              <w:t>linebreeding</w:t>
            </w:r>
            <w:r w:rsidRPr="00AE639E">
              <w:rPr>
                <w:rFonts w:ascii="Times New Roman" w:eastAsia="Times New Roman" w:hAnsi="Times New Roman" w:cs="Times New Roman"/>
                <w:color w:val="273540"/>
                <w:sz w:val="24"/>
                <w:szCs w:val="24"/>
              </w:rPr>
              <w:t>? Why is it used?</w:t>
            </w:r>
          </w:p>
          <w:p w14:paraId="51E7BFA1" w14:textId="7E0D57DC" w:rsidR="007617F9" w:rsidRPr="00AE639E" w:rsidRDefault="007617F9">
            <w:pPr>
              <w:numPr>
                <w:ilvl w:val="0"/>
                <w:numId w:val="109"/>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Which program</w:t>
            </w:r>
            <w:r w:rsidR="00B605A6">
              <w:rPr>
                <w:rFonts w:ascii="Times New Roman" w:eastAsia="Times New Roman" w:hAnsi="Times New Roman" w:cs="Times New Roman"/>
                <w:color w:val="273540"/>
                <w:sz w:val="24"/>
                <w:szCs w:val="24"/>
              </w:rPr>
              <w:t>—</w:t>
            </w:r>
            <w:r w:rsidRPr="00AE639E">
              <w:rPr>
                <w:rFonts w:ascii="Times New Roman" w:eastAsia="Times New Roman" w:hAnsi="Times New Roman" w:cs="Times New Roman"/>
                <w:color w:val="273540"/>
                <w:sz w:val="24"/>
                <w:szCs w:val="24"/>
              </w:rPr>
              <w:t>outcrossing, line breeding, or inbreeding</w:t>
            </w:r>
            <w:r w:rsidR="00B605A6">
              <w:rPr>
                <w:rFonts w:ascii="Times New Roman" w:eastAsia="Times New Roman" w:hAnsi="Times New Roman" w:cs="Times New Roman"/>
                <w:color w:val="273540"/>
                <w:sz w:val="24"/>
                <w:szCs w:val="24"/>
              </w:rPr>
              <w:t>—</w:t>
            </w:r>
            <w:r w:rsidRPr="00AE639E">
              <w:rPr>
                <w:rFonts w:ascii="Times New Roman" w:eastAsia="Times New Roman" w:hAnsi="Times New Roman" w:cs="Times New Roman"/>
                <w:color w:val="273540"/>
                <w:sz w:val="24"/>
                <w:szCs w:val="24"/>
              </w:rPr>
              <w:t>is least likely to produce conditions caused by homozygous recessives?</w:t>
            </w:r>
          </w:p>
          <w:p w14:paraId="42AF61E6" w14:textId="77777777" w:rsidR="007617F9" w:rsidRPr="00AE639E" w:rsidRDefault="007617F9">
            <w:pPr>
              <w:numPr>
                <w:ilvl w:val="0"/>
                <w:numId w:val="109"/>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would one avoid breeding an animal that phenotypically demonstrates a disease condition?</w:t>
            </w:r>
          </w:p>
          <w:p w14:paraId="5D4B894C" w14:textId="77777777" w:rsidR="007617F9" w:rsidRPr="00AE639E" w:rsidRDefault="007617F9">
            <w:pPr>
              <w:numPr>
                <w:ilvl w:val="0"/>
                <w:numId w:val="109"/>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do the offspring of an individual animal demonstrating an extraordinary characteristic, sometimes fail to meet the expectations of the breeder?</w:t>
            </w:r>
          </w:p>
        </w:tc>
        <w:tc>
          <w:tcPr>
            <w:tcW w:w="476" w:type="pct"/>
            <w:tcBorders>
              <w:bottom w:val="single" w:sz="4" w:space="0" w:color="auto"/>
            </w:tcBorders>
          </w:tcPr>
          <w:p w14:paraId="35DF1329" w14:textId="3924FC09"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Pr>
                <w:rFonts w:ascii="Times New Roman" w:hAnsi="Times New Roman" w:cs="Times New Roman"/>
                <w:sz w:val="24"/>
                <w:szCs w:val="24"/>
              </w:rPr>
              <w:t>English: 11.RV, 11.RI, 11.C, 11.LU, 12.RV, 12.RI, 12.C, 12.LU</w:t>
            </w:r>
          </w:p>
        </w:tc>
        <w:tc>
          <w:tcPr>
            <w:tcW w:w="570" w:type="pct"/>
            <w:tcBorders>
              <w:bottom w:val="single" w:sz="4" w:space="0" w:color="auto"/>
            </w:tcBorders>
          </w:tcPr>
          <w:p w14:paraId="49EECA9C" w14:textId="77777777" w:rsidR="007617F9" w:rsidRDefault="007617F9" w:rsidP="007617F9">
            <w:pPr>
              <w:shd w:val="clear" w:color="auto" w:fill="FFFFFF"/>
              <w:spacing w:before="180" w:after="180"/>
              <w:rPr>
                <w:rFonts w:ascii="Times New Roman" w:eastAsia="Times New Roman" w:hAnsi="Times New Roman" w:cs="Times New Roman"/>
                <w:color w:val="273540"/>
                <w:sz w:val="24"/>
                <w:szCs w:val="24"/>
              </w:rPr>
            </w:pPr>
            <w:r w:rsidRPr="0074685D">
              <w:rPr>
                <w:rFonts w:ascii="Times New Roman" w:eastAsia="Times New Roman" w:hAnsi="Times New Roman" w:cs="Times New Roman"/>
                <w:color w:val="273540"/>
                <w:sz w:val="24"/>
                <w:szCs w:val="24"/>
              </w:rPr>
              <w:t>AS.02.01</w:t>
            </w:r>
          </w:p>
          <w:p w14:paraId="68DF9DC8" w14:textId="77777777" w:rsidR="007617F9" w:rsidRDefault="007617F9" w:rsidP="007617F9">
            <w:pPr>
              <w:shd w:val="clear" w:color="auto" w:fill="FFFFFF"/>
              <w:spacing w:before="180" w:after="180"/>
              <w:rPr>
                <w:rFonts w:ascii="Times New Roman" w:eastAsia="Times New Roman" w:hAnsi="Times New Roman" w:cs="Times New Roman"/>
                <w:color w:val="273540"/>
                <w:sz w:val="24"/>
                <w:szCs w:val="24"/>
              </w:rPr>
            </w:pPr>
          </w:p>
          <w:p w14:paraId="65B4FD10" w14:textId="77777777" w:rsidR="007617F9" w:rsidRPr="0074685D" w:rsidRDefault="007617F9" w:rsidP="007617F9">
            <w:pPr>
              <w:shd w:val="clear" w:color="auto" w:fill="FFFFFF"/>
              <w:spacing w:before="180" w:after="180"/>
              <w:rPr>
                <w:rFonts w:ascii="Times New Roman" w:eastAsia="Times New Roman" w:hAnsi="Times New Roman" w:cs="Times New Roman"/>
                <w:color w:val="273540"/>
                <w:sz w:val="24"/>
                <w:szCs w:val="24"/>
              </w:rPr>
            </w:pPr>
            <w:r w:rsidRPr="0074685D">
              <w:rPr>
                <w:rFonts w:ascii="Times New Roman" w:eastAsia="Times New Roman" w:hAnsi="Times New Roman" w:cs="Times New Roman"/>
                <w:color w:val="273540"/>
                <w:sz w:val="24"/>
                <w:szCs w:val="24"/>
              </w:rPr>
              <w:t>Veterinary Science CDE</w:t>
            </w:r>
          </w:p>
        </w:tc>
        <w:tc>
          <w:tcPr>
            <w:tcW w:w="468" w:type="pct"/>
            <w:tcBorders>
              <w:bottom w:val="single" w:sz="4" w:space="0" w:color="auto"/>
            </w:tcBorders>
          </w:tcPr>
          <w:p w14:paraId="6B5D2EDE"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sz w:val="24"/>
                <w:szCs w:val="24"/>
              </w:rPr>
              <w:t xml:space="preserve">NAVTA Essential Skills </w:t>
            </w:r>
            <w:r w:rsidRPr="00AE639E">
              <w:rPr>
                <w:rFonts w:ascii="Times New Roman" w:eastAsia="Times New Roman" w:hAnsi="Times New Roman" w:cs="Times New Roman"/>
                <w:color w:val="273540"/>
                <w:sz w:val="24"/>
                <w:szCs w:val="24"/>
              </w:rPr>
              <w:t>IV.B.5; VII.A.13</w:t>
            </w:r>
          </w:p>
          <w:p w14:paraId="70DBF59A" w14:textId="77777777"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p>
        </w:tc>
      </w:tr>
      <w:tr w:rsidR="00FF5C9D" w:rsidRPr="00AE639E" w14:paraId="5EF05474" w14:textId="77777777" w:rsidTr="008B21B2">
        <w:tc>
          <w:tcPr>
            <w:tcW w:w="214" w:type="pct"/>
            <w:shd w:val="clear" w:color="auto" w:fill="AEAAAA" w:themeFill="background2" w:themeFillShade="BF"/>
          </w:tcPr>
          <w:p w14:paraId="1E275FA4" w14:textId="77777777" w:rsidR="00FF5C9D" w:rsidRPr="00AE639E" w:rsidDel="00E27A24" w:rsidRDefault="00FF5C9D" w:rsidP="00FF5C9D">
            <w:pPr>
              <w:rPr>
                <w:rFonts w:ascii="Times New Roman" w:eastAsia="Times New Roman" w:hAnsi="Times New Roman" w:cs="Times New Roman"/>
                <w:sz w:val="24"/>
                <w:szCs w:val="24"/>
              </w:rPr>
            </w:pPr>
          </w:p>
        </w:tc>
        <w:tc>
          <w:tcPr>
            <w:tcW w:w="753" w:type="pct"/>
            <w:shd w:val="clear" w:color="auto" w:fill="AEAAAA" w:themeFill="background2" w:themeFillShade="BF"/>
            <w:tcMar>
              <w:top w:w="43" w:type="dxa"/>
              <w:left w:w="115" w:type="dxa"/>
              <w:bottom w:w="43" w:type="dxa"/>
              <w:right w:w="115" w:type="dxa"/>
            </w:tcMar>
          </w:tcPr>
          <w:p w14:paraId="678CCD6C" w14:textId="77777777" w:rsidR="00FF5C9D" w:rsidRPr="00AE639E" w:rsidDel="00E27A24" w:rsidRDefault="00FF5C9D" w:rsidP="00FF5C9D">
            <w:pPr>
              <w:rPr>
                <w:rFonts w:ascii="Times New Roman" w:eastAsia="Times New Roman" w:hAnsi="Times New Roman" w:cs="Times New Roman"/>
                <w:sz w:val="24"/>
                <w:szCs w:val="24"/>
              </w:rPr>
            </w:pPr>
            <w:r w:rsidRPr="00AE639E">
              <w:rPr>
                <w:rFonts w:ascii="Times New Roman" w:eastAsia="Times New Roman" w:hAnsi="Times New Roman" w:cs="Times New Roman"/>
                <w:b/>
                <w:bCs/>
                <w:kern w:val="36"/>
                <w:sz w:val="24"/>
                <w:szCs w:val="24"/>
              </w:rPr>
              <w:t>Understanding Common Livestock Species and Breeds</w:t>
            </w:r>
          </w:p>
        </w:tc>
        <w:tc>
          <w:tcPr>
            <w:tcW w:w="1373" w:type="pct"/>
            <w:shd w:val="clear" w:color="auto" w:fill="AEAAAA" w:themeFill="background2" w:themeFillShade="BF"/>
          </w:tcPr>
          <w:p w14:paraId="1FB1A6F1" w14:textId="77777777" w:rsidR="00FF5C9D" w:rsidRPr="00AE639E" w:rsidDel="00E27A24" w:rsidRDefault="00FF5C9D" w:rsidP="00FF5C9D">
            <w:pPr>
              <w:shd w:val="clear" w:color="auto" w:fill="FFFFFF"/>
              <w:spacing w:before="180" w:after="180"/>
              <w:rPr>
                <w:rFonts w:ascii="Times New Roman" w:eastAsia="Times New Roman" w:hAnsi="Times New Roman" w:cs="Times New Roman"/>
                <w:color w:val="273540"/>
                <w:sz w:val="24"/>
                <w:szCs w:val="24"/>
              </w:rPr>
            </w:pPr>
          </w:p>
        </w:tc>
        <w:tc>
          <w:tcPr>
            <w:tcW w:w="1147" w:type="pct"/>
            <w:shd w:val="clear" w:color="auto" w:fill="AEAAAA" w:themeFill="background2" w:themeFillShade="BF"/>
          </w:tcPr>
          <w:p w14:paraId="7D5E24F1" w14:textId="77777777" w:rsidR="00FF5C9D" w:rsidRPr="00AE639E" w:rsidDel="00E27A24" w:rsidRDefault="00FF5C9D" w:rsidP="00FF5C9D">
            <w:pPr>
              <w:shd w:val="clear" w:color="auto" w:fill="FFFFFF"/>
              <w:spacing w:before="180" w:after="180"/>
              <w:rPr>
                <w:rFonts w:ascii="Times New Roman" w:eastAsia="Times New Roman" w:hAnsi="Times New Roman" w:cs="Times New Roman"/>
                <w:b/>
                <w:bCs/>
                <w:color w:val="273540"/>
                <w:sz w:val="24"/>
                <w:szCs w:val="24"/>
              </w:rPr>
            </w:pPr>
          </w:p>
        </w:tc>
        <w:tc>
          <w:tcPr>
            <w:tcW w:w="476" w:type="pct"/>
            <w:shd w:val="clear" w:color="auto" w:fill="AEAAAA" w:themeFill="background2" w:themeFillShade="BF"/>
          </w:tcPr>
          <w:p w14:paraId="1FBC3700" w14:textId="77777777" w:rsidR="00FF5C9D" w:rsidRPr="00AE639E" w:rsidDel="00E27A24" w:rsidRDefault="00FF5C9D" w:rsidP="00FF5C9D">
            <w:pPr>
              <w:shd w:val="clear" w:color="auto" w:fill="FFFFFF"/>
              <w:spacing w:before="180" w:after="180"/>
              <w:rPr>
                <w:rFonts w:ascii="Times New Roman" w:eastAsia="Times New Roman" w:hAnsi="Times New Roman" w:cs="Times New Roman"/>
                <w:b/>
                <w:bCs/>
                <w:color w:val="273540"/>
                <w:sz w:val="24"/>
                <w:szCs w:val="24"/>
              </w:rPr>
            </w:pPr>
          </w:p>
        </w:tc>
        <w:tc>
          <w:tcPr>
            <w:tcW w:w="570" w:type="pct"/>
            <w:shd w:val="clear" w:color="auto" w:fill="AEAAAA" w:themeFill="background2" w:themeFillShade="BF"/>
          </w:tcPr>
          <w:p w14:paraId="1296C1CF" w14:textId="77777777" w:rsidR="00FF5C9D" w:rsidRPr="00AE639E" w:rsidDel="00E27A24" w:rsidRDefault="00FF5C9D" w:rsidP="00FF5C9D">
            <w:pPr>
              <w:shd w:val="clear" w:color="auto" w:fill="FFFFFF"/>
              <w:spacing w:before="180" w:after="180"/>
              <w:rPr>
                <w:rFonts w:ascii="Times New Roman" w:eastAsia="Times New Roman" w:hAnsi="Times New Roman" w:cs="Times New Roman"/>
                <w:b/>
                <w:bCs/>
                <w:color w:val="273540"/>
                <w:sz w:val="24"/>
                <w:szCs w:val="24"/>
              </w:rPr>
            </w:pPr>
          </w:p>
        </w:tc>
        <w:tc>
          <w:tcPr>
            <w:tcW w:w="468" w:type="pct"/>
            <w:shd w:val="clear" w:color="auto" w:fill="AEAAAA" w:themeFill="background2" w:themeFillShade="BF"/>
          </w:tcPr>
          <w:p w14:paraId="3C95EEA0" w14:textId="77777777" w:rsidR="00FF5C9D" w:rsidRPr="00AE639E" w:rsidDel="00E27A24" w:rsidRDefault="00FF5C9D" w:rsidP="00FF5C9D">
            <w:pPr>
              <w:shd w:val="clear" w:color="auto" w:fill="FFFFFF"/>
              <w:spacing w:before="180" w:after="180"/>
              <w:rPr>
                <w:rFonts w:ascii="Times New Roman" w:eastAsia="Times New Roman" w:hAnsi="Times New Roman" w:cs="Times New Roman"/>
                <w:b/>
                <w:bCs/>
                <w:color w:val="273540"/>
                <w:sz w:val="24"/>
                <w:szCs w:val="24"/>
              </w:rPr>
            </w:pPr>
          </w:p>
        </w:tc>
      </w:tr>
      <w:tr w:rsidR="007617F9" w:rsidRPr="00AE639E" w14:paraId="281EB56C" w14:textId="77777777" w:rsidTr="008B21B2">
        <w:tc>
          <w:tcPr>
            <w:tcW w:w="214" w:type="pct"/>
          </w:tcPr>
          <w:p w14:paraId="44E4C84C" w14:textId="1FDA3861" w:rsidR="007617F9" w:rsidRPr="00AE639E" w:rsidDel="00E27A24"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10</w:t>
            </w:r>
            <w:r w:rsidR="00FF5C9D">
              <w:rPr>
                <w:rFonts w:ascii="Times New Roman" w:eastAsia="Times New Roman" w:hAnsi="Times New Roman" w:cs="Times New Roman"/>
                <w:sz w:val="24"/>
                <w:szCs w:val="24"/>
              </w:rPr>
              <w:t>3</w:t>
            </w:r>
          </w:p>
        </w:tc>
        <w:tc>
          <w:tcPr>
            <w:tcW w:w="753" w:type="pct"/>
            <w:shd w:val="clear" w:color="auto" w:fill="FFFFFF" w:themeFill="background1"/>
            <w:tcMar>
              <w:top w:w="43" w:type="dxa"/>
              <w:left w:w="115" w:type="dxa"/>
              <w:bottom w:w="43" w:type="dxa"/>
              <w:right w:w="115" w:type="dxa"/>
            </w:tcMar>
          </w:tcPr>
          <w:p w14:paraId="17E4E381" w14:textId="77777777" w:rsidR="007617F9" w:rsidRPr="00AE639E" w:rsidDel="00E27A24"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(Optional) Explain the origin of common livestock species.</w:t>
            </w:r>
          </w:p>
        </w:tc>
        <w:tc>
          <w:tcPr>
            <w:tcW w:w="1373" w:type="pct"/>
          </w:tcPr>
          <w:p w14:paraId="42F881D0"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Explanation should include</w:t>
            </w:r>
          </w:p>
          <w:p w14:paraId="5298DA02" w14:textId="77777777" w:rsidR="007617F9" w:rsidRPr="00AE639E" w:rsidRDefault="007617F9">
            <w:pPr>
              <w:numPr>
                <w:ilvl w:val="0"/>
                <w:numId w:val="123"/>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a brief scientific explanation of how livestock animals may have become domesticated</w:t>
            </w:r>
          </w:p>
          <w:p w14:paraId="4CF06993" w14:textId="77777777" w:rsidR="007617F9" w:rsidRPr="00AE639E" w:rsidDel="00E27A24" w:rsidRDefault="007617F9">
            <w:pPr>
              <w:numPr>
                <w:ilvl w:val="0"/>
                <w:numId w:val="123"/>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description of the taxonomy by which livestock are classified including genus and species names.</w:t>
            </w:r>
          </w:p>
        </w:tc>
        <w:tc>
          <w:tcPr>
            <w:tcW w:w="1147" w:type="pct"/>
          </w:tcPr>
          <w:p w14:paraId="3E0F06FE" w14:textId="77777777" w:rsidR="007617F9" w:rsidRPr="00AE639E" w:rsidRDefault="007617F9" w:rsidP="007617F9">
            <w:pPr>
              <w:shd w:val="clear" w:color="auto" w:fill="FFFFFF"/>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t>Process/Skill Questions:</w:t>
            </w:r>
          </w:p>
          <w:p w14:paraId="618C08E6" w14:textId="77777777" w:rsidR="007617F9" w:rsidRPr="00AE639E" w:rsidRDefault="007617F9">
            <w:pPr>
              <w:numPr>
                <w:ilvl w:val="0"/>
                <w:numId w:val="124"/>
              </w:numPr>
              <w:shd w:val="clear" w:color="auto" w:fill="FFFFFF"/>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do humans domesticate animals?</w:t>
            </w:r>
          </w:p>
          <w:p w14:paraId="543E5C76" w14:textId="77777777" w:rsidR="007617F9" w:rsidRPr="00AE639E" w:rsidRDefault="007617F9">
            <w:pPr>
              <w:numPr>
                <w:ilvl w:val="0"/>
                <w:numId w:val="124"/>
              </w:numPr>
              <w:shd w:val="clear" w:color="auto" w:fill="FFFFFF"/>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How does the classification of livestock species compare to that of companion animals?</w:t>
            </w:r>
          </w:p>
          <w:p w14:paraId="776DECD6" w14:textId="77777777" w:rsidR="007617F9" w:rsidRPr="00AE639E" w:rsidRDefault="007617F9">
            <w:pPr>
              <w:numPr>
                <w:ilvl w:val="0"/>
                <w:numId w:val="124"/>
              </w:numPr>
              <w:shd w:val="clear" w:color="auto" w:fill="FFFFFF"/>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is the importance of binomial nomenclature (scientific names)?</w:t>
            </w:r>
          </w:p>
          <w:p w14:paraId="4F23C301" w14:textId="77777777" w:rsidR="007617F9" w:rsidRPr="00AE639E" w:rsidDel="00E27A24" w:rsidRDefault="007617F9" w:rsidP="007617F9">
            <w:pPr>
              <w:shd w:val="clear" w:color="auto" w:fill="FFFFFF"/>
              <w:spacing w:before="180" w:after="180"/>
              <w:rPr>
                <w:rFonts w:ascii="Times New Roman" w:eastAsia="Times New Roman" w:hAnsi="Times New Roman" w:cs="Times New Roman"/>
                <w:b/>
                <w:bCs/>
                <w:color w:val="273540"/>
                <w:sz w:val="24"/>
                <w:szCs w:val="24"/>
              </w:rPr>
            </w:pPr>
          </w:p>
        </w:tc>
        <w:tc>
          <w:tcPr>
            <w:tcW w:w="476" w:type="pct"/>
          </w:tcPr>
          <w:p w14:paraId="29FCE18B" w14:textId="5AE5AB2D" w:rsidR="007617F9" w:rsidRPr="00AE639E" w:rsidRDefault="007617F9" w:rsidP="007617F9">
            <w:pPr>
              <w:shd w:val="clear" w:color="auto" w:fill="FFFFFF"/>
              <w:rPr>
                <w:rFonts w:ascii="Times New Roman" w:hAnsi="Times New Roman" w:cs="Times New Roman"/>
                <w:sz w:val="24"/>
                <w:szCs w:val="24"/>
              </w:rPr>
            </w:pPr>
            <w:r>
              <w:rPr>
                <w:rFonts w:ascii="Times New Roman" w:hAnsi="Times New Roman" w:cs="Times New Roman"/>
                <w:sz w:val="24"/>
                <w:szCs w:val="24"/>
              </w:rPr>
              <w:t>English: 11.RV, 11.RI, 11.C, 11.LU, 12.RV, 12.RI, 12.C, 12.LU</w:t>
            </w:r>
          </w:p>
        </w:tc>
        <w:tc>
          <w:tcPr>
            <w:tcW w:w="570" w:type="pct"/>
          </w:tcPr>
          <w:p w14:paraId="656565B7" w14:textId="77777777" w:rsidR="007617F9" w:rsidRDefault="007617F9" w:rsidP="007617F9">
            <w:pPr>
              <w:shd w:val="clear" w:color="auto" w:fill="FFFFFF"/>
              <w:rPr>
                <w:rFonts w:ascii="Times New Roman" w:hAnsi="Times New Roman" w:cs="Times New Roman"/>
                <w:sz w:val="24"/>
                <w:szCs w:val="24"/>
              </w:rPr>
            </w:pPr>
            <w:r w:rsidRPr="00AE639E">
              <w:rPr>
                <w:rFonts w:ascii="Times New Roman" w:hAnsi="Times New Roman" w:cs="Times New Roman"/>
                <w:sz w:val="24"/>
                <w:szCs w:val="24"/>
              </w:rPr>
              <w:t>AS.02.01</w:t>
            </w:r>
          </w:p>
          <w:p w14:paraId="7DFBFD9C" w14:textId="77777777" w:rsidR="007617F9" w:rsidRDefault="007617F9" w:rsidP="007617F9">
            <w:pPr>
              <w:shd w:val="clear" w:color="auto" w:fill="FFFFFF"/>
              <w:rPr>
                <w:rFonts w:ascii="Times New Roman" w:hAnsi="Times New Roman" w:cs="Times New Roman"/>
                <w:sz w:val="24"/>
                <w:szCs w:val="24"/>
              </w:rPr>
            </w:pPr>
          </w:p>
          <w:p w14:paraId="473D4B99" w14:textId="77777777" w:rsidR="007617F9" w:rsidRDefault="007617F9" w:rsidP="007617F9">
            <w:pPr>
              <w:shd w:val="clear" w:color="auto" w:fill="FFFFFF"/>
              <w:rPr>
                <w:rFonts w:ascii="Times New Roman" w:eastAsia="Times New Roman" w:hAnsi="Times New Roman" w:cs="Times New Roman"/>
                <w:b/>
                <w:bCs/>
                <w:sz w:val="24"/>
                <w:szCs w:val="24"/>
              </w:rPr>
            </w:pPr>
          </w:p>
          <w:p w14:paraId="158A053A" w14:textId="77777777" w:rsidR="007617F9" w:rsidRPr="00AE639E" w:rsidRDefault="007617F9" w:rsidP="007617F9">
            <w:pPr>
              <w:shd w:val="clear" w:color="auto" w:fill="FFFFFF"/>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t>Prepared Public Speaking</w:t>
            </w:r>
          </w:p>
        </w:tc>
        <w:tc>
          <w:tcPr>
            <w:tcW w:w="468" w:type="pct"/>
          </w:tcPr>
          <w:p w14:paraId="6AF730F9" w14:textId="77777777" w:rsidR="007617F9" w:rsidRPr="00AE639E" w:rsidRDefault="007617F9" w:rsidP="007617F9">
            <w:pPr>
              <w:shd w:val="clear" w:color="auto" w:fill="FFFFFF"/>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NAVTA Essential Skills VII.A.13</w:t>
            </w:r>
          </w:p>
        </w:tc>
      </w:tr>
      <w:tr w:rsidR="007617F9" w:rsidRPr="00AE639E" w14:paraId="407572DD" w14:textId="77777777" w:rsidTr="008B21B2">
        <w:tc>
          <w:tcPr>
            <w:tcW w:w="214" w:type="pct"/>
          </w:tcPr>
          <w:p w14:paraId="3D22B88A" w14:textId="6951AC39" w:rsidR="007617F9" w:rsidRPr="00AE639E" w:rsidDel="00E27A24"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10</w:t>
            </w:r>
            <w:r w:rsidR="00FF5C9D">
              <w:rPr>
                <w:rFonts w:ascii="Times New Roman" w:eastAsia="Times New Roman" w:hAnsi="Times New Roman" w:cs="Times New Roman"/>
                <w:sz w:val="24"/>
                <w:szCs w:val="24"/>
              </w:rPr>
              <w:t>4</w:t>
            </w:r>
          </w:p>
        </w:tc>
        <w:tc>
          <w:tcPr>
            <w:tcW w:w="753" w:type="pct"/>
            <w:shd w:val="clear" w:color="auto" w:fill="FFFFFF" w:themeFill="background1"/>
            <w:tcMar>
              <w:top w:w="43" w:type="dxa"/>
              <w:left w:w="115" w:type="dxa"/>
              <w:bottom w:w="43" w:type="dxa"/>
              <w:right w:w="115" w:type="dxa"/>
            </w:tcMar>
          </w:tcPr>
          <w:p w14:paraId="780E6AD5" w14:textId="77777777" w:rsidR="007617F9" w:rsidRPr="00AE639E" w:rsidDel="00E27A24"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(Optional) Identify common livestock species.</w:t>
            </w:r>
          </w:p>
        </w:tc>
        <w:tc>
          <w:tcPr>
            <w:tcW w:w="1373" w:type="pct"/>
          </w:tcPr>
          <w:p w14:paraId="5C257260" w14:textId="60F09359"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Identification </w:t>
            </w:r>
            <w:r w:rsidR="00B605A6">
              <w:rPr>
                <w:rFonts w:ascii="Times New Roman" w:eastAsia="Times New Roman" w:hAnsi="Times New Roman" w:cs="Times New Roman"/>
                <w:sz w:val="24"/>
                <w:szCs w:val="24"/>
              </w:rPr>
              <w:t>may</w:t>
            </w:r>
            <w:r w:rsidR="00B605A6" w:rsidRPr="00AE639E">
              <w:rPr>
                <w:rFonts w:ascii="Times New Roman" w:eastAsia="Times New Roman" w:hAnsi="Times New Roman" w:cs="Times New Roman"/>
                <w:sz w:val="24"/>
                <w:szCs w:val="24"/>
              </w:rPr>
              <w:t xml:space="preserve"> </w:t>
            </w:r>
            <w:r w:rsidRPr="00AE639E">
              <w:rPr>
                <w:rFonts w:ascii="Times New Roman" w:eastAsia="Times New Roman" w:hAnsi="Times New Roman" w:cs="Times New Roman"/>
                <w:sz w:val="24"/>
                <w:szCs w:val="24"/>
              </w:rPr>
              <w:t>include</w:t>
            </w:r>
          </w:p>
          <w:p w14:paraId="23A1B69A" w14:textId="77777777" w:rsidR="007617F9" w:rsidRPr="00AE639E" w:rsidRDefault="007617F9">
            <w:pPr>
              <w:numPr>
                <w:ilvl w:val="0"/>
                <w:numId w:val="125"/>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cattle</w:t>
            </w:r>
          </w:p>
          <w:p w14:paraId="0DE6F0BD" w14:textId="77777777" w:rsidR="007617F9" w:rsidRPr="00AE639E" w:rsidRDefault="007617F9">
            <w:pPr>
              <w:numPr>
                <w:ilvl w:val="0"/>
                <w:numId w:val="125"/>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horses</w:t>
            </w:r>
          </w:p>
          <w:p w14:paraId="6FAE3E60" w14:textId="77777777" w:rsidR="007617F9" w:rsidRPr="00AE639E" w:rsidRDefault="007617F9">
            <w:pPr>
              <w:numPr>
                <w:ilvl w:val="0"/>
                <w:numId w:val="125"/>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small ruminants (e.g., sheep, goats)</w:t>
            </w:r>
          </w:p>
          <w:p w14:paraId="0A9BE02A" w14:textId="77777777" w:rsidR="007617F9" w:rsidRPr="00AE639E" w:rsidRDefault="007617F9">
            <w:pPr>
              <w:numPr>
                <w:ilvl w:val="0"/>
                <w:numId w:val="125"/>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swine</w:t>
            </w:r>
          </w:p>
          <w:p w14:paraId="18F36554" w14:textId="77777777" w:rsidR="007617F9" w:rsidRPr="00AE639E" w:rsidRDefault="007617F9">
            <w:pPr>
              <w:numPr>
                <w:ilvl w:val="0"/>
                <w:numId w:val="125"/>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poultry</w:t>
            </w:r>
          </w:p>
          <w:p w14:paraId="4C831896" w14:textId="77777777" w:rsidR="007617F9" w:rsidRPr="00AE639E" w:rsidRDefault="007617F9">
            <w:pPr>
              <w:numPr>
                <w:ilvl w:val="0"/>
                <w:numId w:val="125"/>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lastRenderedPageBreak/>
              <w:t>camelids (e.g., llamas, alpacas, camels).</w:t>
            </w:r>
          </w:p>
          <w:p w14:paraId="5C5320DC" w14:textId="0851A410"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Identification </w:t>
            </w:r>
            <w:r w:rsidR="00B605A6">
              <w:rPr>
                <w:rFonts w:ascii="Times New Roman" w:eastAsia="Times New Roman" w:hAnsi="Times New Roman" w:cs="Times New Roman"/>
                <w:sz w:val="24"/>
                <w:szCs w:val="24"/>
              </w:rPr>
              <w:t>may</w:t>
            </w:r>
            <w:r w:rsidR="00B605A6" w:rsidRPr="00AE639E">
              <w:rPr>
                <w:rFonts w:ascii="Times New Roman" w:eastAsia="Times New Roman" w:hAnsi="Times New Roman" w:cs="Times New Roman"/>
                <w:sz w:val="24"/>
                <w:szCs w:val="24"/>
              </w:rPr>
              <w:t xml:space="preserve"> </w:t>
            </w:r>
            <w:r w:rsidRPr="00AE639E">
              <w:rPr>
                <w:rFonts w:ascii="Times New Roman" w:eastAsia="Times New Roman" w:hAnsi="Times New Roman" w:cs="Times New Roman"/>
                <w:sz w:val="24"/>
                <w:szCs w:val="24"/>
              </w:rPr>
              <w:t>also include the characteristics of common breeds within instructor-selected species highlighting distinguishing traits.</w:t>
            </w:r>
          </w:p>
          <w:p w14:paraId="7C20871D" w14:textId="7777777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eastAsia="Times New Roman" w:hAnsi="Times New Roman" w:cs="Times New Roman"/>
                <w:b/>
                <w:bCs/>
                <w:sz w:val="24"/>
                <w:szCs w:val="24"/>
              </w:rPr>
              <w:t>Teacher Resource:</w:t>
            </w:r>
          </w:p>
          <w:p w14:paraId="06EC52A8" w14:textId="77777777" w:rsidR="007617F9" w:rsidRPr="00AE639E" w:rsidDel="00E27A24" w:rsidRDefault="007617F9" w:rsidP="007617F9">
            <w:pPr>
              <w:shd w:val="clear" w:color="auto" w:fill="FFFFFF"/>
              <w:spacing w:before="180" w:after="180"/>
              <w:rPr>
                <w:rFonts w:ascii="Times New Roman" w:eastAsia="Times New Roman" w:hAnsi="Times New Roman" w:cs="Times New Roman"/>
                <w:color w:val="273540"/>
                <w:sz w:val="24"/>
                <w:szCs w:val="24"/>
              </w:rPr>
            </w:pPr>
            <w:hyperlink r:id="rId66" w:history="1">
              <w:r w:rsidRPr="00AE639E">
                <w:rPr>
                  <w:rStyle w:val="Hyperlink"/>
                  <w:rFonts w:ascii="Times New Roman" w:eastAsia="Times New Roman" w:hAnsi="Times New Roman" w:cs="Times New Roman"/>
                  <w:sz w:val="24"/>
                  <w:szCs w:val="24"/>
                </w:rPr>
                <w:t>FFA Veterinary Science Handbook</w:t>
              </w:r>
            </w:hyperlink>
          </w:p>
        </w:tc>
        <w:tc>
          <w:tcPr>
            <w:tcW w:w="1147" w:type="pct"/>
          </w:tcPr>
          <w:p w14:paraId="332BB8E5"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b/>
                <w:bCs/>
                <w:sz w:val="24"/>
                <w:szCs w:val="24"/>
              </w:rPr>
              <w:lastRenderedPageBreak/>
              <w:t>Process/Skill Questions:</w:t>
            </w:r>
          </w:p>
          <w:p w14:paraId="2F60F612" w14:textId="14AA6DF8" w:rsidR="007617F9" w:rsidRPr="00AE639E" w:rsidRDefault="007617F9">
            <w:pPr>
              <w:numPr>
                <w:ilvl w:val="0"/>
                <w:numId w:val="126"/>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When did it become popular to raise alpacas in Virginia?</w:t>
            </w:r>
            <w:r w:rsidR="00B605A6">
              <w:rPr>
                <w:rFonts w:ascii="Times New Roman" w:eastAsia="Times New Roman" w:hAnsi="Times New Roman" w:cs="Times New Roman"/>
                <w:sz w:val="24"/>
                <w:szCs w:val="24"/>
              </w:rPr>
              <w:t xml:space="preserve"> Why?</w:t>
            </w:r>
          </w:p>
          <w:p w14:paraId="35CCD1F4" w14:textId="77777777" w:rsidR="007617F9" w:rsidRPr="00AE639E" w:rsidRDefault="007617F9">
            <w:pPr>
              <w:numPr>
                <w:ilvl w:val="0"/>
                <w:numId w:val="126"/>
              </w:numPr>
              <w:shd w:val="clear" w:color="auto" w:fill="FFFFFF"/>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characteristics are common to all ruminants?</w:t>
            </w:r>
          </w:p>
          <w:p w14:paraId="0D9F4713" w14:textId="77777777" w:rsidR="007617F9" w:rsidRPr="00AE639E" w:rsidRDefault="007617F9">
            <w:pPr>
              <w:numPr>
                <w:ilvl w:val="0"/>
                <w:numId w:val="126"/>
              </w:numPr>
              <w:shd w:val="clear" w:color="auto" w:fill="FFFFFF"/>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lastRenderedPageBreak/>
              <w:t>Why is it important to use industry-accepted terminology for colors?</w:t>
            </w:r>
          </w:p>
          <w:p w14:paraId="327657AE" w14:textId="77777777" w:rsidR="007617F9" w:rsidRPr="00AE639E" w:rsidRDefault="007617F9">
            <w:pPr>
              <w:numPr>
                <w:ilvl w:val="0"/>
                <w:numId w:val="126"/>
              </w:numPr>
              <w:shd w:val="clear" w:color="auto" w:fill="FFFFFF"/>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type of setting is desirable for raising bison?</w:t>
            </w:r>
          </w:p>
          <w:p w14:paraId="010E7566" w14:textId="77777777" w:rsidR="007617F9" w:rsidRPr="00AE639E" w:rsidRDefault="007617F9">
            <w:pPr>
              <w:numPr>
                <w:ilvl w:val="0"/>
                <w:numId w:val="126"/>
              </w:numPr>
              <w:shd w:val="clear" w:color="auto" w:fill="FFFFFF"/>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factors should a person consider before deciding to raise chickens?</w:t>
            </w:r>
          </w:p>
          <w:p w14:paraId="22BA6C99" w14:textId="77777777" w:rsidR="007617F9" w:rsidRPr="00AE639E" w:rsidDel="00E27A24" w:rsidRDefault="007617F9" w:rsidP="007617F9">
            <w:pPr>
              <w:shd w:val="clear" w:color="auto" w:fill="FFFFFF"/>
              <w:spacing w:before="180" w:after="180"/>
              <w:rPr>
                <w:rFonts w:ascii="Times New Roman" w:eastAsia="Times New Roman" w:hAnsi="Times New Roman" w:cs="Times New Roman"/>
                <w:b/>
                <w:bCs/>
                <w:color w:val="273540"/>
                <w:sz w:val="24"/>
                <w:szCs w:val="24"/>
              </w:rPr>
            </w:pPr>
          </w:p>
        </w:tc>
        <w:tc>
          <w:tcPr>
            <w:tcW w:w="476" w:type="pct"/>
          </w:tcPr>
          <w:p w14:paraId="64E4F94E" w14:textId="37E4C93F" w:rsidR="007617F9" w:rsidRPr="00AE639E" w:rsidRDefault="007617F9" w:rsidP="007617F9">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lastRenderedPageBreak/>
              <w:t>English: 11.RV, 11.RI, 12.RV, 12.RI</w:t>
            </w:r>
          </w:p>
        </w:tc>
        <w:tc>
          <w:tcPr>
            <w:tcW w:w="570" w:type="pct"/>
          </w:tcPr>
          <w:p w14:paraId="3F3D14DE" w14:textId="77777777" w:rsidR="007617F9" w:rsidRDefault="007617F9" w:rsidP="007617F9">
            <w:pPr>
              <w:spacing w:before="100" w:beforeAutospacing="1" w:after="100" w:afterAutospacing="1"/>
              <w:rPr>
                <w:rFonts w:ascii="Times New Roman" w:hAnsi="Times New Roman" w:cs="Times New Roman"/>
                <w:sz w:val="24"/>
                <w:szCs w:val="24"/>
              </w:rPr>
            </w:pPr>
            <w:r w:rsidRPr="00AE639E">
              <w:rPr>
                <w:rFonts w:ascii="Times New Roman" w:hAnsi="Times New Roman" w:cs="Times New Roman"/>
                <w:sz w:val="24"/>
                <w:szCs w:val="24"/>
              </w:rPr>
              <w:t>AS.02.01</w:t>
            </w:r>
          </w:p>
          <w:p w14:paraId="25565D9E" w14:textId="77777777" w:rsidR="007617F9" w:rsidRDefault="007617F9" w:rsidP="007617F9">
            <w:pPr>
              <w:spacing w:before="100" w:beforeAutospacing="1" w:after="100" w:afterAutospacing="1"/>
              <w:rPr>
                <w:rFonts w:ascii="Times New Roman" w:hAnsi="Times New Roman" w:cs="Times New Roman"/>
                <w:sz w:val="24"/>
                <w:szCs w:val="24"/>
              </w:rPr>
            </w:pPr>
          </w:p>
          <w:p w14:paraId="7D524F7C" w14:textId="7777777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hAnsi="Times New Roman" w:cs="Times New Roman"/>
                <w:sz w:val="24"/>
                <w:szCs w:val="24"/>
              </w:rPr>
              <w:t>Veterinary Science CDE</w:t>
            </w:r>
          </w:p>
        </w:tc>
        <w:tc>
          <w:tcPr>
            <w:tcW w:w="468" w:type="pct"/>
          </w:tcPr>
          <w:p w14:paraId="59C04720"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NAVTA Essential Skills VII.A.13</w:t>
            </w:r>
          </w:p>
        </w:tc>
      </w:tr>
      <w:tr w:rsidR="007617F9" w:rsidRPr="00AE639E" w14:paraId="51EB6606" w14:textId="77777777" w:rsidTr="008B21B2">
        <w:tc>
          <w:tcPr>
            <w:tcW w:w="214" w:type="pct"/>
          </w:tcPr>
          <w:p w14:paraId="74C452C3" w14:textId="70F7BFBA" w:rsidR="007617F9" w:rsidRPr="00AE639E" w:rsidDel="00E27A24"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10</w:t>
            </w:r>
            <w:r w:rsidR="00FF5C9D">
              <w:rPr>
                <w:rFonts w:ascii="Times New Roman" w:eastAsia="Times New Roman" w:hAnsi="Times New Roman" w:cs="Times New Roman"/>
                <w:sz w:val="24"/>
                <w:szCs w:val="24"/>
              </w:rPr>
              <w:t>5</w:t>
            </w:r>
          </w:p>
        </w:tc>
        <w:tc>
          <w:tcPr>
            <w:tcW w:w="753" w:type="pct"/>
            <w:shd w:val="clear" w:color="auto" w:fill="FFFFFF" w:themeFill="background1"/>
            <w:tcMar>
              <w:top w:w="43" w:type="dxa"/>
              <w:left w:w="115" w:type="dxa"/>
              <w:bottom w:w="43" w:type="dxa"/>
              <w:right w:w="115" w:type="dxa"/>
            </w:tcMar>
          </w:tcPr>
          <w:p w14:paraId="2AA7F1CF" w14:textId="77777777" w:rsidR="007617F9" w:rsidRPr="00AE639E" w:rsidDel="00E27A24"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(Optional) Identify breeding methods and rearing techniques of common livestock species.</w:t>
            </w:r>
          </w:p>
        </w:tc>
        <w:tc>
          <w:tcPr>
            <w:tcW w:w="1373" w:type="pct"/>
          </w:tcPr>
          <w:p w14:paraId="07F46C7E"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Identification should include</w:t>
            </w:r>
          </w:p>
          <w:p w14:paraId="46F2CC87" w14:textId="77777777" w:rsidR="007617F9" w:rsidRPr="00AE639E" w:rsidRDefault="007617F9">
            <w:pPr>
              <w:numPr>
                <w:ilvl w:val="0"/>
                <w:numId w:val="127"/>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the sexual maturity of livestock species</w:t>
            </w:r>
          </w:p>
          <w:p w14:paraId="6B9D3E11" w14:textId="77777777" w:rsidR="007617F9" w:rsidRPr="00AE639E" w:rsidRDefault="007617F9">
            <w:pPr>
              <w:numPr>
                <w:ilvl w:val="0"/>
                <w:numId w:val="127"/>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responsibilities of livestock breeders</w:t>
            </w:r>
          </w:p>
          <w:p w14:paraId="0A630904" w14:textId="77777777" w:rsidR="007617F9" w:rsidRPr="00AE639E" w:rsidRDefault="007617F9">
            <w:pPr>
              <w:numPr>
                <w:ilvl w:val="0"/>
                <w:numId w:val="127"/>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the age at which livestock species should be weaned</w:t>
            </w:r>
          </w:p>
          <w:p w14:paraId="145D953B" w14:textId="77777777" w:rsidR="007617F9" w:rsidRPr="00AE639E" w:rsidDel="00E27A24" w:rsidRDefault="007617F9">
            <w:pPr>
              <w:numPr>
                <w:ilvl w:val="0"/>
                <w:numId w:val="127"/>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major ethical issues associated with breeding including animal welfare and genetic health.</w:t>
            </w:r>
          </w:p>
        </w:tc>
        <w:tc>
          <w:tcPr>
            <w:tcW w:w="1147" w:type="pct"/>
          </w:tcPr>
          <w:p w14:paraId="6532A371" w14:textId="77777777" w:rsidR="007617F9" w:rsidRPr="00AE639E" w:rsidRDefault="007617F9" w:rsidP="007617F9">
            <w:pPr>
              <w:shd w:val="clear" w:color="auto" w:fill="FFFFFF"/>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t>Process/Skill Questions:</w:t>
            </w:r>
          </w:p>
          <w:p w14:paraId="62B509EE" w14:textId="59C96EE3" w:rsidR="007617F9" w:rsidRPr="00AE639E" w:rsidRDefault="007617F9">
            <w:pPr>
              <w:numPr>
                <w:ilvl w:val="0"/>
                <w:numId w:val="128"/>
              </w:numPr>
              <w:shd w:val="clear" w:color="auto" w:fill="FFFFFF"/>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ethical issues related to breeding arise as an animal age</w:t>
            </w:r>
            <w:r w:rsidR="00B605A6">
              <w:rPr>
                <w:rFonts w:ascii="Times New Roman" w:eastAsia="Times New Roman" w:hAnsi="Times New Roman" w:cs="Times New Roman"/>
                <w:color w:val="273540"/>
                <w:sz w:val="24"/>
                <w:szCs w:val="24"/>
              </w:rPr>
              <w:t>s</w:t>
            </w:r>
            <w:r w:rsidRPr="00AE639E">
              <w:rPr>
                <w:rFonts w:ascii="Times New Roman" w:eastAsia="Times New Roman" w:hAnsi="Times New Roman" w:cs="Times New Roman"/>
                <w:color w:val="273540"/>
                <w:sz w:val="24"/>
                <w:szCs w:val="24"/>
              </w:rPr>
              <w:t>?</w:t>
            </w:r>
          </w:p>
          <w:p w14:paraId="564ACE2B" w14:textId="77777777" w:rsidR="007617F9" w:rsidRPr="00AE639E" w:rsidRDefault="007617F9">
            <w:pPr>
              <w:numPr>
                <w:ilvl w:val="0"/>
                <w:numId w:val="128"/>
              </w:numPr>
              <w:shd w:val="clear" w:color="auto" w:fill="FFFFFF"/>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are effective means of weaning animals?</w:t>
            </w:r>
          </w:p>
          <w:p w14:paraId="0ED4383E" w14:textId="77777777" w:rsidR="007617F9" w:rsidRPr="00AE639E" w:rsidDel="00E27A24" w:rsidRDefault="007617F9" w:rsidP="007617F9">
            <w:pPr>
              <w:shd w:val="clear" w:color="auto" w:fill="FFFFFF"/>
              <w:spacing w:before="180" w:after="180"/>
              <w:rPr>
                <w:rFonts w:ascii="Times New Roman" w:eastAsia="Times New Roman" w:hAnsi="Times New Roman" w:cs="Times New Roman"/>
                <w:b/>
                <w:bCs/>
                <w:color w:val="273540"/>
                <w:sz w:val="24"/>
                <w:szCs w:val="24"/>
              </w:rPr>
            </w:pPr>
          </w:p>
        </w:tc>
        <w:tc>
          <w:tcPr>
            <w:tcW w:w="476" w:type="pct"/>
          </w:tcPr>
          <w:p w14:paraId="7E7E5638" w14:textId="5F093EF1" w:rsidR="007617F9" w:rsidRPr="00AE639E" w:rsidRDefault="007617F9" w:rsidP="007617F9">
            <w:pPr>
              <w:shd w:val="clear" w:color="auto" w:fill="FFFFFF"/>
              <w:rPr>
                <w:rFonts w:ascii="Times New Roman" w:hAnsi="Times New Roman" w:cs="Times New Roman"/>
                <w:sz w:val="24"/>
                <w:szCs w:val="24"/>
              </w:rPr>
            </w:pPr>
            <w:r>
              <w:rPr>
                <w:rFonts w:ascii="Times New Roman" w:hAnsi="Times New Roman" w:cs="Times New Roman"/>
                <w:sz w:val="24"/>
                <w:szCs w:val="24"/>
              </w:rPr>
              <w:t>English: 11.RV, 11.RI, 12.RV, 12.RI</w:t>
            </w:r>
          </w:p>
        </w:tc>
        <w:tc>
          <w:tcPr>
            <w:tcW w:w="570" w:type="pct"/>
          </w:tcPr>
          <w:p w14:paraId="4FBEAF49" w14:textId="77777777" w:rsidR="007617F9" w:rsidRDefault="007617F9" w:rsidP="007617F9">
            <w:pPr>
              <w:shd w:val="clear" w:color="auto" w:fill="FFFFFF"/>
              <w:rPr>
                <w:rFonts w:ascii="Times New Roman" w:hAnsi="Times New Roman" w:cs="Times New Roman"/>
                <w:sz w:val="24"/>
                <w:szCs w:val="24"/>
              </w:rPr>
            </w:pPr>
            <w:r w:rsidRPr="00AE639E">
              <w:rPr>
                <w:rFonts w:ascii="Times New Roman" w:hAnsi="Times New Roman" w:cs="Times New Roman"/>
                <w:sz w:val="24"/>
                <w:szCs w:val="24"/>
              </w:rPr>
              <w:t>AS.02.01</w:t>
            </w:r>
          </w:p>
          <w:p w14:paraId="6157509E" w14:textId="77777777" w:rsidR="007617F9" w:rsidRDefault="007617F9" w:rsidP="007617F9">
            <w:pPr>
              <w:shd w:val="clear" w:color="auto" w:fill="FFFFFF"/>
              <w:rPr>
                <w:rFonts w:ascii="Times New Roman" w:hAnsi="Times New Roman" w:cs="Times New Roman"/>
                <w:sz w:val="24"/>
                <w:szCs w:val="24"/>
              </w:rPr>
            </w:pPr>
          </w:p>
          <w:p w14:paraId="6DBCBA14" w14:textId="77777777" w:rsidR="007617F9" w:rsidRDefault="007617F9" w:rsidP="007617F9">
            <w:pPr>
              <w:shd w:val="clear" w:color="auto" w:fill="FFFFFF"/>
              <w:rPr>
                <w:rFonts w:ascii="Times New Roman" w:eastAsia="Times New Roman" w:hAnsi="Times New Roman" w:cs="Times New Roman"/>
                <w:b/>
                <w:bCs/>
                <w:sz w:val="24"/>
                <w:szCs w:val="24"/>
              </w:rPr>
            </w:pPr>
          </w:p>
          <w:p w14:paraId="7C3B74B1" w14:textId="77777777" w:rsidR="007617F9" w:rsidRPr="00AE639E" w:rsidRDefault="007617F9" w:rsidP="007617F9">
            <w:pPr>
              <w:shd w:val="clear" w:color="auto" w:fill="FFFFFF"/>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t>Veterinary Science CDE</w:t>
            </w:r>
          </w:p>
        </w:tc>
        <w:tc>
          <w:tcPr>
            <w:tcW w:w="468" w:type="pct"/>
          </w:tcPr>
          <w:p w14:paraId="0FF8AC01" w14:textId="77777777" w:rsidR="007617F9" w:rsidRPr="00AE639E" w:rsidRDefault="007617F9" w:rsidP="007617F9">
            <w:pPr>
              <w:shd w:val="clear" w:color="auto" w:fill="FFFFFF"/>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NAVTA Essential Skills VII.A.13</w:t>
            </w:r>
          </w:p>
        </w:tc>
      </w:tr>
      <w:tr w:rsidR="007617F9" w:rsidRPr="00AE639E" w14:paraId="6DE2368E" w14:textId="77777777" w:rsidTr="008B21B2">
        <w:tc>
          <w:tcPr>
            <w:tcW w:w="214" w:type="pct"/>
          </w:tcPr>
          <w:p w14:paraId="4EB5CED8" w14:textId="21F0E25B" w:rsidR="007617F9" w:rsidRPr="00AE639E" w:rsidDel="00E27A24"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10</w:t>
            </w:r>
            <w:r w:rsidR="00FF5C9D">
              <w:rPr>
                <w:rFonts w:ascii="Times New Roman" w:eastAsia="Times New Roman" w:hAnsi="Times New Roman" w:cs="Times New Roman"/>
                <w:sz w:val="24"/>
                <w:szCs w:val="24"/>
              </w:rPr>
              <w:t>6</w:t>
            </w:r>
          </w:p>
        </w:tc>
        <w:tc>
          <w:tcPr>
            <w:tcW w:w="753" w:type="pct"/>
            <w:shd w:val="clear" w:color="auto" w:fill="FFFFFF" w:themeFill="background1"/>
            <w:tcMar>
              <w:top w:w="43" w:type="dxa"/>
              <w:left w:w="115" w:type="dxa"/>
              <w:bottom w:w="43" w:type="dxa"/>
              <w:right w:w="115" w:type="dxa"/>
            </w:tcMar>
          </w:tcPr>
          <w:p w14:paraId="2FCD0611" w14:textId="77777777" w:rsidR="007617F9" w:rsidRPr="00AE639E" w:rsidDel="00E27A24"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(Optional) Describe livestock husbandry.</w:t>
            </w:r>
          </w:p>
        </w:tc>
        <w:tc>
          <w:tcPr>
            <w:tcW w:w="1373" w:type="pct"/>
          </w:tcPr>
          <w:p w14:paraId="676E8C98"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Description should include</w:t>
            </w:r>
          </w:p>
          <w:p w14:paraId="17149BEE" w14:textId="77777777" w:rsidR="007617F9" w:rsidRPr="00AE639E" w:rsidRDefault="007617F9">
            <w:pPr>
              <w:numPr>
                <w:ilvl w:val="0"/>
                <w:numId w:val="129"/>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identifying and correlating livestock species’ physical, social, and mental needs to the type of housing and bedding appropriate for each</w:t>
            </w:r>
          </w:p>
          <w:p w14:paraId="0CAEC4D8" w14:textId="77777777" w:rsidR="007617F9" w:rsidRPr="00AE639E" w:rsidRDefault="007617F9">
            <w:pPr>
              <w:numPr>
                <w:ilvl w:val="0"/>
                <w:numId w:val="129"/>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lastRenderedPageBreak/>
              <w:t>explaining how failure to meet the physical and mental needs of livestock can affect their health</w:t>
            </w:r>
          </w:p>
          <w:p w14:paraId="27C23B9B" w14:textId="77777777" w:rsidR="007617F9" w:rsidRPr="00AE639E" w:rsidDel="00E27A24" w:rsidRDefault="007617F9">
            <w:pPr>
              <w:numPr>
                <w:ilvl w:val="0"/>
                <w:numId w:val="129"/>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explaining the cleaning and maintenance techniques required to promote biosecurity and welfare.</w:t>
            </w:r>
          </w:p>
        </w:tc>
        <w:tc>
          <w:tcPr>
            <w:tcW w:w="1147" w:type="pct"/>
          </w:tcPr>
          <w:p w14:paraId="6175786E"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b/>
                <w:bCs/>
                <w:sz w:val="24"/>
                <w:szCs w:val="24"/>
              </w:rPr>
              <w:lastRenderedPageBreak/>
              <w:t>Process/Skill Questions:</w:t>
            </w:r>
          </w:p>
          <w:p w14:paraId="729A0CF8" w14:textId="77777777" w:rsidR="007617F9" w:rsidRPr="00AE639E" w:rsidRDefault="007617F9">
            <w:pPr>
              <w:numPr>
                <w:ilvl w:val="0"/>
                <w:numId w:val="130"/>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are the essential elements of housing for horses? For poultry?</w:t>
            </w:r>
          </w:p>
          <w:p w14:paraId="1AF06D59" w14:textId="77777777" w:rsidR="007617F9" w:rsidRPr="00AE639E" w:rsidRDefault="007617F9">
            <w:pPr>
              <w:numPr>
                <w:ilvl w:val="0"/>
                <w:numId w:val="130"/>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lastRenderedPageBreak/>
              <w:t>What are ruminants’ social needs?</w:t>
            </w:r>
          </w:p>
          <w:p w14:paraId="149FAE80" w14:textId="77777777" w:rsidR="007617F9" w:rsidRPr="00AE639E" w:rsidDel="00E27A24" w:rsidRDefault="007617F9" w:rsidP="007617F9">
            <w:pPr>
              <w:shd w:val="clear" w:color="auto" w:fill="FFFFFF"/>
              <w:spacing w:before="180" w:after="180"/>
              <w:rPr>
                <w:rFonts w:ascii="Times New Roman" w:eastAsia="Times New Roman" w:hAnsi="Times New Roman" w:cs="Times New Roman"/>
                <w:b/>
                <w:bCs/>
                <w:color w:val="273540"/>
                <w:sz w:val="24"/>
                <w:szCs w:val="24"/>
              </w:rPr>
            </w:pPr>
          </w:p>
        </w:tc>
        <w:tc>
          <w:tcPr>
            <w:tcW w:w="476" w:type="pct"/>
          </w:tcPr>
          <w:p w14:paraId="4CF61CB2" w14:textId="00C08137" w:rsidR="007617F9" w:rsidRPr="00AE639E" w:rsidRDefault="007617F9" w:rsidP="007617F9">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lastRenderedPageBreak/>
              <w:t>English: 11.RV, 11.RI, 11.C, 11.LU, 12.RV, 12.RI, 12.C, 12.LU</w:t>
            </w:r>
          </w:p>
        </w:tc>
        <w:tc>
          <w:tcPr>
            <w:tcW w:w="570" w:type="pct"/>
          </w:tcPr>
          <w:p w14:paraId="18B7BB59" w14:textId="77777777" w:rsidR="007617F9" w:rsidRDefault="007617F9" w:rsidP="007617F9">
            <w:pPr>
              <w:spacing w:before="100" w:beforeAutospacing="1" w:after="100" w:afterAutospacing="1"/>
              <w:rPr>
                <w:rFonts w:ascii="Times New Roman" w:hAnsi="Times New Roman" w:cs="Times New Roman"/>
                <w:sz w:val="24"/>
                <w:szCs w:val="24"/>
              </w:rPr>
            </w:pPr>
            <w:r w:rsidRPr="00AE639E">
              <w:rPr>
                <w:rFonts w:ascii="Times New Roman" w:hAnsi="Times New Roman" w:cs="Times New Roman"/>
                <w:sz w:val="24"/>
                <w:szCs w:val="24"/>
              </w:rPr>
              <w:t>AS.02.01</w:t>
            </w:r>
          </w:p>
          <w:p w14:paraId="5B9B0146" w14:textId="77777777" w:rsidR="007617F9" w:rsidRDefault="007617F9" w:rsidP="007617F9">
            <w:pPr>
              <w:spacing w:before="100" w:beforeAutospacing="1" w:after="100" w:afterAutospacing="1"/>
              <w:rPr>
                <w:rFonts w:ascii="Times New Roman" w:eastAsia="Times New Roman" w:hAnsi="Times New Roman" w:cs="Times New Roman"/>
                <w:b/>
                <w:bCs/>
                <w:sz w:val="24"/>
                <w:szCs w:val="24"/>
              </w:rPr>
            </w:pPr>
          </w:p>
          <w:p w14:paraId="648CC041" w14:textId="7777777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hAnsi="Times New Roman" w:cs="Times New Roman"/>
                <w:sz w:val="24"/>
                <w:szCs w:val="24"/>
              </w:rPr>
              <w:t>Veterinary Science CDE</w:t>
            </w:r>
          </w:p>
        </w:tc>
        <w:tc>
          <w:tcPr>
            <w:tcW w:w="468" w:type="pct"/>
          </w:tcPr>
          <w:p w14:paraId="06B8780D"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NAVTA Essential Skills VII.A.13</w:t>
            </w:r>
          </w:p>
        </w:tc>
      </w:tr>
      <w:tr w:rsidR="007617F9" w:rsidRPr="00AE639E" w14:paraId="5FA656D0" w14:textId="77777777" w:rsidTr="008B21B2">
        <w:tc>
          <w:tcPr>
            <w:tcW w:w="214" w:type="pct"/>
          </w:tcPr>
          <w:p w14:paraId="1A53C965" w14:textId="7B042050" w:rsidR="007617F9" w:rsidRPr="00AE639E" w:rsidDel="00E27A24"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10</w:t>
            </w:r>
            <w:r w:rsidR="00FF5C9D">
              <w:rPr>
                <w:rFonts w:ascii="Times New Roman" w:eastAsia="Times New Roman" w:hAnsi="Times New Roman" w:cs="Times New Roman"/>
                <w:sz w:val="24"/>
                <w:szCs w:val="24"/>
              </w:rPr>
              <w:t>7</w:t>
            </w:r>
          </w:p>
        </w:tc>
        <w:tc>
          <w:tcPr>
            <w:tcW w:w="753" w:type="pct"/>
            <w:shd w:val="clear" w:color="auto" w:fill="FFFFFF" w:themeFill="background1"/>
            <w:tcMar>
              <w:top w:w="43" w:type="dxa"/>
              <w:left w:w="115" w:type="dxa"/>
              <w:bottom w:w="43" w:type="dxa"/>
              <w:right w:w="115" w:type="dxa"/>
            </w:tcMar>
          </w:tcPr>
          <w:p w14:paraId="1B61D912" w14:textId="77777777" w:rsidR="007617F9" w:rsidRPr="00AE639E" w:rsidDel="00E27A24"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(Optional) Interpret common livestock animal behaviors.</w:t>
            </w:r>
          </w:p>
        </w:tc>
        <w:tc>
          <w:tcPr>
            <w:tcW w:w="1373" w:type="pct"/>
          </w:tcPr>
          <w:p w14:paraId="13D155EB" w14:textId="3F0FAE6A"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Interpretation should include </w:t>
            </w:r>
          </w:p>
          <w:p w14:paraId="60D9CBB2" w14:textId="77777777" w:rsidR="007617F9" w:rsidRPr="00AE639E" w:rsidRDefault="007617F9">
            <w:pPr>
              <w:numPr>
                <w:ilvl w:val="0"/>
                <w:numId w:val="13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common social behaviors (e.g., feeding, predation, mutual grooming, dominance, herd)</w:t>
            </w:r>
          </w:p>
          <w:p w14:paraId="1E6855C4" w14:textId="77777777" w:rsidR="007617F9" w:rsidRPr="00AE639E" w:rsidRDefault="007617F9">
            <w:pPr>
              <w:numPr>
                <w:ilvl w:val="0"/>
                <w:numId w:val="13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species-specific communication patterns</w:t>
            </w:r>
          </w:p>
          <w:p w14:paraId="23AEFB79" w14:textId="77777777" w:rsidR="007617F9" w:rsidRPr="00AE639E" w:rsidRDefault="007617F9">
            <w:pPr>
              <w:numPr>
                <w:ilvl w:val="0"/>
                <w:numId w:val="13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various body postures, including movement/position of head, eyes, ears, tail</w:t>
            </w:r>
          </w:p>
          <w:p w14:paraId="0AF21E70" w14:textId="77777777" w:rsidR="007617F9" w:rsidRPr="00AE639E" w:rsidRDefault="007617F9">
            <w:pPr>
              <w:numPr>
                <w:ilvl w:val="0"/>
                <w:numId w:val="131"/>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behavioral changes, which may be due to the environment or an underlying medical condition requiring further evaluation.</w:t>
            </w:r>
          </w:p>
          <w:p w14:paraId="05865B20" w14:textId="77777777" w:rsidR="007617F9" w:rsidRPr="00AE639E" w:rsidDel="00E27A24" w:rsidRDefault="007617F9" w:rsidP="007617F9">
            <w:pPr>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sz w:val="24"/>
                <w:szCs w:val="24"/>
              </w:rPr>
              <w:t xml:space="preserve">Teacher Resource: </w:t>
            </w:r>
            <w:hyperlink r:id="rId67" w:history="1">
              <w:r w:rsidRPr="00AE639E">
                <w:rPr>
                  <w:rStyle w:val="Hyperlink"/>
                  <w:rFonts w:ascii="Times New Roman" w:eastAsia="Times New Roman" w:hAnsi="Times New Roman" w:cs="Times New Roman"/>
                  <w:sz w:val="24"/>
                  <w:szCs w:val="24"/>
                </w:rPr>
                <w:t>Veterinary Safety and Health Hazard Prevention and Control</w:t>
              </w:r>
            </w:hyperlink>
            <w:r w:rsidRPr="00AE639E">
              <w:rPr>
                <w:rFonts w:ascii="Times New Roman" w:eastAsia="Times New Roman" w:hAnsi="Times New Roman" w:cs="Times New Roman"/>
                <w:color w:val="273540"/>
                <w:sz w:val="24"/>
                <w:szCs w:val="24"/>
              </w:rPr>
              <w:t>, National Institute for Occupational Safety and Health (NIOSH), U.S. Centers for Disease Control and Prevention (CDC)</w:t>
            </w:r>
          </w:p>
        </w:tc>
        <w:tc>
          <w:tcPr>
            <w:tcW w:w="1147" w:type="pct"/>
          </w:tcPr>
          <w:p w14:paraId="0E628317"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b/>
                <w:bCs/>
                <w:sz w:val="24"/>
                <w:szCs w:val="24"/>
              </w:rPr>
              <w:t>Process/Skill Questions:</w:t>
            </w:r>
          </w:p>
          <w:p w14:paraId="744BC020" w14:textId="77777777" w:rsidR="007617F9" w:rsidRPr="00AE639E" w:rsidRDefault="007617F9">
            <w:pPr>
              <w:numPr>
                <w:ilvl w:val="0"/>
                <w:numId w:val="132"/>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How can one determine whether a behavioral change is due to an underlying medical condition or to something in the animal's environment?</w:t>
            </w:r>
          </w:p>
          <w:p w14:paraId="1916835D" w14:textId="77777777" w:rsidR="007617F9" w:rsidRPr="00AE639E" w:rsidRDefault="007617F9">
            <w:pPr>
              <w:numPr>
                <w:ilvl w:val="0"/>
                <w:numId w:val="132"/>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How does a bull demonstrate aggression? How should one respond to an aggressive bull?</w:t>
            </w:r>
          </w:p>
          <w:p w14:paraId="0FBA4474" w14:textId="77777777" w:rsidR="007617F9" w:rsidRPr="00AE639E" w:rsidRDefault="007617F9">
            <w:pPr>
              <w:numPr>
                <w:ilvl w:val="0"/>
                <w:numId w:val="132"/>
              </w:numPr>
              <w:shd w:val="clear" w:color="auto" w:fill="FFFFFF"/>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is it important to understand how an animal reacts to threatening situations?</w:t>
            </w:r>
          </w:p>
          <w:p w14:paraId="77E0DC6C" w14:textId="77777777" w:rsidR="007617F9" w:rsidRPr="00AE639E" w:rsidDel="00E27A24" w:rsidRDefault="007617F9" w:rsidP="007617F9">
            <w:pPr>
              <w:shd w:val="clear" w:color="auto" w:fill="FFFFFF"/>
              <w:spacing w:before="180" w:after="180"/>
              <w:rPr>
                <w:rFonts w:ascii="Times New Roman" w:eastAsia="Times New Roman" w:hAnsi="Times New Roman" w:cs="Times New Roman"/>
                <w:b/>
                <w:bCs/>
                <w:color w:val="273540"/>
                <w:sz w:val="24"/>
                <w:szCs w:val="24"/>
              </w:rPr>
            </w:pPr>
          </w:p>
        </w:tc>
        <w:tc>
          <w:tcPr>
            <w:tcW w:w="476" w:type="pct"/>
          </w:tcPr>
          <w:p w14:paraId="0875039D" w14:textId="7429D067" w:rsidR="007617F9" w:rsidRPr="00AE639E" w:rsidRDefault="007617F9" w:rsidP="007617F9">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t>English: 11.RV, 11.RI, 12.RV, 12.RI</w:t>
            </w:r>
          </w:p>
        </w:tc>
        <w:tc>
          <w:tcPr>
            <w:tcW w:w="570" w:type="pct"/>
          </w:tcPr>
          <w:p w14:paraId="0C185290" w14:textId="77777777" w:rsidR="007617F9" w:rsidRDefault="007617F9" w:rsidP="007617F9">
            <w:pPr>
              <w:spacing w:before="100" w:beforeAutospacing="1" w:after="100" w:afterAutospacing="1"/>
              <w:rPr>
                <w:rFonts w:ascii="Times New Roman" w:hAnsi="Times New Roman" w:cs="Times New Roman"/>
                <w:sz w:val="24"/>
                <w:szCs w:val="24"/>
              </w:rPr>
            </w:pPr>
            <w:r w:rsidRPr="00AE639E">
              <w:rPr>
                <w:rFonts w:ascii="Times New Roman" w:hAnsi="Times New Roman" w:cs="Times New Roman"/>
                <w:sz w:val="24"/>
                <w:szCs w:val="24"/>
              </w:rPr>
              <w:t>AS.02.01</w:t>
            </w:r>
          </w:p>
          <w:p w14:paraId="1C241E74" w14:textId="77777777" w:rsidR="007617F9" w:rsidRDefault="007617F9" w:rsidP="007617F9">
            <w:pPr>
              <w:spacing w:before="100" w:beforeAutospacing="1" w:after="100" w:afterAutospacing="1"/>
              <w:rPr>
                <w:rFonts w:ascii="Times New Roman" w:eastAsia="Times New Roman" w:hAnsi="Times New Roman" w:cs="Times New Roman"/>
                <w:b/>
                <w:bCs/>
                <w:sz w:val="24"/>
                <w:szCs w:val="24"/>
              </w:rPr>
            </w:pPr>
          </w:p>
          <w:p w14:paraId="30B10E33" w14:textId="7777777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hAnsi="Times New Roman" w:cs="Times New Roman"/>
                <w:sz w:val="24"/>
                <w:szCs w:val="24"/>
              </w:rPr>
              <w:t>Veterinary Science CDE</w:t>
            </w:r>
          </w:p>
        </w:tc>
        <w:tc>
          <w:tcPr>
            <w:tcW w:w="468" w:type="pct"/>
          </w:tcPr>
          <w:p w14:paraId="137A8E00"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NAVTA Essential Skills VII.A.13</w:t>
            </w:r>
          </w:p>
        </w:tc>
      </w:tr>
      <w:tr w:rsidR="007617F9" w:rsidRPr="00AE639E" w14:paraId="4775B6CB" w14:textId="77777777" w:rsidTr="008B21B2">
        <w:tc>
          <w:tcPr>
            <w:tcW w:w="214" w:type="pct"/>
          </w:tcPr>
          <w:p w14:paraId="0B5D47FA" w14:textId="299916D5" w:rsidR="007617F9" w:rsidRPr="00AE639E" w:rsidDel="00E27A24"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lastRenderedPageBreak/>
              <w:t>10</w:t>
            </w:r>
            <w:r w:rsidR="00FF5C9D">
              <w:rPr>
                <w:rFonts w:ascii="Times New Roman" w:eastAsia="Times New Roman" w:hAnsi="Times New Roman" w:cs="Times New Roman"/>
                <w:sz w:val="24"/>
                <w:szCs w:val="24"/>
              </w:rPr>
              <w:t>8</w:t>
            </w:r>
          </w:p>
        </w:tc>
        <w:tc>
          <w:tcPr>
            <w:tcW w:w="753" w:type="pct"/>
            <w:shd w:val="clear" w:color="auto" w:fill="FFFFFF" w:themeFill="background1"/>
            <w:tcMar>
              <w:top w:w="43" w:type="dxa"/>
              <w:left w:w="115" w:type="dxa"/>
              <w:bottom w:w="43" w:type="dxa"/>
              <w:right w:w="115" w:type="dxa"/>
            </w:tcMar>
          </w:tcPr>
          <w:p w14:paraId="149EF034" w14:textId="77777777" w:rsidR="007617F9" w:rsidRPr="00AE639E" w:rsidDel="00E27A24"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(Optional) Determine a FAMACHA (FAffa MAlan CHArt) score for small ruminants.</w:t>
            </w:r>
          </w:p>
        </w:tc>
        <w:tc>
          <w:tcPr>
            <w:tcW w:w="1373" w:type="pct"/>
          </w:tcPr>
          <w:p w14:paraId="3071BF14" w14:textId="77777777" w:rsidR="007617F9" w:rsidRPr="00AE639E" w:rsidDel="00E27A24"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sz w:val="24"/>
                <w:szCs w:val="24"/>
              </w:rPr>
              <w:t>Determination should include a score of one-to-five on a FAMACHA scorecard to assess anemia from parasite burdens.</w:t>
            </w:r>
          </w:p>
        </w:tc>
        <w:tc>
          <w:tcPr>
            <w:tcW w:w="1147" w:type="pct"/>
          </w:tcPr>
          <w:p w14:paraId="16BC20FC" w14:textId="7777777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eastAsia="Times New Roman" w:hAnsi="Times New Roman" w:cs="Times New Roman"/>
                <w:b/>
                <w:bCs/>
                <w:sz w:val="24"/>
                <w:szCs w:val="24"/>
              </w:rPr>
              <w:t>Process/Skill Questions:</w:t>
            </w:r>
          </w:p>
          <w:p w14:paraId="4A4A184C" w14:textId="77777777" w:rsidR="007617F9" w:rsidRPr="00AE639E" w:rsidRDefault="007617F9">
            <w:pPr>
              <w:pStyle w:val="ListParagraph"/>
              <w:numPr>
                <w:ilvl w:val="0"/>
                <w:numId w:val="133"/>
              </w:num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What is the purpose of FAMACHA scoring?</w:t>
            </w:r>
          </w:p>
          <w:p w14:paraId="1792F0A8" w14:textId="77777777" w:rsidR="007617F9" w:rsidRPr="00AE639E" w:rsidDel="00E27A24" w:rsidRDefault="007617F9">
            <w:pPr>
              <w:pStyle w:val="ListParagraph"/>
              <w:numPr>
                <w:ilvl w:val="0"/>
                <w:numId w:val="133"/>
              </w:num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eastAsia="Times New Roman" w:hAnsi="Times New Roman" w:cs="Times New Roman"/>
                <w:sz w:val="24"/>
                <w:szCs w:val="24"/>
              </w:rPr>
              <w:t>What is the four-step process to performing proper FAMACHA technique?</w:t>
            </w:r>
          </w:p>
        </w:tc>
        <w:tc>
          <w:tcPr>
            <w:tcW w:w="476" w:type="pct"/>
          </w:tcPr>
          <w:p w14:paraId="7B2716B9" w14:textId="032CECD2" w:rsidR="007617F9" w:rsidRPr="00AE639E" w:rsidRDefault="007617F9" w:rsidP="007617F9">
            <w:pPr>
              <w:spacing w:before="100" w:beforeAutospacing="1" w:after="100" w:afterAutospacing="1"/>
              <w:rPr>
                <w:rFonts w:ascii="Times New Roman" w:hAnsi="Times New Roman" w:cs="Times New Roman"/>
                <w:sz w:val="24"/>
                <w:szCs w:val="24"/>
              </w:rPr>
            </w:pPr>
            <w:r>
              <w:rPr>
                <w:rFonts w:ascii="Times New Roman" w:hAnsi="Times New Roman" w:cs="Times New Roman"/>
                <w:sz w:val="24"/>
                <w:szCs w:val="24"/>
              </w:rPr>
              <w:t>English: 11.RV, 11.RI, 12.RV, 12.RI</w:t>
            </w:r>
          </w:p>
        </w:tc>
        <w:tc>
          <w:tcPr>
            <w:tcW w:w="570" w:type="pct"/>
          </w:tcPr>
          <w:p w14:paraId="259FB22B" w14:textId="77777777" w:rsidR="007617F9" w:rsidRDefault="007617F9" w:rsidP="007617F9">
            <w:pPr>
              <w:spacing w:before="100" w:beforeAutospacing="1" w:after="100" w:afterAutospacing="1"/>
              <w:rPr>
                <w:rFonts w:ascii="Times New Roman" w:hAnsi="Times New Roman" w:cs="Times New Roman"/>
                <w:sz w:val="24"/>
                <w:szCs w:val="24"/>
              </w:rPr>
            </w:pPr>
            <w:r w:rsidRPr="00AE639E">
              <w:rPr>
                <w:rFonts w:ascii="Times New Roman" w:hAnsi="Times New Roman" w:cs="Times New Roman"/>
                <w:sz w:val="24"/>
                <w:szCs w:val="24"/>
              </w:rPr>
              <w:t>AS.03.01</w:t>
            </w:r>
          </w:p>
          <w:p w14:paraId="7A82D1F1" w14:textId="77777777" w:rsidR="007617F9" w:rsidRDefault="007617F9" w:rsidP="007617F9">
            <w:pPr>
              <w:spacing w:before="100" w:beforeAutospacing="1" w:after="100" w:afterAutospacing="1"/>
              <w:rPr>
                <w:rFonts w:ascii="Times New Roman" w:eastAsia="Times New Roman" w:hAnsi="Times New Roman" w:cs="Times New Roman"/>
                <w:b/>
                <w:bCs/>
                <w:sz w:val="24"/>
                <w:szCs w:val="24"/>
              </w:rPr>
            </w:pPr>
          </w:p>
          <w:p w14:paraId="07BCFED8" w14:textId="7777777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hAnsi="Times New Roman" w:cs="Times New Roman"/>
                <w:sz w:val="24"/>
                <w:szCs w:val="24"/>
              </w:rPr>
              <w:t>Veterinary Science CDE</w:t>
            </w:r>
          </w:p>
        </w:tc>
        <w:tc>
          <w:tcPr>
            <w:tcW w:w="468" w:type="pct"/>
          </w:tcPr>
          <w:p w14:paraId="78895458" w14:textId="77777777" w:rsidR="007617F9" w:rsidRPr="00AE639E" w:rsidRDefault="007617F9" w:rsidP="007617F9">
            <w:pPr>
              <w:spacing w:before="100" w:beforeAutospacing="1" w:after="100" w:afterAutospacing="1"/>
              <w:rPr>
                <w:rFonts w:ascii="Times New Roman" w:eastAsia="Times New Roman" w:hAnsi="Times New Roman" w:cs="Times New Roman"/>
                <w:b/>
                <w:bCs/>
                <w:sz w:val="24"/>
                <w:szCs w:val="24"/>
              </w:rPr>
            </w:pPr>
            <w:r w:rsidRPr="00AE639E">
              <w:rPr>
                <w:rFonts w:ascii="Times New Roman" w:eastAsia="Times New Roman" w:hAnsi="Times New Roman" w:cs="Times New Roman"/>
                <w:sz w:val="24"/>
                <w:szCs w:val="24"/>
              </w:rPr>
              <w:t>NAVTA Essential Skills IV.A.3.b, B.3; VII.A.1, 2</w:t>
            </w:r>
          </w:p>
        </w:tc>
      </w:tr>
      <w:tr w:rsidR="007617F9" w:rsidRPr="00AE639E" w14:paraId="54D0A600" w14:textId="77777777" w:rsidTr="008B21B2">
        <w:tc>
          <w:tcPr>
            <w:tcW w:w="214" w:type="pct"/>
          </w:tcPr>
          <w:p w14:paraId="09F26949" w14:textId="35DC45FA" w:rsidR="007617F9" w:rsidRPr="00AE639E" w:rsidDel="00E27A24"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10</w:t>
            </w:r>
            <w:r w:rsidR="00FF5C9D">
              <w:rPr>
                <w:rFonts w:ascii="Times New Roman" w:eastAsia="Times New Roman" w:hAnsi="Times New Roman" w:cs="Times New Roman"/>
                <w:sz w:val="24"/>
                <w:szCs w:val="24"/>
              </w:rPr>
              <w:t>9</w:t>
            </w:r>
          </w:p>
        </w:tc>
        <w:tc>
          <w:tcPr>
            <w:tcW w:w="753" w:type="pct"/>
            <w:shd w:val="clear" w:color="auto" w:fill="FFFFFF" w:themeFill="background1"/>
            <w:tcMar>
              <w:top w:w="43" w:type="dxa"/>
              <w:left w:w="115" w:type="dxa"/>
              <w:bottom w:w="43" w:type="dxa"/>
              <w:right w:w="115" w:type="dxa"/>
            </w:tcMar>
          </w:tcPr>
          <w:p w14:paraId="33BDB956" w14:textId="77777777" w:rsidR="007617F9" w:rsidRPr="00AE639E" w:rsidDel="00E27A24"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(Optional) Demonstrate administration of injections for livestock.</w:t>
            </w:r>
          </w:p>
        </w:tc>
        <w:tc>
          <w:tcPr>
            <w:tcW w:w="1373" w:type="pct"/>
          </w:tcPr>
          <w:p w14:paraId="107BEB57"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Demonstration should include</w:t>
            </w:r>
          </w:p>
          <w:p w14:paraId="7D002CF0" w14:textId="77777777" w:rsidR="007617F9" w:rsidRPr="00AE639E" w:rsidRDefault="007617F9">
            <w:pPr>
              <w:numPr>
                <w:ilvl w:val="0"/>
                <w:numId w:val="72"/>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verifying patient identification and rechecking drug labels</w:t>
            </w:r>
          </w:p>
          <w:p w14:paraId="0AC8E635" w14:textId="77777777" w:rsidR="007617F9" w:rsidRPr="00AE639E" w:rsidRDefault="007617F9">
            <w:pPr>
              <w:numPr>
                <w:ilvl w:val="0"/>
                <w:numId w:val="72"/>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describing how to administer medication without contamination</w:t>
            </w:r>
          </w:p>
          <w:p w14:paraId="58342BD6" w14:textId="77777777" w:rsidR="007617F9" w:rsidRPr="00AE639E" w:rsidRDefault="007617F9">
            <w:pPr>
              <w:numPr>
                <w:ilvl w:val="0"/>
                <w:numId w:val="72"/>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explaining that some drugs may pose an exposure risk to humans if absorbed through the skin and the importance of proper restraint.</w:t>
            </w:r>
          </w:p>
          <w:p w14:paraId="64828D80" w14:textId="77777777" w:rsidR="007617F9" w:rsidRPr="00AE639E" w:rsidRDefault="007617F9" w:rsidP="007617F9">
            <w:p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t>Teacher Resource:</w:t>
            </w:r>
            <w:r w:rsidRPr="00AE639E">
              <w:rPr>
                <w:rFonts w:ascii="Times New Roman" w:eastAsia="Times New Roman" w:hAnsi="Times New Roman" w:cs="Times New Roman"/>
                <w:color w:val="273540"/>
                <w:sz w:val="24"/>
                <w:szCs w:val="24"/>
              </w:rPr>
              <w:t xml:space="preserve"> </w:t>
            </w:r>
            <w:hyperlink r:id="rId68" w:history="1">
              <w:r w:rsidRPr="00AE639E">
                <w:rPr>
                  <w:rStyle w:val="Hyperlink"/>
                  <w:rFonts w:ascii="Times New Roman" w:eastAsia="Times New Roman" w:hAnsi="Times New Roman" w:cs="Times New Roman"/>
                  <w:sz w:val="24"/>
                  <w:szCs w:val="24"/>
                </w:rPr>
                <w:t>Beef Quality Assurance (BQA)</w:t>
              </w:r>
            </w:hyperlink>
          </w:p>
          <w:p w14:paraId="7F7B62C1" w14:textId="77777777" w:rsidR="007617F9" w:rsidRPr="00AE639E" w:rsidDel="00E27A24" w:rsidRDefault="007617F9" w:rsidP="007617F9">
            <w:pPr>
              <w:shd w:val="clear" w:color="auto" w:fill="FFFFFF"/>
              <w:spacing w:before="180" w:after="180"/>
              <w:rPr>
                <w:rFonts w:ascii="Times New Roman" w:eastAsia="Times New Roman" w:hAnsi="Times New Roman" w:cs="Times New Roman"/>
                <w:color w:val="273540"/>
                <w:sz w:val="24"/>
                <w:szCs w:val="24"/>
              </w:rPr>
            </w:pPr>
          </w:p>
        </w:tc>
        <w:tc>
          <w:tcPr>
            <w:tcW w:w="1147" w:type="pct"/>
          </w:tcPr>
          <w:p w14:paraId="3B887E99"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t>Process/Skill Questions:</w:t>
            </w:r>
          </w:p>
          <w:p w14:paraId="7E6D906A" w14:textId="77777777" w:rsidR="007617F9" w:rsidRPr="00AE639E" w:rsidRDefault="007617F9">
            <w:pPr>
              <w:pStyle w:val="ListParagraph"/>
              <w:numPr>
                <w:ilvl w:val="0"/>
                <w:numId w:val="146"/>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problems arise when applying topical medications to an area the animal can reach by grooming itself? What could be done to prevent these problems?</w:t>
            </w:r>
          </w:p>
          <w:p w14:paraId="4C4A34BC" w14:textId="77777777" w:rsidR="007617F9" w:rsidRPr="00AE639E" w:rsidDel="00E27A24" w:rsidRDefault="007617F9">
            <w:pPr>
              <w:pStyle w:val="ListParagraph"/>
              <w:numPr>
                <w:ilvl w:val="0"/>
                <w:numId w:val="146"/>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are the five rights to consider before administering any type of medication to a patient? </w:t>
            </w:r>
          </w:p>
        </w:tc>
        <w:tc>
          <w:tcPr>
            <w:tcW w:w="476" w:type="pct"/>
          </w:tcPr>
          <w:p w14:paraId="55D5DE72" w14:textId="6D85D46E" w:rsidR="007617F9" w:rsidRPr="00AE639E"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t>English: 11.RV, 11.RI, 11.C, 11.LU, 12.RV, 12.RI, 12.C, 12.LU</w:t>
            </w:r>
          </w:p>
        </w:tc>
        <w:tc>
          <w:tcPr>
            <w:tcW w:w="570" w:type="pct"/>
          </w:tcPr>
          <w:p w14:paraId="08C3A691" w14:textId="77777777" w:rsidR="007617F9"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t>AS.03.01</w:t>
            </w:r>
          </w:p>
          <w:p w14:paraId="54D9B269" w14:textId="77777777" w:rsidR="007617F9" w:rsidRDefault="007617F9" w:rsidP="007617F9">
            <w:pPr>
              <w:shd w:val="clear" w:color="auto" w:fill="FFFFFF"/>
              <w:spacing w:before="180" w:after="180"/>
              <w:rPr>
                <w:rFonts w:ascii="Times New Roman" w:eastAsia="Times New Roman" w:hAnsi="Times New Roman" w:cs="Times New Roman"/>
                <w:b/>
                <w:bCs/>
                <w:sz w:val="24"/>
                <w:szCs w:val="24"/>
              </w:rPr>
            </w:pPr>
          </w:p>
          <w:p w14:paraId="3E9E46A7" w14:textId="77777777"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t>Veterinary Science CDE</w:t>
            </w:r>
          </w:p>
        </w:tc>
        <w:tc>
          <w:tcPr>
            <w:tcW w:w="468" w:type="pct"/>
          </w:tcPr>
          <w:p w14:paraId="59094CB5" w14:textId="77777777"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eastAsia="Times New Roman" w:hAnsi="Times New Roman" w:cs="Times New Roman"/>
                <w:color w:val="273540"/>
                <w:sz w:val="24"/>
                <w:szCs w:val="24"/>
              </w:rPr>
              <w:t>NAVTA Essential Skills IV.A.3; III.B.1, 3, 5; VII.A.2</w:t>
            </w:r>
          </w:p>
        </w:tc>
      </w:tr>
      <w:tr w:rsidR="007617F9" w:rsidRPr="00AE639E" w14:paraId="04C1AEBF" w14:textId="77777777" w:rsidTr="008B21B2">
        <w:tc>
          <w:tcPr>
            <w:tcW w:w="214" w:type="pct"/>
            <w:shd w:val="clear" w:color="auto" w:fill="AEAAAA" w:themeFill="background2" w:themeFillShade="BF"/>
          </w:tcPr>
          <w:p w14:paraId="637D3D91"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753" w:type="pct"/>
            <w:shd w:val="clear" w:color="auto" w:fill="AEAAAA" w:themeFill="background2" w:themeFillShade="BF"/>
            <w:tcMar>
              <w:top w:w="43" w:type="dxa"/>
              <w:left w:w="115" w:type="dxa"/>
              <w:bottom w:w="43" w:type="dxa"/>
              <w:right w:w="115" w:type="dxa"/>
            </w:tcMar>
          </w:tcPr>
          <w:p w14:paraId="56AFCF46"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b/>
                <w:bCs/>
                <w:kern w:val="36"/>
                <w:sz w:val="24"/>
                <w:szCs w:val="24"/>
              </w:rPr>
              <w:t>Working with Wildlife</w:t>
            </w:r>
          </w:p>
        </w:tc>
        <w:tc>
          <w:tcPr>
            <w:tcW w:w="1373" w:type="pct"/>
            <w:shd w:val="clear" w:color="auto" w:fill="AEAAAA" w:themeFill="background2" w:themeFillShade="BF"/>
          </w:tcPr>
          <w:p w14:paraId="31AF83FA"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p>
        </w:tc>
        <w:tc>
          <w:tcPr>
            <w:tcW w:w="1147" w:type="pct"/>
            <w:shd w:val="clear" w:color="auto" w:fill="AEAAAA" w:themeFill="background2" w:themeFillShade="BF"/>
          </w:tcPr>
          <w:p w14:paraId="3566D59A"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476" w:type="pct"/>
            <w:shd w:val="clear" w:color="auto" w:fill="AEAAAA" w:themeFill="background2" w:themeFillShade="BF"/>
          </w:tcPr>
          <w:p w14:paraId="451D4F3C"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570" w:type="pct"/>
            <w:shd w:val="clear" w:color="auto" w:fill="AEAAAA" w:themeFill="background2" w:themeFillShade="BF"/>
          </w:tcPr>
          <w:p w14:paraId="107585EB"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c>
          <w:tcPr>
            <w:tcW w:w="468" w:type="pct"/>
            <w:shd w:val="clear" w:color="auto" w:fill="AEAAAA" w:themeFill="background2" w:themeFillShade="BF"/>
          </w:tcPr>
          <w:p w14:paraId="079F490A" w14:textId="77777777" w:rsidR="007617F9" w:rsidRPr="00AE639E" w:rsidRDefault="007617F9" w:rsidP="007617F9">
            <w:pPr>
              <w:spacing w:before="100" w:beforeAutospacing="1" w:after="100" w:afterAutospacing="1"/>
              <w:rPr>
                <w:rFonts w:ascii="Times New Roman" w:eastAsia="Times New Roman" w:hAnsi="Times New Roman" w:cs="Times New Roman"/>
                <w:b/>
                <w:bCs/>
                <w:kern w:val="36"/>
                <w:sz w:val="24"/>
                <w:szCs w:val="24"/>
              </w:rPr>
            </w:pPr>
          </w:p>
        </w:tc>
      </w:tr>
      <w:tr w:rsidR="007617F9" w:rsidRPr="00AE639E" w14:paraId="5F250B5D" w14:textId="77777777" w:rsidTr="008B21B2">
        <w:tc>
          <w:tcPr>
            <w:tcW w:w="214" w:type="pct"/>
          </w:tcPr>
          <w:p w14:paraId="15598C03" w14:textId="78BAAF1B"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lastRenderedPageBreak/>
              <w:t>1</w:t>
            </w:r>
            <w:r w:rsidR="00FF5C9D">
              <w:rPr>
                <w:rFonts w:ascii="Times New Roman" w:eastAsia="Times New Roman" w:hAnsi="Times New Roman" w:cs="Times New Roman"/>
                <w:sz w:val="24"/>
                <w:szCs w:val="24"/>
              </w:rPr>
              <w:t>10</w:t>
            </w:r>
          </w:p>
        </w:tc>
        <w:tc>
          <w:tcPr>
            <w:tcW w:w="753" w:type="pct"/>
            <w:shd w:val="clear" w:color="auto" w:fill="FFFFFF" w:themeFill="background1"/>
            <w:tcMar>
              <w:top w:w="43" w:type="dxa"/>
              <w:left w:w="115" w:type="dxa"/>
              <w:bottom w:w="43" w:type="dxa"/>
              <w:right w:w="115" w:type="dxa"/>
            </w:tcMar>
          </w:tcPr>
          <w:p w14:paraId="275D1287" w14:textId="77777777"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(Optional) Identify wildlife species common to the locale. </w:t>
            </w:r>
          </w:p>
        </w:tc>
        <w:tc>
          <w:tcPr>
            <w:tcW w:w="1373" w:type="pct"/>
          </w:tcPr>
          <w:p w14:paraId="389C8ACD"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Identification should include</w:t>
            </w:r>
          </w:p>
          <w:p w14:paraId="6885B86E" w14:textId="77777777" w:rsidR="007617F9" w:rsidRPr="00AE639E" w:rsidRDefault="007617F9">
            <w:pPr>
              <w:numPr>
                <w:ilvl w:val="0"/>
                <w:numId w:val="110"/>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the names of common native wildlife species</w:t>
            </w:r>
          </w:p>
          <w:p w14:paraId="6D014B9E" w14:textId="77777777" w:rsidR="007617F9" w:rsidRPr="00AE639E" w:rsidRDefault="007617F9">
            <w:pPr>
              <w:numPr>
                <w:ilvl w:val="0"/>
                <w:numId w:val="110"/>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physical description, habitat information, diet, and other pertinent information about each species with attention to seasonal behaviors. </w:t>
            </w:r>
          </w:p>
        </w:tc>
        <w:tc>
          <w:tcPr>
            <w:tcW w:w="1147" w:type="pct"/>
          </w:tcPr>
          <w:p w14:paraId="65BEEFAC"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t>Process/Skill Questions:</w:t>
            </w:r>
          </w:p>
          <w:p w14:paraId="68FD7C50" w14:textId="77777777" w:rsidR="007617F9" w:rsidRPr="00AE639E" w:rsidRDefault="007617F9">
            <w:pPr>
              <w:numPr>
                <w:ilvl w:val="0"/>
                <w:numId w:val="111"/>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impact has habitat destruction had on wildlife in your area?</w:t>
            </w:r>
          </w:p>
          <w:p w14:paraId="5F96F94E" w14:textId="57A2DF9D" w:rsidR="007617F9" w:rsidRPr="00AE639E" w:rsidRDefault="007617F9">
            <w:pPr>
              <w:numPr>
                <w:ilvl w:val="0"/>
                <w:numId w:val="111"/>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 xml:space="preserve">What species of native wildlife in your area are </w:t>
            </w:r>
            <w:r w:rsidR="005A411D" w:rsidRPr="00AE639E">
              <w:rPr>
                <w:rFonts w:ascii="Times New Roman" w:eastAsia="Times New Roman" w:hAnsi="Times New Roman" w:cs="Times New Roman"/>
                <w:color w:val="273540"/>
                <w:sz w:val="24"/>
                <w:szCs w:val="24"/>
              </w:rPr>
              <w:t xml:space="preserve">endangered </w:t>
            </w:r>
            <w:r w:rsidR="005A411D">
              <w:rPr>
                <w:rFonts w:ascii="Times New Roman" w:eastAsia="Times New Roman" w:hAnsi="Times New Roman" w:cs="Times New Roman"/>
                <w:color w:val="273540"/>
                <w:sz w:val="24"/>
                <w:szCs w:val="24"/>
              </w:rPr>
              <w:t xml:space="preserve">and </w:t>
            </w:r>
            <w:r w:rsidRPr="00AE639E">
              <w:rPr>
                <w:rFonts w:ascii="Times New Roman" w:eastAsia="Times New Roman" w:hAnsi="Times New Roman" w:cs="Times New Roman"/>
                <w:color w:val="273540"/>
                <w:sz w:val="24"/>
                <w:szCs w:val="24"/>
              </w:rPr>
              <w:t>protected? What types of protection does this include?</w:t>
            </w:r>
          </w:p>
          <w:p w14:paraId="3DE702EC" w14:textId="77777777" w:rsidR="007617F9" w:rsidRPr="00AE639E" w:rsidRDefault="007617F9">
            <w:pPr>
              <w:numPr>
                <w:ilvl w:val="0"/>
                <w:numId w:val="111"/>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is it important to protect endangered species?</w:t>
            </w:r>
          </w:p>
        </w:tc>
        <w:tc>
          <w:tcPr>
            <w:tcW w:w="476" w:type="pct"/>
          </w:tcPr>
          <w:p w14:paraId="6267EC8D" w14:textId="42337D3E" w:rsidR="007617F9" w:rsidRPr="00AE639E"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t>English: 11.RV, 11.RI, 12.RV, 12.RI</w:t>
            </w:r>
          </w:p>
        </w:tc>
        <w:tc>
          <w:tcPr>
            <w:tcW w:w="570" w:type="pct"/>
          </w:tcPr>
          <w:p w14:paraId="47EACEBD" w14:textId="77777777" w:rsidR="007617F9"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t>AS.02.01</w:t>
            </w:r>
          </w:p>
          <w:p w14:paraId="160A099F" w14:textId="77777777" w:rsidR="007617F9" w:rsidRDefault="007617F9" w:rsidP="007617F9">
            <w:pPr>
              <w:shd w:val="clear" w:color="auto" w:fill="FFFFFF"/>
              <w:spacing w:before="180" w:after="180"/>
              <w:rPr>
                <w:rFonts w:ascii="Times New Roman" w:eastAsia="Times New Roman" w:hAnsi="Times New Roman" w:cs="Times New Roman"/>
                <w:b/>
                <w:bCs/>
                <w:sz w:val="24"/>
                <w:szCs w:val="24"/>
              </w:rPr>
            </w:pPr>
          </w:p>
          <w:p w14:paraId="1A1FCDE3" w14:textId="77777777"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t>Prepared Public Speaking</w:t>
            </w:r>
          </w:p>
        </w:tc>
        <w:tc>
          <w:tcPr>
            <w:tcW w:w="468" w:type="pct"/>
          </w:tcPr>
          <w:p w14:paraId="512A4EFC"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NAVTA Essential Skills VII.A.13</w:t>
            </w:r>
          </w:p>
        </w:tc>
      </w:tr>
      <w:tr w:rsidR="007617F9" w:rsidRPr="00AE639E" w14:paraId="4E723440" w14:textId="77777777" w:rsidTr="008B21B2">
        <w:tc>
          <w:tcPr>
            <w:tcW w:w="214" w:type="pct"/>
          </w:tcPr>
          <w:p w14:paraId="2B31C541" w14:textId="24E45DD3"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11</w:t>
            </w:r>
            <w:r w:rsidR="00FF5C9D">
              <w:rPr>
                <w:rFonts w:ascii="Times New Roman" w:eastAsia="Times New Roman" w:hAnsi="Times New Roman" w:cs="Times New Roman"/>
                <w:sz w:val="24"/>
                <w:szCs w:val="24"/>
              </w:rPr>
              <w:t>1</w:t>
            </w:r>
          </w:p>
        </w:tc>
        <w:tc>
          <w:tcPr>
            <w:tcW w:w="753" w:type="pct"/>
            <w:shd w:val="clear" w:color="auto" w:fill="FFFFFF" w:themeFill="background1"/>
            <w:tcMar>
              <w:top w:w="43" w:type="dxa"/>
              <w:left w:w="115" w:type="dxa"/>
              <w:bottom w:w="43" w:type="dxa"/>
              <w:right w:w="115" w:type="dxa"/>
            </w:tcMar>
          </w:tcPr>
          <w:p w14:paraId="2F69199E" w14:textId="77777777"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(Optional) Locate a wildlife rehabilitator for a given species. </w:t>
            </w:r>
          </w:p>
        </w:tc>
        <w:tc>
          <w:tcPr>
            <w:tcW w:w="1373" w:type="pct"/>
          </w:tcPr>
          <w:p w14:paraId="6E08956B"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Locating should include</w:t>
            </w:r>
          </w:p>
          <w:p w14:paraId="5A590D99" w14:textId="77777777" w:rsidR="007617F9" w:rsidRPr="00AE639E" w:rsidRDefault="007617F9">
            <w:pPr>
              <w:numPr>
                <w:ilvl w:val="0"/>
                <w:numId w:val="112"/>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identifying local and regional resources for wildlife rehabilitation</w:t>
            </w:r>
          </w:p>
          <w:p w14:paraId="256B9DCB" w14:textId="77777777" w:rsidR="007617F9" w:rsidRPr="00AE639E" w:rsidRDefault="007617F9">
            <w:pPr>
              <w:numPr>
                <w:ilvl w:val="0"/>
                <w:numId w:val="112"/>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describing the role of the Virginia Department of Wildlife Resources (DWR) in wildlife rehabilitation including permitting and oversight.</w:t>
            </w:r>
          </w:p>
          <w:p w14:paraId="2C914E36" w14:textId="77777777" w:rsidR="007617F9" w:rsidRPr="00AE639E" w:rsidRDefault="007617F9" w:rsidP="007617F9">
            <w:pPr>
              <w:pStyle w:val="NormalWeb"/>
              <w:shd w:val="clear" w:color="auto" w:fill="FFFFFF"/>
              <w:spacing w:before="180" w:beforeAutospacing="0" w:after="180" w:afterAutospacing="0"/>
              <w:rPr>
                <w:color w:val="273540"/>
              </w:rPr>
            </w:pPr>
            <w:r w:rsidRPr="00AE639E">
              <w:rPr>
                <w:rStyle w:val="Strong"/>
                <w:color w:val="273540"/>
              </w:rPr>
              <w:t>Teacher Resources: </w:t>
            </w:r>
          </w:p>
          <w:p w14:paraId="5D7242CF" w14:textId="77777777" w:rsidR="007617F9" w:rsidRPr="00AE639E" w:rsidRDefault="007617F9">
            <w:pPr>
              <w:numPr>
                <w:ilvl w:val="0"/>
                <w:numId w:val="113"/>
              </w:numPr>
              <w:shd w:val="clear" w:color="auto" w:fill="FFFFFF"/>
              <w:spacing w:beforeAutospacing="1" w:afterAutospacing="1"/>
              <w:ind w:left="1095"/>
              <w:rPr>
                <w:rFonts w:ascii="Times New Roman" w:hAnsi="Times New Roman" w:cs="Times New Roman"/>
                <w:color w:val="273540"/>
                <w:sz w:val="24"/>
                <w:szCs w:val="24"/>
              </w:rPr>
            </w:pPr>
            <w:hyperlink r:id="rId69" w:history="1">
              <w:r w:rsidRPr="00AE639E">
                <w:rPr>
                  <w:rStyle w:val="Hyperlink"/>
                  <w:rFonts w:ascii="Times New Roman" w:hAnsi="Times New Roman" w:cs="Times New Roman"/>
                  <w:sz w:val="24"/>
                  <w:szCs w:val="24"/>
                </w:rPr>
                <w:t>Virginia Department of Wildlife Resources</w:t>
              </w:r>
            </w:hyperlink>
            <w:r w:rsidRPr="00AE639E">
              <w:rPr>
                <w:rFonts w:ascii="Times New Roman" w:hAnsi="Times New Roman" w:cs="Times New Roman"/>
                <w:color w:val="273540"/>
                <w:sz w:val="24"/>
                <w:szCs w:val="24"/>
              </w:rPr>
              <w:t xml:space="preserve"> </w:t>
            </w:r>
          </w:p>
          <w:p w14:paraId="0379ED33" w14:textId="77777777" w:rsidR="007617F9" w:rsidRPr="00AE639E" w:rsidRDefault="007617F9">
            <w:pPr>
              <w:numPr>
                <w:ilvl w:val="0"/>
                <w:numId w:val="113"/>
              </w:numPr>
              <w:shd w:val="clear" w:color="auto" w:fill="FFFFFF"/>
              <w:spacing w:before="100" w:beforeAutospacing="1" w:after="100" w:afterAutospacing="1"/>
              <w:ind w:left="1095"/>
              <w:rPr>
                <w:rFonts w:ascii="Times New Roman" w:hAnsi="Times New Roman" w:cs="Times New Roman"/>
                <w:color w:val="273540"/>
                <w:sz w:val="24"/>
                <w:szCs w:val="24"/>
              </w:rPr>
            </w:pPr>
            <w:hyperlink r:id="rId70" w:history="1">
              <w:r w:rsidRPr="00AE639E">
                <w:rPr>
                  <w:rStyle w:val="Hyperlink"/>
                  <w:rFonts w:ascii="Times New Roman" w:hAnsi="Times New Roman" w:cs="Times New Roman"/>
                  <w:sz w:val="24"/>
                  <w:szCs w:val="24"/>
                </w:rPr>
                <w:t>The Wildlife Center of Virginia</w:t>
              </w:r>
            </w:hyperlink>
            <w:r w:rsidRPr="00AE639E">
              <w:rPr>
                <w:rFonts w:ascii="Times New Roman" w:hAnsi="Times New Roman" w:cs="Times New Roman"/>
                <w:color w:val="273540"/>
                <w:sz w:val="24"/>
                <w:szCs w:val="24"/>
              </w:rPr>
              <w:t xml:space="preserve"> </w:t>
            </w:r>
          </w:p>
        </w:tc>
        <w:tc>
          <w:tcPr>
            <w:tcW w:w="1147" w:type="pct"/>
          </w:tcPr>
          <w:p w14:paraId="778D6383"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lastRenderedPageBreak/>
              <w:t>Process/Skill Questions:</w:t>
            </w:r>
          </w:p>
          <w:p w14:paraId="062F9C51" w14:textId="1E697256" w:rsidR="007617F9" w:rsidRPr="00AE639E" w:rsidRDefault="007617F9">
            <w:pPr>
              <w:numPr>
                <w:ilvl w:val="0"/>
                <w:numId w:val="114"/>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training and certifications are required for a private wildlife rehabilitator for a given species?</w:t>
            </w:r>
          </w:p>
          <w:p w14:paraId="6B8C8F7D" w14:textId="77777777" w:rsidR="007617F9" w:rsidRPr="00AE639E" w:rsidRDefault="007617F9">
            <w:pPr>
              <w:numPr>
                <w:ilvl w:val="0"/>
                <w:numId w:val="114"/>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How does a wildlife rehabilitator receive new patients? </w:t>
            </w:r>
          </w:p>
          <w:p w14:paraId="0A6993DE"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p>
        </w:tc>
        <w:tc>
          <w:tcPr>
            <w:tcW w:w="476" w:type="pct"/>
          </w:tcPr>
          <w:p w14:paraId="0F5A5D08" w14:textId="4C58990D" w:rsidR="007617F9" w:rsidRPr="00AE639E"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t>English: 11.RV, 11.RI, 11.C, 11.LU, 12.RV, 12.RI, 12.C, 12.LU</w:t>
            </w:r>
          </w:p>
        </w:tc>
        <w:tc>
          <w:tcPr>
            <w:tcW w:w="570" w:type="pct"/>
          </w:tcPr>
          <w:p w14:paraId="18AFA3EC" w14:textId="77777777" w:rsidR="007617F9"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t>AS.02.01</w:t>
            </w:r>
          </w:p>
          <w:p w14:paraId="25304810" w14:textId="77777777" w:rsidR="007617F9" w:rsidRDefault="007617F9" w:rsidP="007617F9">
            <w:pPr>
              <w:shd w:val="clear" w:color="auto" w:fill="FFFFFF"/>
              <w:spacing w:before="180" w:after="180"/>
              <w:rPr>
                <w:rFonts w:ascii="Times New Roman" w:eastAsia="Times New Roman" w:hAnsi="Times New Roman" w:cs="Times New Roman"/>
                <w:b/>
                <w:bCs/>
                <w:sz w:val="24"/>
                <w:szCs w:val="24"/>
              </w:rPr>
            </w:pPr>
          </w:p>
          <w:p w14:paraId="4849518C" w14:textId="77777777"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t>Agricultural Issues Forum</w:t>
            </w:r>
          </w:p>
        </w:tc>
        <w:tc>
          <w:tcPr>
            <w:tcW w:w="468" w:type="pct"/>
          </w:tcPr>
          <w:p w14:paraId="3FCA497E"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NAVTA Essential Skills VII.A.13</w:t>
            </w:r>
          </w:p>
        </w:tc>
      </w:tr>
      <w:tr w:rsidR="007617F9" w:rsidRPr="00AE639E" w14:paraId="3179A9C3" w14:textId="77777777" w:rsidTr="008B21B2">
        <w:tc>
          <w:tcPr>
            <w:tcW w:w="214" w:type="pct"/>
          </w:tcPr>
          <w:p w14:paraId="0E4B4E0D" w14:textId="03C8D615"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11</w:t>
            </w:r>
            <w:r w:rsidR="00FF5C9D">
              <w:rPr>
                <w:rFonts w:ascii="Times New Roman" w:eastAsia="Times New Roman" w:hAnsi="Times New Roman" w:cs="Times New Roman"/>
                <w:sz w:val="24"/>
                <w:szCs w:val="24"/>
              </w:rPr>
              <w:t>2</w:t>
            </w:r>
          </w:p>
        </w:tc>
        <w:tc>
          <w:tcPr>
            <w:tcW w:w="753" w:type="pct"/>
            <w:shd w:val="clear" w:color="auto" w:fill="FFFFFF" w:themeFill="background1"/>
            <w:tcMar>
              <w:top w:w="43" w:type="dxa"/>
              <w:left w:w="115" w:type="dxa"/>
              <w:bottom w:w="43" w:type="dxa"/>
              <w:right w:w="115" w:type="dxa"/>
            </w:tcMar>
          </w:tcPr>
          <w:p w14:paraId="79FDF12E" w14:textId="77777777" w:rsidR="007617F9" w:rsidRPr="00AE639E" w:rsidRDefault="007617F9" w:rsidP="007617F9">
            <w:pPr>
              <w:spacing w:before="100" w:beforeAutospacing="1" w:after="100" w:afterAutospacing="1"/>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(Optional) Describe provision of interim care to injured or orphaned wildlife. </w:t>
            </w:r>
          </w:p>
        </w:tc>
        <w:tc>
          <w:tcPr>
            <w:tcW w:w="1373" w:type="pct"/>
            <w:shd w:val="clear" w:color="auto" w:fill="FFFFFF" w:themeFill="background1"/>
          </w:tcPr>
          <w:p w14:paraId="1E1A7536"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Description should include</w:t>
            </w:r>
          </w:p>
          <w:p w14:paraId="780F6A10" w14:textId="77777777" w:rsidR="007617F9" w:rsidRPr="00AE639E" w:rsidRDefault="007617F9">
            <w:pPr>
              <w:numPr>
                <w:ilvl w:val="0"/>
                <w:numId w:val="115"/>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safety issues specific to working with various species of wildlife (e.g., protection from teeth, claws, beaks, talons)</w:t>
            </w:r>
          </w:p>
          <w:p w14:paraId="0264D2AA" w14:textId="77777777" w:rsidR="007617F9" w:rsidRPr="00AE639E" w:rsidRDefault="007617F9">
            <w:pPr>
              <w:numPr>
                <w:ilvl w:val="0"/>
                <w:numId w:val="115"/>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ways to determine whether an animal is orphaned</w:t>
            </w:r>
          </w:p>
          <w:p w14:paraId="70F27821" w14:textId="77777777" w:rsidR="007617F9" w:rsidRPr="00AE639E" w:rsidRDefault="007617F9">
            <w:pPr>
              <w:numPr>
                <w:ilvl w:val="0"/>
                <w:numId w:val="115"/>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the reasons for seeking counsel from a veterinarian or licensed wildlife rehabilitator, if possible, before attempting to provide any care</w:t>
            </w:r>
          </w:p>
          <w:p w14:paraId="20F788EC" w14:textId="4E542116" w:rsidR="007617F9" w:rsidRPr="00AE639E" w:rsidRDefault="007617F9">
            <w:pPr>
              <w:numPr>
                <w:ilvl w:val="0"/>
                <w:numId w:val="115"/>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species protected by laws that should be turned over to a licensed person or wildlife hospital immediately</w:t>
            </w:r>
          </w:p>
          <w:p w14:paraId="534C84C0" w14:textId="0C862CA6" w:rsidR="007617F9" w:rsidRPr="00AE639E" w:rsidRDefault="005A411D">
            <w:pPr>
              <w:numPr>
                <w:ilvl w:val="0"/>
                <w:numId w:val="115"/>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Pr>
                <w:rFonts w:ascii="Times New Roman" w:eastAsia="Times New Roman" w:hAnsi="Times New Roman" w:cs="Times New Roman"/>
                <w:color w:val="273540"/>
                <w:sz w:val="24"/>
                <w:szCs w:val="24"/>
              </w:rPr>
              <w:t>situations</w:t>
            </w:r>
            <w:r w:rsidRPr="00AE639E">
              <w:rPr>
                <w:rFonts w:ascii="Times New Roman" w:eastAsia="Times New Roman" w:hAnsi="Times New Roman" w:cs="Times New Roman"/>
                <w:color w:val="273540"/>
                <w:sz w:val="24"/>
                <w:szCs w:val="24"/>
              </w:rPr>
              <w:t xml:space="preserve"> </w:t>
            </w:r>
            <w:r w:rsidR="007617F9" w:rsidRPr="00AE639E">
              <w:rPr>
                <w:rFonts w:ascii="Times New Roman" w:eastAsia="Times New Roman" w:hAnsi="Times New Roman" w:cs="Times New Roman"/>
                <w:color w:val="273540"/>
                <w:sz w:val="24"/>
                <w:szCs w:val="24"/>
              </w:rPr>
              <w:t>when human and animal interaction is appropriate</w:t>
            </w:r>
          </w:p>
          <w:p w14:paraId="398D8A60" w14:textId="77777777" w:rsidR="007617F9" w:rsidRPr="00AE639E" w:rsidRDefault="007617F9">
            <w:pPr>
              <w:numPr>
                <w:ilvl w:val="0"/>
                <w:numId w:val="115"/>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husbandry and nutritional needs are unique to various species until transfer can occur. </w:t>
            </w:r>
          </w:p>
        </w:tc>
        <w:tc>
          <w:tcPr>
            <w:tcW w:w="1147" w:type="pct"/>
          </w:tcPr>
          <w:p w14:paraId="06024970"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t>Process/Skill Questions:</w:t>
            </w:r>
          </w:p>
          <w:p w14:paraId="20C808E2" w14:textId="77777777" w:rsidR="007617F9" w:rsidRPr="00AE639E" w:rsidRDefault="007617F9">
            <w:pPr>
              <w:numPr>
                <w:ilvl w:val="0"/>
                <w:numId w:val="116"/>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Why is it detrimental to the animal for a person not experienced in caring for wildlife to attempt to care for it rather than turning it over to a licensed person or wildlife hospital?</w:t>
            </w:r>
          </w:p>
          <w:p w14:paraId="35098C9C" w14:textId="77777777" w:rsidR="007617F9" w:rsidRPr="00AE639E" w:rsidRDefault="007617F9">
            <w:pPr>
              <w:numPr>
                <w:ilvl w:val="0"/>
                <w:numId w:val="116"/>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How can one tell if an animal has truly been orphaned?</w:t>
            </w:r>
          </w:p>
          <w:p w14:paraId="4A641397" w14:textId="77777777" w:rsidR="007617F9" w:rsidRPr="00AE639E" w:rsidRDefault="007617F9">
            <w:pPr>
              <w:numPr>
                <w:ilvl w:val="0"/>
                <w:numId w:val="116"/>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issues exist when individuals choose to rehabilitate a species that might pose a threat such as rabies?</w:t>
            </w:r>
          </w:p>
          <w:p w14:paraId="7C50564D" w14:textId="77777777" w:rsidR="007617F9" w:rsidRPr="00AE639E" w:rsidRDefault="007617F9" w:rsidP="007617F9">
            <w:pPr>
              <w:rPr>
                <w:rFonts w:ascii="Times New Roman" w:eastAsia="Times New Roman" w:hAnsi="Times New Roman" w:cs="Times New Roman"/>
                <w:sz w:val="24"/>
                <w:szCs w:val="24"/>
              </w:rPr>
            </w:pPr>
          </w:p>
        </w:tc>
        <w:tc>
          <w:tcPr>
            <w:tcW w:w="476" w:type="pct"/>
          </w:tcPr>
          <w:p w14:paraId="310BCEFF" w14:textId="7DF46647" w:rsidR="007617F9" w:rsidRPr="00AE639E"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t>English: 11.RV, 11.RI, 11.C, 11.LU, 12.RV, 12.RI, 12.C, 12.LU</w:t>
            </w:r>
          </w:p>
        </w:tc>
        <w:tc>
          <w:tcPr>
            <w:tcW w:w="570" w:type="pct"/>
          </w:tcPr>
          <w:p w14:paraId="2D10CC67" w14:textId="77777777" w:rsidR="007617F9"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t>AS.02.01</w:t>
            </w:r>
          </w:p>
          <w:p w14:paraId="787E54FF" w14:textId="77777777" w:rsidR="007617F9" w:rsidRDefault="007617F9" w:rsidP="007617F9">
            <w:pPr>
              <w:shd w:val="clear" w:color="auto" w:fill="FFFFFF"/>
              <w:spacing w:before="180" w:after="180"/>
              <w:rPr>
                <w:rFonts w:ascii="Times New Roman" w:eastAsia="Times New Roman" w:hAnsi="Times New Roman" w:cs="Times New Roman"/>
                <w:b/>
                <w:bCs/>
                <w:sz w:val="24"/>
                <w:szCs w:val="24"/>
              </w:rPr>
            </w:pPr>
          </w:p>
          <w:p w14:paraId="218FA2B7" w14:textId="77777777"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t>Veterinary Science CDE</w:t>
            </w:r>
          </w:p>
        </w:tc>
        <w:tc>
          <w:tcPr>
            <w:tcW w:w="468" w:type="pct"/>
          </w:tcPr>
          <w:p w14:paraId="1E62057F" w14:textId="77777777"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eastAsia="Times New Roman" w:hAnsi="Times New Roman" w:cs="Times New Roman"/>
                <w:sz w:val="24"/>
                <w:szCs w:val="24"/>
              </w:rPr>
              <w:t xml:space="preserve">NAVTA Essential Skills </w:t>
            </w:r>
            <w:r w:rsidRPr="00AE639E">
              <w:rPr>
                <w:rFonts w:ascii="Times New Roman" w:eastAsia="Times New Roman" w:hAnsi="Times New Roman" w:cs="Times New Roman"/>
                <w:color w:val="273540"/>
                <w:sz w:val="24"/>
                <w:szCs w:val="24"/>
              </w:rPr>
              <w:t>I.B.2; VII.A.13</w:t>
            </w:r>
          </w:p>
        </w:tc>
      </w:tr>
      <w:tr w:rsidR="007617F9" w:rsidRPr="00AE639E" w14:paraId="75EF21FC" w14:textId="77777777" w:rsidTr="008B21B2">
        <w:tc>
          <w:tcPr>
            <w:tcW w:w="214" w:type="pct"/>
          </w:tcPr>
          <w:p w14:paraId="23726267" w14:textId="3423C80F"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11</w:t>
            </w:r>
            <w:r w:rsidR="00FF5C9D">
              <w:rPr>
                <w:rFonts w:ascii="Times New Roman" w:eastAsia="Times New Roman" w:hAnsi="Times New Roman" w:cs="Times New Roman"/>
                <w:sz w:val="24"/>
                <w:szCs w:val="24"/>
              </w:rPr>
              <w:t>3</w:t>
            </w:r>
          </w:p>
        </w:tc>
        <w:tc>
          <w:tcPr>
            <w:tcW w:w="753" w:type="pct"/>
            <w:shd w:val="clear" w:color="auto" w:fill="FFFFFF" w:themeFill="background1"/>
            <w:tcMar>
              <w:top w:w="43" w:type="dxa"/>
              <w:left w:w="115" w:type="dxa"/>
              <w:bottom w:w="43" w:type="dxa"/>
              <w:right w:w="115" w:type="dxa"/>
            </w:tcMar>
          </w:tcPr>
          <w:p w14:paraId="7635C49C" w14:textId="77777777" w:rsidR="007617F9" w:rsidRPr="00AE639E" w:rsidRDefault="007617F9" w:rsidP="007617F9">
            <w:pPr>
              <w:rPr>
                <w:rFonts w:ascii="Times New Roman" w:eastAsia="Times New Roman" w:hAnsi="Times New Roman" w:cs="Times New Roman"/>
                <w:sz w:val="24"/>
                <w:szCs w:val="24"/>
              </w:rPr>
            </w:pPr>
            <w:r w:rsidRPr="00AE639E">
              <w:rPr>
                <w:rFonts w:ascii="Times New Roman" w:eastAsia="Times New Roman" w:hAnsi="Times New Roman" w:cs="Times New Roman"/>
                <w:sz w:val="24"/>
                <w:szCs w:val="24"/>
              </w:rPr>
              <w:t xml:space="preserve">(Optional) Explain legal issues affecting the care </w:t>
            </w:r>
            <w:r w:rsidRPr="00AE639E">
              <w:rPr>
                <w:rFonts w:ascii="Times New Roman" w:eastAsia="Times New Roman" w:hAnsi="Times New Roman" w:cs="Times New Roman"/>
                <w:sz w:val="24"/>
                <w:szCs w:val="24"/>
              </w:rPr>
              <w:lastRenderedPageBreak/>
              <w:t xml:space="preserve">and handling of wildlife. </w:t>
            </w:r>
          </w:p>
        </w:tc>
        <w:tc>
          <w:tcPr>
            <w:tcW w:w="1373" w:type="pct"/>
          </w:tcPr>
          <w:p w14:paraId="07C4818C"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lastRenderedPageBreak/>
              <w:t>Explanation should include</w:t>
            </w:r>
          </w:p>
          <w:p w14:paraId="18AA887E" w14:textId="77777777" w:rsidR="007617F9" w:rsidRPr="00AE639E" w:rsidRDefault="007617F9">
            <w:pPr>
              <w:numPr>
                <w:ilvl w:val="0"/>
                <w:numId w:val="117"/>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lastRenderedPageBreak/>
              <w:t>species that are protected by laws such as the Migratory Bird Treaty Act and the Endangered Species Act</w:t>
            </w:r>
          </w:p>
          <w:p w14:paraId="6142F8D4" w14:textId="77777777" w:rsidR="007617F9" w:rsidRPr="00AE639E" w:rsidRDefault="007617F9">
            <w:pPr>
              <w:numPr>
                <w:ilvl w:val="0"/>
                <w:numId w:val="117"/>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state and local laws governing wildlife</w:t>
            </w:r>
          </w:p>
          <w:p w14:paraId="6150B98D" w14:textId="77777777" w:rsidR="007617F9" w:rsidRPr="00AE639E" w:rsidRDefault="007617F9">
            <w:pPr>
              <w:numPr>
                <w:ilvl w:val="0"/>
                <w:numId w:val="117"/>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ways such laws impact the care and handling of wildlife (e.g., who is allowed to care for certain species and who is not)</w:t>
            </w:r>
          </w:p>
          <w:p w14:paraId="70EB3C92" w14:textId="77777777" w:rsidR="007617F9" w:rsidRPr="00AE639E" w:rsidRDefault="007617F9">
            <w:pPr>
              <w:numPr>
                <w:ilvl w:val="0"/>
                <w:numId w:val="117"/>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trends for human-wildlife interface</w:t>
            </w:r>
          </w:p>
          <w:p w14:paraId="0B7FB1E4" w14:textId="77777777" w:rsidR="007617F9" w:rsidRPr="00AE639E" w:rsidRDefault="007617F9">
            <w:pPr>
              <w:numPr>
                <w:ilvl w:val="0"/>
                <w:numId w:val="117"/>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the legal criteria for licensure</w:t>
            </w:r>
          </w:p>
          <w:p w14:paraId="3CD82D41" w14:textId="126BA61D" w:rsidR="007617F9" w:rsidRPr="00AE639E" w:rsidRDefault="007617F9">
            <w:pPr>
              <w:numPr>
                <w:ilvl w:val="0"/>
                <w:numId w:val="117"/>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the role of wildlife in the transmission of disease in domestic species, humans, and associated public health considerations. </w:t>
            </w:r>
          </w:p>
        </w:tc>
        <w:tc>
          <w:tcPr>
            <w:tcW w:w="1147" w:type="pct"/>
          </w:tcPr>
          <w:p w14:paraId="4C4CDDA5"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b/>
                <w:bCs/>
                <w:color w:val="273540"/>
                <w:sz w:val="24"/>
                <w:szCs w:val="24"/>
              </w:rPr>
              <w:lastRenderedPageBreak/>
              <w:t>Process/Skill Questions:</w:t>
            </w:r>
          </w:p>
          <w:p w14:paraId="3BDFE446" w14:textId="419E5C53" w:rsidR="007617F9" w:rsidRPr="00AE639E" w:rsidRDefault="007617F9">
            <w:pPr>
              <w:numPr>
                <w:ilvl w:val="0"/>
                <w:numId w:val="118"/>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lastRenderedPageBreak/>
              <w:t xml:space="preserve">What additional methods </w:t>
            </w:r>
            <w:r w:rsidR="005A411D">
              <w:rPr>
                <w:rFonts w:ascii="Times New Roman" w:eastAsia="Times New Roman" w:hAnsi="Times New Roman" w:cs="Times New Roman"/>
                <w:color w:val="273540"/>
                <w:sz w:val="24"/>
                <w:szCs w:val="24"/>
              </w:rPr>
              <w:t xml:space="preserve">does </w:t>
            </w:r>
            <w:r w:rsidRPr="00AE639E">
              <w:rPr>
                <w:rFonts w:ascii="Times New Roman" w:eastAsia="Times New Roman" w:hAnsi="Times New Roman" w:cs="Times New Roman"/>
                <w:color w:val="273540"/>
                <w:sz w:val="24"/>
                <w:szCs w:val="24"/>
              </w:rPr>
              <w:t>the state use to protect wildlife other than enacting laws that affect the care and handling of wildlife (e.g., nesting sites, eggs, habitat preservation)?</w:t>
            </w:r>
          </w:p>
          <w:p w14:paraId="17452966" w14:textId="4538DCF1" w:rsidR="007617F9" w:rsidRPr="00AE639E" w:rsidRDefault="007617F9">
            <w:pPr>
              <w:numPr>
                <w:ilvl w:val="0"/>
                <w:numId w:val="118"/>
              </w:numPr>
              <w:shd w:val="clear" w:color="auto" w:fill="FFFFFF"/>
              <w:spacing w:before="100" w:beforeAutospacing="1" w:after="100" w:afterAutospacing="1"/>
              <w:ind w:left="1095"/>
              <w:rPr>
                <w:rFonts w:ascii="Times New Roman" w:eastAsia="Times New Roman" w:hAnsi="Times New Roman" w:cs="Times New Roman"/>
                <w:color w:val="273540"/>
                <w:sz w:val="24"/>
                <w:szCs w:val="24"/>
              </w:rPr>
            </w:pPr>
            <w:r w:rsidRPr="00AE639E">
              <w:rPr>
                <w:rFonts w:ascii="Times New Roman" w:eastAsia="Times New Roman" w:hAnsi="Times New Roman" w:cs="Times New Roman"/>
                <w:color w:val="273540"/>
                <w:sz w:val="24"/>
                <w:szCs w:val="24"/>
              </w:rPr>
              <w:t>What permit levels</w:t>
            </w:r>
            <w:r w:rsidR="005A411D">
              <w:rPr>
                <w:rFonts w:ascii="Times New Roman" w:eastAsia="Times New Roman" w:hAnsi="Times New Roman" w:cs="Times New Roman"/>
                <w:color w:val="273540"/>
                <w:sz w:val="24"/>
                <w:szCs w:val="24"/>
              </w:rPr>
              <w:t xml:space="preserve"> can</w:t>
            </w:r>
            <w:r w:rsidRPr="00AE639E">
              <w:rPr>
                <w:rFonts w:ascii="Times New Roman" w:eastAsia="Times New Roman" w:hAnsi="Times New Roman" w:cs="Times New Roman"/>
                <w:color w:val="273540"/>
                <w:sz w:val="24"/>
                <w:szCs w:val="24"/>
              </w:rPr>
              <w:t xml:space="preserve"> a wildlife rehabilitator obtain through the Virginia Department of Game and Inland Fisheries? What do the different permit levels allow a rehabilitator to do?</w:t>
            </w:r>
          </w:p>
        </w:tc>
        <w:tc>
          <w:tcPr>
            <w:tcW w:w="476" w:type="pct"/>
          </w:tcPr>
          <w:p w14:paraId="5351EAF8" w14:textId="2404BAD7" w:rsidR="007617F9" w:rsidRPr="00AE639E" w:rsidRDefault="007617F9" w:rsidP="007617F9">
            <w:pPr>
              <w:shd w:val="clear" w:color="auto" w:fill="FFFFFF"/>
              <w:spacing w:before="180" w:after="180"/>
              <w:rPr>
                <w:rFonts w:ascii="Times New Roman" w:hAnsi="Times New Roman" w:cs="Times New Roman"/>
                <w:sz w:val="24"/>
                <w:szCs w:val="24"/>
              </w:rPr>
            </w:pPr>
            <w:r>
              <w:rPr>
                <w:rFonts w:ascii="Times New Roman" w:hAnsi="Times New Roman" w:cs="Times New Roman"/>
                <w:sz w:val="24"/>
                <w:szCs w:val="24"/>
              </w:rPr>
              <w:lastRenderedPageBreak/>
              <w:t xml:space="preserve">English: 11.DSR, </w:t>
            </w:r>
            <w:r>
              <w:rPr>
                <w:rFonts w:ascii="Times New Roman" w:hAnsi="Times New Roman" w:cs="Times New Roman"/>
                <w:sz w:val="24"/>
                <w:szCs w:val="24"/>
              </w:rPr>
              <w:lastRenderedPageBreak/>
              <w:t>11.RV, 11.RI, 11.C, 11.LU, 12.RV, 12.RI, 12.C, 12.LU</w:t>
            </w:r>
          </w:p>
        </w:tc>
        <w:tc>
          <w:tcPr>
            <w:tcW w:w="570" w:type="pct"/>
          </w:tcPr>
          <w:p w14:paraId="08B01FC9" w14:textId="77777777" w:rsidR="007617F9" w:rsidRDefault="007617F9" w:rsidP="007617F9">
            <w:pPr>
              <w:shd w:val="clear" w:color="auto" w:fill="FFFFFF"/>
              <w:spacing w:before="180" w:after="180"/>
              <w:rPr>
                <w:rFonts w:ascii="Times New Roman" w:hAnsi="Times New Roman" w:cs="Times New Roman"/>
                <w:sz w:val="24"/>
                <w:szCs w:val="24"/>
              </w:rPr>
            </w:pPr>
            <w:r w:rsidRPr="00AE639E">
              <w:rPr>
                <w:rFonts w:ascii="Times New Roman" w:hAnsi="Times New Roman" w:cs="Times New Roman"/>
                <w:sz w:val="24"/>
                <w:szCs w:val="24"/>
              </w:rPr>
              <w:lastRenderedPageBreak/>
              <w:t>AS.02.01</w:t>
            </w:r>
          </w:p>
          <w:p w14:paraId="67C026E0" w14:textId="77777777" w:rsidR="007617F9" w:rsidRDefault="007617F9" w:rsidP="007617F9">
            <w:pPr>
              <w:shd w:val="clear" w:color="auto" w:fill="FFFFFF"/>
              <w:spacing w:before="180" w:after="180"/>
              <w:rPr>
                <w:rFonts w:ascii="Times New Roman" w:eastAsia="Times New Roman" w:hAnsi="Times New Roman" w:cs="Times New Roman"/>
                <w:b/>
                <w:bCs/>
                <w:sz w:val="24"/>
                <w:szCs w:val="24"/>
              </w:rPr>
            </w:pPr>
          </w:p>
          <w:p w14:paraId="51A05CCE" w14:textId="77777777"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r w:rsidRPr="00AE639E">
              <w:rPr>
                <w:rFonts w:ascii="Times New Roman" w:hAnsi="Times New Roman" w:cs="Times New Roman"/>
                <w:sz w:val="24"/>
                <w:szCs w:val="24"/>
              </w:rPr>
              <w:t>Agricultural Issues Forum</w:t>
            </w:r>
          </w:p>
        </w:tc>
        <w:tc>
          <w:tcPr>
            <w:tcW w:w="468" w:type="pct"/>
          </w:tcPr>
          <w:p w14:paraId="1015273A" w14:textId="77777777" w:rsidR="007617F9" w:rsidRPr="00AE639E" w:rsidRDefault="007617F9" w:rsidP="007617F9">
            <w:pPr>
              <w:shd w:val="clear" w:color="auto" w:fill="FFFFFF"/>
              <w:spacing w:before="180" w:after="180"/>
              <w:rPr>
                <w:rFonts w:ascii="Times New Roman" w:eastAsia="Times New Roman" w:hAnsi="Times New Roman" w:cs="Times New Roman"/>
                <w:color w:val="273540"/>
                <w:sz w:val="24"/>
                <w:szCs w:val="24"/>
              </w:rPr>
            </w:pPr>
            <w:r w:rsidRPr="00AE639E">
              <w:rPr>
                <w:rFonts w:ascii="Times New Roman" w:eastAsia="Times New Roman" w:hAnsi="Times New Roman" w:cs="Times New Roman"/>
                <w:sz w:val="24"/>
                <w:szCs w:val="24"/>
              </w:rPr>
              <w:lastRenderedPageBreak/>
              <w:t xml:space="preserve">NAVTA Essential </w:t>
            </w:r>
            <w:r w:rsidRPr="00AE639E">
              <w:rPr>
                <w:rFonts w:ascii="Times New Roman" w:eastAsia="Times New Roman" w:hAnsi="Times New Roman" w:cs="Times New Roman"/>
                <w:sz w:val="24"/>
                <w:szCs w:val="24"/>
              </w:rPr>
              <w:lastRenderedPageBreak/>
              <w:t xml:space="preserve">Skills </w:t>
            </w:r>
            <w:r w:rsidRPr="00AE639E">
              <w:rPr>
                <w:rFonts w:ascii="Times New Roman" w:eastAsia="Times New Roman" w:hAnsi="Times New Roman" w:cs="Times New Roman"/>
                <w:color w:val="273540"/>
                <w:sz w:val="24"/>
                <w:szCs w:val="24"/>
              </w:rPr>
              <w:t>I.B.2; VII.A.9, 10, 13</w:t>
            </w:r>
          </w:p>
          <w:p w14:paraId="168E8E20" w14:textId="77777777" w:rsidR="007617F9" w:rsidRPr="00AE639E" w:rsidRDefault="007617F9" w:rsidP="007617F9">
            <w:pPr>
              <w:shd w:val="clear" w:color="auto" w:fill="FFFFFF"/>
              <w:spacing w:before="180" w:after="180"/>
              <w:rPr>
                <w:rFonts w:ascii="Times New Roman" w:eastAsia="Times New Roman" w:hAnsi="Times New Roman" w:cs="Times New Roman"/>
                <w:b/>
                <w:bCs/>
                <w:color w:val="273540"/>
                <w:sz w:val="24"/>
                <w:szCs w:val="24"/>
              </w:rPr>
            </w:pPr>
          </w:p>
        </w:tc>
      </w:tr>
    </w:tbl>
    <w:p w14:paraId="7F05B263" w14:textId="77777777" w:rsidR="00141599" w:rsidRPr="00EA5709" w:rsidRDefault="00141599" w:rsidP="0070070F">
      <w:pPr>
        <w:spacing w:before="100" w:beforeAutospacing="1" w:after="100" w:afterAutospacing="1" w:line="240" w:lineRule="auto"/>
        <w:outlineLvl w:val="0"/>
        <w:rPr>
          <w:rFonts w:ascii="Times New Roman" w:eastAsia="Times New Roman" w:hAnsi="Times New Roman" w:cs="Times New Roman"/>
          <w:sz w:val="24"/>
          <w:szCs w:val="24"/>
        </w:rPr>
      </w:pPr>
    </w:p>
    <w:sectPr w:rsidR="00141599" w:rsidRPr="00EA5709" w:rsidSect="007B500B">
      <w:footerReference w:type="default" r:id="rId71"/>
      <w:pgSz w:w="20160" w:h="12240" w:orient="landscape"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2B4AA" w14:textId="77777777" w:rsidR="00D24957" w:rsidRDefault="00D24957" w:rsidP="0093205B">
      <w:pPr>
        <w:spacing w:after="0" w:line="240" w:lineRule="auto"/>
      </w:pPr>
      <w:r>
        <w:separator/>
      </w:r>
    </w:p>
  </w:endnote>
  <w:endnote w:type="continuationSeparator" w:id="0">
    <w:p w14:paraId="14F5A1D5" w14:textId="77777777" w:rsidR="00D24957" w:rsidRDefault="00D24957" w:rsidP="0093205B">
      <w:pPr>
        <w:spacing w:after="0" w:line="240" w:lineRule="auto"/>
      </w:pPr>
      <w:r>
        <w:continuationSeparator/>
      </w:r>
    </w:p>
  </w:endnote>
  <w:endnote w:type="continuationNotice" w:id="1">
    <w:p w14:paraId="04C0928C" w14:textId="77777777" w:rsidR="00D24957" w:rsidRDefault="00D249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368812"/>
      <w:docPartObj>
        <w:docPartGallery w:val="Page Numbers (Bottom of Page)"/>
        <w:docPartUnique/>
      </w:docPartObj>
    </w:sdtPr>
    <w:sdtEndPr>
      <w:rPr>
        <w:noProof/>
      </w:rPr>
    </w:sdtEndPr>
    <w:sdtContent>
      <w:p w14:paraId="1559544C" w14:textId="5D536AFE" w:rsidR="00EB5C38" w:rsidRDefault="00272A15" w:rsidP="004770F1">
        <w:pPr>
          <w:pStyle w:val="Footer"/>
        </w:pPr>
        <w:r w:rsidRPr="00B56320">
          <w:rPr>
            <w:rFonts w:ascii="Times New Roman" w:hAnsi="Times New Roman" w:cs="Times New Roman"/>
            <w:sz w:val="20"/>
            <w:szCs w:val="20"/>
          </w:rPr>
          <w:t>©</w:t>
        </w:r>
        <w:r>
          <w:rPr>
            <w:rFonts w:ascii="Times New Roman" w:hAnsi="Times New Roman" w:cs="Times New Roman"/>
            <w:sz w:val="20"/>
            <w:szCs w:val="20"/>
          </w:rPr>
          <w:t xml:space="preserve"> </w:t>
        </w:r>
        <w:r w:rsidR="00442832" w:rsidRPr="00B56320">
          <w:rPr>
            <w:rFonts w:ascii="Times New Roman" w:hAnsi="Times New Roman" w:cs="Times New Roman"/>
            <w:sz w:val="20"/>
            <w:szCs w:val="20"/>
          </w:rPr>
          <w:t>Virginia Department of Education and CTE Resource Center</w:t>
        </w:r>
        <w:r w:rsidR="007B500B">
          <w:rPr>
            <w:rFonts w:ascii="Times New Roman" w:hAnsi="Times New Roman" w:cs="Times New Roman"/>
            <w:sz w:val="20"/>
            <w:szCs w:val="20"/>
          </w:rPr>
          <w:t xml:space="preserve"> – </w:t>
        </w:r>
        <w:r w:rsidR="00751A30">
          <w:rPr>
            <w:rFonts w:ascii="Times New Roman" w:hAnsi="Times New Roman" w:cs="Times New Roman"/>
            <w:sz w:val="20"/>
            <w:szCs w:val="20"/>
          </w:rPr>
          <w:t>2026</w:t>
        </w:r>
        <w:r w:rsidR="007B500B">
          <w:rPr>
            <w:rFonts w:ascii="Times New Roman" w:hAnsi="Times New Roman" w:cs="Times New Roman"/>
            <w:sz w:val="20"/>
            <w:szCs w:val="20"/>
          </w:rPr>
          <w:tab/>
        </w:r>
        <w:r w:rsidR="007B500B">
          <w:rPr>
            <w:rFonts w:ascii="Times New Roman" w:hAnsi="Times New Roman" w:cs="Times New Roman"/>
            <w:sz w:val="20"/>
            <w:szCs w:val="20"/>
          </w:rPr>
          <w:tab/>
        </w:r>
        <w:r w:rsidR="007B500B">
          <w:rPr>
            <w:rFonts w:ascii="Times New Roman" w:hAnsi="Times New Roman" w:cs="Times New Roman"/>
            <w:sz w:val="20"/>
            <w:szCs w:val="20"/>
          </w:rPr>
          <w:tab/>
        </w:r>
        <w:r w:rsidR="007B500B">
          <w:rPr>
            <w:rFonts w:ascii="Times New Roman" w:hAnsi="Times New Roman" w:cs="Times New Roman"/>
            <w:sz w:val="20"/>
            <w:szCs w:val="20"/>
          </w:rPr>
          <w:tab/>
        </w:r>
        <w:r w:rsidR="007B500B">
          <w:rPr>
            <w:rFonts w:ascii="Times New Roman" w:hAnsi="Times New Roman" w:cs="Times New Roman"/>
            <w:sz w:val="20"/>
            <w:szCs w:val="20"/>
          </w:rPr>
          <w:tab/>
        </w:r>
        <w:r w:rsidR="007B500B">
          <w:rPr>
            <w:rFonts w:ascii="Times New Roman" w:hAnsi="Times New Roman" w:cs="Times New Roman"/>
            <w:sz w:val="20"/>
            <w:szCs w:val="20"/>
          </w:rPr>
          <w:tab/>
        </w:r>
        <w:r w:rsidR="00442832">
          <w:tab/>
        </w:r>
        <w:r w:rsidR="00442832">
          <w:tab/>
        </w:r>
        <w:r w:rsidR="00442832">
          <w:tab/>
        </w:r>
        <w:r w:rsidR="00442832">
          <w:tab/>
        </w:r>
        <w:r w:rsidR="00442832">
          <w:tab/>
        </w:r>
        <w:r w:rsidR="00442832">
          <w:fldChar w:fldCharType="begin"/>
        </w:r>
        <w:r w:rsidR="00442832">
          <w:instrText xml:space="preserve"> PAGE   \* MERGEFORMAT </w:instrText>
        </w:r>
        <w:r w:rsidR="00442832">
          <w:fldChar w:fldCharType="separate"/>
        </w:r>
        <w:r w:rsidR="00442832">
          <w:rPr>
            <w:noProof/>
          </w:rPr>
          <w:t>2</w:t>
        </w:r>
        <w:r w:rsidR="00442832">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0C888" w14:textId="77777777" w:rsidR="00D24957" w:rsidRDefault="00D24957" w:rsidP="0093205B">
      <w:pPr>
        <w:spacing w:after="0" w:line="240" w:lineRule="auto"/>
      </w:pPr>
      <w:r>
        <w:separator/>
      </w:r>
    </w:p>
  </w:footnote>
  <w:footnote w:type="continuationSeparator" w:id="0">
    <w:p w14:paraId="0D4BE0EF" w14:textId="77777777" w:rsidR="00D24957" w:rsidRDefault="00D24957" w:rsidP="0093205B">
      <w:pPr>
        <w:spacing w:after="0" w:line="240" w:lineRule="auto"/>
      </w:pPr>
      <w:r>
        <w:continuationSeparator/>
      </w:r>
    </w:p>
  </w:footnote>
  <w:footnote w:type="continuationNotice" w:id="1">
    <w:p w14:paraId="44E70846" w14:textId="77777777" w:rsidR="00D24957" w:rsidRDefault="00D2495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30C97"/>
    <w:multiLevelType w:val="multilevel"/>
    <w:tmpl w:val="15C20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FA132C"/>
    <w:multiLevelType w:val="hybridMultilevel"/>
    <w:tmpl w:val="A0020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F4B6B"/>
    <w:multiLevelType w:val="multilevel"/>
    <w:tmpl w:val="0A9207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1672FD"/>
    <w:multiLevelType w:val="multilevel"/>
    <w:tmpl w:val="45645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D45750"/>
    <w:multiLevelType w:val="multilevel"/>
    <w:tmpl w:val="CF103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AE7892"/>
    <w:multiLevelType w:val="multilevel"/>
    <w:tmpl w:val="983A9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265680"/>
    <w:multiLevelType w:val="hybridMultilevel"/>
    <w:tmpl w:val="53402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47040D"/>
    <w:multiLevelType w:val="hybridMultilevel"/>
    <w:tmpl w:val="17C06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CA155B"/>
    <w:multiLevelType w:val="multilevel"/>
    <w:tmpl w:val="EAB6C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E971F4"/>
    <w:multiLevelType w:val="hybridMultilevel"/>
    <w:tmpl w:val="C39CDA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E284AB8"/>
    <w:multiLevelType w:val="multilevel"/>
    <w:tmpl w:val="92844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613FB0"/>
    <w:multiLevelType w:val="multilevel"/>
    <w:tmpl w:val="008EA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F136CB1"/>
    <w:multiLevelType w:val="multilevel"/>
    <w:tmpl w:val="3566E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8511E8"/>
    <w:multiLevelType w:val="multilevel"/>
    <w:tmpl w:val="3508CD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0F1202E"/>
    <w:multiLevelType w:val="multilevel"/>
    <w:tmpl w:val="9222B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1C61AC5"/>
    <w:multiLevelType w:val="multilevel"/>
    <w:tmpl w:val="7A188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3460EB6"/>
    <w:multiLevelType w:val="multilevel"/>
    <w:tmpl w:val="1D54A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3D034DA"/>
    <w:multiLevelType w:val="multilevel"/>
    <w:tmpl w:val="AF7CA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4B8174B"/>
    <w:multiLevelType w:val="multilevel"/>
    <w:tmpl w:val="8BB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6376DC2"/>
    <w:multiLevelType w:val="hybridMultilevel"/>
    <w:tmpl w:val="EDB83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A96A8F"/>
    <w:multiLevelType w:val="hybridMultilevel"/>
    <w:tmpl w:val="9716A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9D6A66"/>
    <w:multiLevelType w:val="multilevel"/>
    <w:tmpl w:val="3E082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B1352E5"/>
    <w:multiLevelType w:val="multilevel"/>
    <w:tmpl w:val="BA420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BFA06F4"/>
    <w:multiLevelType w:val="multilevel"/>
    <w:tmpl w:val="F20C5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C7736BC"/>
    <w:multiLevelType w:val="multilevel"/>
    <w:tmpl w:val="13BA0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F25153A"/>
    <w:multiLevelType w:val="multilevel"/>
    <w:tmpl w:val="314EF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04E0D84"/>
    <w:multiLevelType w:val="multilevel"/>
    <w:tmpl w:val="64FED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1C77C21"/>
    <w:multiLevelType w:val="multilevel"/>
    <w:tmpl w:val="8DA20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21948B4"/>
    <w:multiLevelType w:val="multilevel"/>
    <w:tmpl w:val="ADDA3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365257F"/>
    <w:multiLevelType w:val="multilevel"/>
    <w:tmpl w:val="83908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3CB5C80"/>
    <w:multiLevelType w:val="multilevel"/>
    <w:tmpl w:val="DB481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49A6ABB"/>
    <w:multiLevelType w:val="multilevel"/>
    <w:tmpl w:val="93024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62D589A"/>
    <w:multiLevelType w:val="multilevel"/>
    <w:tmpl w:val="B3C64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6E8453F"/>
    <w:multiLevelType w:val="multilevel"/>
    <w:tmpl w:val="639A7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6F547FE"/>
    <w:multiLevelType w:val="multilevel"/>
    <w:tmpl w:val="6066B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732697C"/>
    <w:multiLevelType w:val="hybridMultilevel"/>
    <w:tmpl w:val="F1B43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7801C43"/>
    <w:multiLevelType w:val="multilevel"/>
    <w:tmpl w:val="B4C69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7A06C0C"/>
    <w:multiLevelType w:val="multilevel"/>
    <w:tmpl w:val="A4EEE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7C612F3"/>
    <w:multiLevelType w:val="multilevel"/>
    <w:tmpl w:val="3CD4F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7F92CE2"/>
    <w:multiLevelType w:val="hybridMultilevel"/>
    <w:tmpl w:val="33EAD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8015E86"/>
    <w:multiLevelType w:val="multilevel"/>
    <w:tmpl w:val="1CE00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8255439"/>
    <w:multiLevelType w:val="multilevel"/>
    <w:tmpl w:val="98AC8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8E33FF6"/>
    <w:multiLevelType w:val="multilevel"/>
    <w:tmpl w:val="EDE29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9822A2E"/>
    <w:multiLevelType w:val="multilevel"/>
    <w:tmpl w:val="9D5EB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AB4738A"/>
    <w:multiLevelType w:val="hybridMultilevel"/>
    <w:tmpl w:val="751A0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B010DEF"/>
    <w:multiLevelType w:val="multilevel"/>
    <w:tmpl w:val="59488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B715317"/>
    <w:multiLevelType w:val="multilevel"/>
    <w:tmpl w:val="C5468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BDC62EB"/>
    <w:multiLevelType w:val="multilevel"/>
    <w:tmpl w:val="2B4ED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C28414B"/>
    <w:multiLevelType w:val="multilevel"/>
    <w:tmpl w:val="58AAF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C5750FF"/>
    <w:multiLevelType w:val="multilevel"/>
    <w:tmpl w:val="0E401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C6144DD"/>
    <w:multiLevelType w:val="multilevel"/>
    <w:tmpl w:val="2FF8C5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DD33EED"/>
    <w:multiLevelType w:val="multilevel"/>
    <w:tmpl w:val="A33E1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DFA11BA"/>
    <w:multiLevelType w:val="multilevel"/>
    <w:tmpl w:val="8EB8B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E0D605B"/>
    <w:multiLevelType w:val="multilevel"/>
    <w:tmpl w:val="78CCB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E470D5F"/>
    <w:multiLevelType w:val="multilevel"/>
    <w:tmpl w:val="4F8AD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F2602B7"/>
    <w:multiLevelType w:val="multilevel"/>
    <w:tmpl w:val="15C20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0626D2E"/>
    <w:multiLevelType w:val="multilevel"/>
    <w:tmpl w:val="15C20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0B55C00"/>
    <w:multiLevelType w:val="multilevel"/>
    <w:tmpl w:val="58228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10708A6"/>
    <w:multiLevelType w:val="multilevel"/>
    <w:tmpl w:val="D5664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4903AD5"/>
    <w:multiLevelType w:val="multilevel"/>
    <w:tmpl w:val="61BCF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55D76B5"/>
    <w:multiLevelType w:val="hybridMultilevel"/>
    <w:tmpl w:val="ADA65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BC220D"/>
    <w:multiLevelType w:val="multilevel"/>
    <w:tmpl w:val="05725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62A1851"/>
    <w:multiLevelType w:val="multilevel"/>
    <w:tmpl w:val="32A08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6995201"/>
    <w:multiLevelType w:val="hybridMultilevel"/>
    <w:tmpl w:val="56881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7D80662"/>
    <w:multiLevelType w:val="hybridMultilevel"/>
    <w:tmpl w:val="056E9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8E30B7F"/>
    <w:multiLevelType w:val="multilevel"/>
    <w:tmpl w:val="52F05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9104E13"/>
    <w:multiLevelType w:val="multilevel"/>
    <w:tmpl w:val="EF842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9A47BF5"/>
    <w:multiLevelType w:val="hybridMultilevel"/>
    <w:tmpl w:val="32CE6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AA91B7E"/>
    <w:multiLevelType w:val="multilevel"/>
    <w:tmpl w:val="C1F8C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AC97179"/>
    <w:multiLevelType w:val="multilevel"/>
    <w:tmpl w:val="0AEEA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AF75D5C"/>
    <w:multiLevelType w:val="multilevel"/>
    <w:tmpl w:val="A91E9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C781040"/>
    <w:multiLevelType w:val="multilevel"/>
    <w:tmpl w:val="4DCCF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D2F6643"/>
    <w:multiLevelType w:val="multilevel"/>
    <w:tmpl w:val="EF6A6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E1B45F8"/>
    <w:multiLevelType w:val="hybridMultilevel"/>
    <w:tmpl w:val="DF50B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EE05526"/>
    <w:multiLevelType w:val="multilevel"/>
    <w:tmpl w:val="C9F2E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FD35104"/>
    <w:multiLevelType w:val="multilevel"/>
    <w:tmpl w:val="89669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3FF30CE1"/>
    <w:multiLevelType w:val="multilevel"/>
    <w:tmpl w:val="7B3E6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3FFC7818"/>
    <w:multiLevelType w:val="hybridMultilevel"/>
    <w:tmpl w:val="FC46B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18A0FF1"/>
    <w:multiLevelType w:val="multilevel"/>
    <w:tmpl w:val="6B0C2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26552B5"/>
    <w:multiLevelType w:val="multilevel"/>
    <w:tmpl w:val="68BEA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2671B4F"/>
    <w:multiLevelType w:val="multilevel"/>
    <w:tmpl w:val="95CE7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2BB4362"/>
    <w:multiLevelType w:val="multilevel"/>
    <w:tmpl w:val="9C002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30A09E1"/>
    <w:multiLevelType w:val="multilevel"/>
    <w:tmpl w:val="4CE8B4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47E59D6"/>
    <w:multiLevelType w:val="hybridMultilevel"/>
    <w:tmpl w:val="62561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59A7A5E"/>
    <w:multiLevelType w:val="hybridMultilevel"/>
    <w:tmpl w:val="636CB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6E87309"/>
    <w:multiLevelType w:val="multilevel"/>
    <w:tmpl w:val="F31C3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701320E"/>
    <w:multiLevelType w:val="multilevel"/>
    <w:tmpl w:val="ACE8D4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8D56086"/>
    <w:multiLevelType w:val="multilevel"/>
    <w:tmpl w:val="9D4CF8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4991049C"/>
    <w:multiLevelType w:val="multilevel"/>
    <w:tmpl w:val="0D5CE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4B5B1EF1"/>
    <w:multiLevelType w:val="hybridMultilevel"/>
    <w:tmpl w:val="76703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BC33680"/>
    <w:multiLevelType w:val="multilevel"/>
    <w:tmpl w:val="3AC63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4BDE4D02"/>
    <w:multiLevelType w:val="multilevel"/>
    <w:tmpl w:val="11E4B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C2E4B89"/>
    <w:multiLevelType w:val="multilevel"/>
    <w:tmpl w:val="F11E9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D336E88"/>
    <w:multiLevelType w:val="multilevel"/>
    <w:tmpl w:val="4852C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2705305"/>
    <w:multiLevelType w:val="hybridMultilevel"/>
    <w:tmpl w:val="5BCE5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2A96AF4"/>
    <w:multiLevelType w:val="multilevel"/>
    <w:tmpl w:val="D6B69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2D02DBD"/>
    <w:multiLevelType w:val="multilevel"/>
    <w:tmpl w:val="F008F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4934613"/>
    <w:multiLevelType w:val="multilevel"/>
    <w:tmpl w:val="FA649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4E47AB1"/>
    <w:multiLevelType w:val="multilevel"/>
    <w:tmpl w:val="78D64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6AD6EFC"/>
    <w:multiLevelType w:val="multilevel"/>
    <w:tmpl w:val="36DAC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8492B75"/>
    <w:multiLevelType w:val="hybridMultilevel"/>
    <w:tmpl w:val="CFA69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9402557"/>
    <w:multiLevelType w:val="hybridMultilevel"/>
    <w:tmpl w:val="47D4F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9903904"/>
    <w:multiLevelType w:val="multilevel"/>
    <w:tmpl w:val="3E186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59F727E3"/>
    <w:multiLevelType w:val="multilevel"/>
    <w:tmpl w:val="E70C5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5AE26B28"/>
    <w:multiLevelType w:val="multilevel"/>
    <w:tmpl w:val="79565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B256734"/>
    <w:multiLevelType w:val="hybridMultilevel"/>
    <w:tmpl w:val="035C2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CA86309"/>
    <w:multiLevelType w:val="hybridMultilevel"/>
    <w:tmpl w:val="54407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E3F5669"/>
    <w:multiLevelType w:val="multilevel"/>
    <w:tmpl w:val="657E2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5EB87528"/>
    <w:multiLevelType w:val="multilevel"/>
    <w:tmpl w:val="9252F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5F366C70"/>
    <w:multiLevelType w:val="multilevel"/>
    <w:tmpl w:val="AD040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05573A7"/>
    <w:multiLevelType w:val="multilevel"/>
    <w:tmpl w:val="4412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0903D96"/>
    <w:multiLevelType w:val="multilevel"/>
    <w:tmpl w:val="D1F06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1065D87"/>
    <w:multiLevelType w:val="hybridMultilevel"/>
    <w:tmpl w:val="467C8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1456C16"/>
    <w:multiLevelType w:val="multilevel"/>
    <w:tmpl w:val="B6FA3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2047B0E"/>
    <w:multiLevelType w:val="multilevel"/>
    <w:tmpl w:val="2410F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635B7237"/>
    <w:multiLevelType w:val="hybridMultilevel"/>
    <w:tmpl w:val="F3F8F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639638CF"/>
    <w:multiLevelType w:val="multilevel"/>
    <w:tmpl w:val="29E8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63A500E8"/>
    <w:multiLevelType w:val="multilevel"/>
    <w:tmpl w:val="D7927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67D18E7"/>
    <w:multiLevelType w:val="hybridMultilevel"/>
    <w:tmpl w:val="1F209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86941D3"/>
    <w:multiLevelType w:val="multilevel"/>
    <w:tmpl w:val="00C04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68E61ACF"/>
    <w:multiLevelType w:val="multilevel"/>
    <w:tmpl w:val="44C6C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69B76CFA"/>
    <w:multiLevelType w:val="multilevel"/>
    <w:tmpl w:val="24761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6ACF5586"/>
    <w:multiLevelType w:val="hybridMultilevel"/>
    <w:tmpl w:val="8D4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6B0A3B98"/>
    <w:multiLevelType w:val="multilevel"/>
    <w:tmpl w:val="0DE8B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E063C56"/>
    <w:multiLevelType w:val="multilevel"/>
    <w:tmpl w:val="E8186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6E3407F9"/>
    <w:multiLevelType w:val="multilevel"/>
    <w:tmpl w:val="2182C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6EF756C1"/>
    <w:multiLevelType w:val="hybridMultilevel"/>
    <w:tmpl w:val="F8B4A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6F393395"/>
    <w:multiLevelType w:val="multilevel"/>
    <w:tmpl w:val="0F8CC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6F945D89"/>
    <w:multiLevelType w:val="multilevel"/>
    <w:tmpl w:val="17568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6FC80C61"/>
    <w:multiLevelType w:val="multilevel"/>
    <w:tmpl w:val="46BAB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712320B4"/>
    <w:multiLevelType w:val="multilevel"/>
    <w:tmpl w:val="C898F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1743706"/>
    <w:multiLevelType w:val="multilevel"/>
    <w:tmpl w:val="55701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73B54AD2"/>
    <w:multiLevelType w:val="multilevel"/>
    <w:tmpl w:val="4E50D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44662D2"/>
    <w:multiLevelType w:val="multilevel"/>
    <w:tmpl w:val="C2408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751752A3"/>
    <w:multiLevelType w:val="multilevel"/>
    <w:tmpl w:val="1C1E21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75394E4F"/>
    <w:multiLevelType w:val="multilevel"/>
    <w:tmpl w:val="E4843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5C557A0"/>
    <w:multiLevelType w:val="multilevel"/>
    <w:tmpl w:val="DCAC3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765F7EC2"/>
    <w:multiLevelType w:val="hybridMultilevel"/>
    <w:tmpl w:val="AE6CF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768A6D50"/>
    <w:multiLevelType w:val="multilevel"/>
    <w:tmpl w:val="D39EE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77CC0D24"/>
    <w:multiLevelType w:val="multilevel"/>
    <w:tmpl w:val="BA68B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784370C7"/>
    <w:multiLevelType w:val="multilevel"/>
    <w:tmpl w:val="9078C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78E0068F"/>
    <w:multiLevelType w:val="multilevel"/>
    <w:tmpl w:val="B3844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7A155926"/>
    <w:multiLevelType w:val="multilevel"/>
    <w:tmpl w:val="B386B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7A4D37DC"/>
    <w:multiLevelType w:val="multilevel"/>
    <w:tmpl w:val="4A063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7A571BB2"/>
    <w:multiLevelType w:val="hybridMultilevel"/>
    <w:tmpl w:val="74762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7A630DC3"/>
    <w:multiLevelType w:val="multilevel"/>
    <w:tmpl w:val="3ABE00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7C3B3E4F"/>
    <w:multiLevelType w:val="multilevel"/>
    <w:tmpl w:val="1ABC2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7D753C07"/>
    <w:multiLevelType w:val="multilevel"/>
    <w:tmpl w:val="47C84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7DB56586"/>
    <w:multiLevelType w:val="multilevel"/>
    <w:tmpl w:val="FE967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7F6A5FED"/>
    <w:multiLevelType w:val="hybridMultilevel"/>
    <w:tmpl w:val="9FE82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7FC91D0D"/>
    <w:multiLevelType w:val="hybridMultilevel"/>
    <w:tmpl w:val="61E06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6560635">
    <w:abstractNumId w:val="47"/>
  </w:num>
  <w:num w:numId="2" w16cid:durableId="546379351">
    <w:abstractNumId w:val="63"/>
  </w:num>
  <w:num w:numId="3" w16cid:durableId="573709734">
    <w:abstractNumId w:val="111"/>
  </w:num>
  <w:num w:numId="4" w16cid:durableId="727916487">
    <w:abstractNumId w:val="105"/>
  </w:num>
  <w:num w:numId="5" w16cid:durableId="563680408">
    <w:abstractNumId w:val="104"/>
  </w:num>
  <w:num w:numId="6" w16cid:durableId="1173643441">
    <w:abstractNumId w:val="83"/>
  </w:num>
  <w:num w:numId="7" w16cid:durableId="1001082455">
    <w:abstractNumId w:val="39"/>
  </w:num>
  <w:num w:numId="8" w16cid:durableId="45837068">
    <w:abstractNumId w:val="46"/>
  </w:num>
  <w:num w:numId="9" w16cid:durableId="974870395">
    <w:abstractNumId w:val="115"/>
  </w:num>
  <w:num w:numId="10" w16cid:durableId="484473606">
    <w:abstractNumId w:val="122"/>
  </w:num>
  <w:num w:numId="11" w16cid:durableId="1199313843">
    <w:abstractNumId w:val="90"/>
  </w:num>
  <w:num w:numId="12" w16cid:durableId="1461801576">
    <w:abstractNumId w:val="35"/>
  </w:num>
  <w:num w:numId="13" w16cid:durableId="517550277">
    <w:abstractNumId w:val="92"/>
  </w:num>
  <w:num w:numId="14" w16cid:durableId="1533877315">
    <w:abstractNumId w:val="137"/>
  </w:num>
  <w:num w:numId="15" w16cid:durableId="1795128996">
    <w:abstractNumId w:val="31"/>
  </w:num>
  <w:num w:numId="16" w16cid:durableId="698165391">
    <w:abstractNumId w:val="73"/>
  </w:num>
  <w:num w:numId="17" w16cid:durableId="2041776411">
    <w:abstractNumId w:val="150"/>
  </w:num>
  <w:num w:numId="18" w16cid:durableId="477459436">
    <w:abstractNumId w:val="109"/>
  </w:num>
  <w:num w:numId="19" w16cid:durableId="1771122176">
    <w:abstractNumId w:val="144"/>
  </w:num>
  <w:num w:numId="20" w16cid:durableId="1413700262">
    <w:abstractNumId w:val="14"/>
  </w:num>
  <w:num w:numId="21" w16cid:durableId="1944261211">
    <w:abstractNumId w:val="100"/>
  </w:num>
  <w:num w:numId="22" w16cid:durableId="761533272">
    <w:abstractNumId w:val="61"/>
  </w:num>
  <w:num w:numId="23" w16cid:durableId="1468009930">
    <w:abstractNumId w:val="77"/>
  </w:num>
  <w:num w:numId="24" w16cid:durableId="567812076">
    <w:abstractNumId w:val="118"/>
  </w:num>
  <w:num w:numId="25" w16cid:durableId="1471945628">
    <w:abstractNumId w:val="128"/>
  </w:num>
  <w:num w:numId="26" w16cid:durableId="533421399">
    <w:abstractNumId w:val="20"/>
  </w:num>
  <w:num w:numId="27" w16cid:durableId="972445683">
    <w:abstractNumId w:val="125"/>
  </w:num>
  <w:num w:numId="28" w16cid:durableId="1497071325">
    <w:abstractNumId w:val="89"/>
  </w:num>
  <w:num w:numId="29" w16cid:durableId="1179075334">
    <w:abstractNumId w:val="103"/>
  </w:num>
  <w:num w:numId="30" w16cid:durableId="1874686643">
    <w:abstractNumId w:val="7"/>
  </w:num>
  <w:num w:numId="31" w16cid:durableId="1205560800">
    <w:abstractNumId w:val="6"/>
  </w:num>
  <w:num w:numId="32" w16cid:durableId="1851867190">
    <w:abstractNumId w:val="120"/>
  </w:num>
  <w:num w:numId="33" w16cid:durableId="2074545544">
    <w:abstractNumId w:val="106"/>
  </w:num>
  <w:num w:numId="34" w16cid:durableId="988560131">
    <w:abstractNumId w:val="76"/>
  </w:num>
  <w:num w:numId="35" w16cid:durableId="2143838841">
    <w:abstractNumId w:val="19"/>
  </w:num>
  <w:num w:numId="36" w16cid:durableId="708998079">
    <w:abstractNumId w:val="53"/>
  </w:num>
  <w:num w:numId="37" w16cid:durableId="777800202">
    <w:abstractNumId w:val="60"/>
  </w:num>
  <w:num w:numId="38" w16cid:durableId="2029598563">
    <w:abstractNumId w:val="24"/>
  </w:num>
  <w:num w:numId="39" w16cid:durableId="1283002208">
    <w:abstractNumId w:val="119"/>
  </w:num>
  <w:num w:numId="40" w16cid:durableId="1457869589">
    <w:abstractNumId w:val="133"/>
  </w:num>
  <w:num w:numId="41" w16cid:durableId="898590504">
    <w:abstractNumId w:val="48"/>
  </w:num>
  <w:num w:numId="42" w16cid:durableId="1907838993">
    <w:abstractNumId w:val="108"/>
  </w:num>
  <w:num w:numId="43" w16cid:durableId="1201935677">
    <w:abstractNumId w:val="139"/>
  </w:num>
  <w:num w:numId="44" w16cid:durableId="1392315843">
    <w:abstractNumId w:val="81"/>
  </w:num>
  <w:num w:numId="45" w16cid:durableId="1703751606">
    <w:abstractNumId w:val="91"/>
  </w:num>
  <w:num w:numId="46" w16cid:durableId="1611819724">
    <w:abstractNumId w:val="29"/>
  </w:num>
  <w:num w:numId="47" w16cid:durableId="1678843548">
    <w:abstractNumId w:val="4"/>
  </w:num>
  <w:num w:numId="48" w16cid:durableId="1640112725">
    <w:abstractNumId w:val="132"/>
  </w:num>
  <w:num w:numId="49" w16cid:durableId="1385253833">
    <w:abstractNumId w:val="37"/>
  </w:num>
  <w:num w:numId="50" w16cid:durableId="139928903">
    <w:abstractNumId w:val="34"/>
  </w:num>
  <w:num w:numId="51" w16cid:durableId="1205361525">
    <w:abstractNumId w:val="95"/>
  </w:num>
  <w:num w:numId="52" w16cid:durableId="679163932">
    <w:abstractNumId w:val="98"/>
  </w:num>
  <w:num w:numId="53" w16cid:durableId="111899773">
    <w:abstractNumId w:val="140"/>
  </w:num>
  <w:num w:numId="54" w16cid:durableId="2075352792">
    <w:abstractNumId w:val="2"/>
  </w:num>
  <w:num w:numId="55" w16cid:durableId="264387765">
    <w:abstractNumId w:val="97"/>
  </w:num>
  <w:num w:numId="56" w16cid:durableId="1854107863">
    <w:abstractNumId w:val="66"/>
  </w:num>
  <w:num w:numId="57" w16cid:durableId="554045029">
    <w:abstractNumId w:val="59"/>
  </w:num>
  <w:num w:numId="58" w16cid:durableId="1190408628">
    <w:abstractNumId w:val="80"/>
  </w:num>
  <w:num w:numId="59" w16cid:durableId="386497081">
    <w:abstractNumId w:val="45"/>
  </w:num>
  <w:num w:numId="60" w16cid:durableId="796993344">
    <w:abstractNumId w:val="15"/>
  </w:num>
  <w:num w:numId="61" w16cid:durableId="1203400141">
    <w:abstractNumId w:val="22"/>
  </w:num>
  <w:num w:numId="62" w16cid:durableId="631643343">
    <w:abstractNumId w:val="110"/>
  </w:num>
  <w:num w:numId="63" w16cid:durableId="2017687091">
    <w:abstractNumId w:val="36"/>
  </w:num>
  <w:num w:numId="64" w16cid:durableId="735784018">
    <w:abstractNumId w:val="68"/>
  </w:num>
  <w:num w:numId="65" w16cid:durableId="1104347206">
    <w:abstractNumId w:val="3"/>
  </w:num>
  <w:num w:numId="66" w16cid:durableId="1455365605">
    <w:abstractNumId w:val="11"/>
  </w:num>
  <w:num w:numId="67" w16cid:durableId="516042710">
    <w:abstractNumId w:val="32"/>
  </w:num>
  <w:num w:numId="68" w16cid:durableId="119885563">
    <w:abstractNumId w:val="50"/>
  </w:num>
  <w:num w:numId="69" w16cid:durableId="783426327">
    <w:abstractNumId w:val="54"/>
  </w:num>
  <w:num w:numId="70" w16cid:durableId="1796674509">
    <w:abstractNumId w:val="23"/>
  </w:num>
  <w:num w:numId="71" w16cid:durableId="1241133207">
    <w:abstractNumId w:val="131"/>
  </w:num>
  <w:num w:numId="72" w16cid:durableId="1528637223">
    <w:abstractNumId w:val="13"/>
  </w:num>
  <w:num w:numId="73" w16cid:durableId="1927298602">
    <w:abstractNumId w:val="134"/>
  </w:num>
  <w:num w:numId="74" w16cid:durableId="1359283375">
    <w:abstractNumId w:val="113"/>
  </w:num>
  <w:num w:numId="75" w16cid:durableId="1916283002">
    <w:abstractNumId w:val="51"/>
  </w:num>
  <w:num w:numId="76" w16cid:durableId="841821325">
    <w:abstractNumId w:val="141"/>
  </w:num>
  <w:num w:numId="77" w16cid:durableId="1651981763">
    <w:abstractNumId w:val="117"/>
  </w:num>
  <w:num w:numId="78" w16cid:durableId="1540314747">
    <w:abstractNumId w:val="10"/>
  </w:num>
  <w:num w:numId="79" w16cid:durableId="1558125632">
    <w:abstractNumId w:val="82"/>
  </w:num>
  <w:num w:numId="80" w16cid:durableId="1688210742">
    <w:abstractNumId w:val="124"/>
  </w:num>
  <w:num w:numId="81" w16cid:durableId="2070766618">
    <w:abstractNumId w:val="57"/>
  </w:num>
  <w:num w:numId="82" w16cid:durableId="159082273">
    <w:abstractNumId w:val="28"/>
  </w:num>
  <w:num w:numId="83" w16cid:durableId="1555045696">
    <w:abstractNumId w:val="78"/>
  </w:num>
  <w:num w:numId="84" w16cid:durableId="967592250">
    <w:abstractNumId w:val="102"/>
  </w:num>
  <w:num w:numId="85" w16cid:durableId="800225422">
    <w:abstractNumId w:val="148"/>
  </w:num>
  <w:num w:numId="86" w16cid:durableId="449129134">
    <w:abstractNumId w:val="18"/>
  </w:num>
  <w:num w:numId="87" w16cid:durableId="707997775">
    <w:abstractNumId w:val="75"/>
  </w:num>
  <w:num w:numId="88" w16cid:durableId="612056013">
    <w:abstractNumId w:val="143"/>
  </w:num>
  <w:num w:numId="89" w16cid:durableId="1403484279">
    <w:abstractNumId w:val="38"/>
  </w:num>
  <w:num w:numId="90" w16cid:durableId="1390423061">
    <w:abstractNumId w:val="88"/>
  </w:num>
  <w:num w:numId="91" w16cid:durableId="531310552">
    <w:abstractNumId w:val="87"/>
  </w:num>
  <w:num w:numId="92" w16cid:durableId="926812695">
    <w:abstractNumId w:val="142"/>
  </w:num>
  <w:num w:numId="93" w16cid:durableId="1995446212">
    <w:abstractNumId w:val="69"/>
  </w:num>
  <w:num w:numId="94" w16cid:durableId="110393715">
    <w:abstractNumId w:val="12"/>
  </w:num>
  <w:num w:numId="95" w16cid:durableId="2068382513">
    <w:abstractNumId w:val="27"/>
  </w:num>
  <w:num w:numId="96" w16cid:durableId="1848862712">
    <w:abstractNumId w:val="135"/>
  </w:num>
  <w:num w:numId="97" w16cid:durableId="1336306377">
    <w:abstractNumId w:val="58"/>
  </w:num>
  <w:num w:numId="98" w16cid:durableId="788014324">
    <w:abstractNumId w:val="40"/>
  </w:num>
  <w:num w:numId="99" w16cid:durableId="1853371890">
    <w:abstractNumId w:val="30"/>
  </w:num>
  <w:num w:numId="100" w16cid:durableId="611322141">
    <w:abstractNumId w:val="121"/>
  </w:num>
  <w:num w:numId="101" w16cid:durableId="1647005615">
    <w:abstractNumId w:val="93"/>
  </w:num>
  <w:num w:numId="102" w16cid:durableId="1286044255">
    <w:abstractNumId w:val="123"/>
  </w:num>
  <w:num w:numId="103" w16cid:durableId="464853523">
    <w:abstractNumId w:val="127"/>
  </w:num>
  <w:num w:numId="104" w16cid:durableId="1202010154">
    <w:abstractNumId w:val="96"/>
  </w:num>
  <w:num w:numId="105" w16cid:durableId="2080521150">
    <w:abstractNumId w:val="138"/>
  </w:num>
  <w:num w:numId="106" w16cid:durableId="43675507">
    <w:abstractNumId w:val="146"/>
  </w:num>
  <w:num w:numId="107" w16cid:durableId="423695986">
    <w:abstractNumId w:val="74"/>
  </w:num>
  <w:num w:numId="108" w16cid:durableId="337462255">
    <w:abstractNumId w:val="145"/>
  </w:num>
  <w:num w:numId="109" w16cid:durableId="534390350">
    <w:abstractNumId w:val="33"/>
  </w:num>
  <w:num w:numId="110" w16cid:durableId="746730371">
    <w:abstractNumId w:val="130"/>
  </w:num>
  <w:num w:numId="111" w16cid:durableId="646477952">
    <w:abstractNumId w:val="42"/>
  </w:num>
  <w:num w:numId="112" w16cid:durableId="500313555">
    <w:abstractNumId w:val="43"/>
  </w:num>
  <w:num w:numId="113" w16cid:durableId="1590306688">
    <w:abstractNumId w:val="129"/>
  </w:num>
  <w:num w:numId="114" w16cid:durableId="1949385271">
    <w:abstractNumId w:val="114"/>
  </w:num>
  <w:num w:numId="115" w16cid:durableId="420957439">
    <w:abstractNumId w:val="107"/>
  </w:num>
  <w:num w:numId="116" w16cid:durableId="305010224">
    <w:abstractNumId w:val="79"/>
  </w:num>
  <w:num w:numId="117" w16cid:durableId="1832335648">
    <w:abstractNumId w:val="62"/>
  </w:num>
  <w:num w:numId="118" w16cid:durableId="12147799">
    <w:abstractNumId w:val="70"/>
  </w:num>
  <w:num w:numId="119" w16cid:durableId="1200973121">
    <w:abstractNumId w:val="25"/>
  </w:num>
  <w:num w:numId="120" w16cid:durableId="892038959">
    <w:abstractNumId w:val="136"/>
  </w:num>
  <w:num w:numId="121" w16cid:durableId="1644845093">
    <w:abstractNumId w:val="116"/>
  </w:num>
  <w:num w:numId="122" w16cid:durableId="1774398092">
    <w:abstractNumId w:val="49"/>
  </w:num>
  <w:num w:numId="123" w16cid:durableId="773749987">
    <w:abstractNumId w:val="17"/>
  </w:num>
  <w:num w:numId="124" w16cid:durableId="1352293314">
    <w:abstractNumId w:val="147"/>
  </w:num>
  <w:num w:numId="125" w16cid:durableId="248976084">
    <w:abstractNumId w:val="85"/>
  </w:num>
  <w:num w:numId="126" w16cid:durableId="1306357044">
    <w:abstractNumId w:val="99"/>
  </w:num>
  <w:num w:numId="127" w16cid:durableId="671761058">
    <w:abstractNumId w:val="5"/>
  </w:num>
  <w:num w:numId="128" w16cid:durableId="2135979382">
    <w:abstractNumId w:val="72"/>
  </w:num>
  <w:num w:numId="129" w16cid:durableId="643310947">
    <w:abstractNumId w:val="52"/>
  </w:num>
  <w:num w:numId="130" w16cid:durableId="266037819">
    <w:abstractNumId w:val="21"/>
  </w:num>
  <w:num w:numId="131" w16cid:durableId="1257712952">
    <w:abstractNumId w:val="8"/>
  </w:num>
  <w:num w:numId="132" w16cid:durableId="760032760">
    <w:abstractNumId w:val="71"/>
  </w:num>
  <w:num w:numId="133" w16cid:durableId="1463228501">
    <w:abstractNumId w:val="55"/>
  </w:num>
  <w:num w:numId="134" w16cid:durableId="671638469">
    <w:abstractNumId w:val="94"/>
  </w:num>
  <w:num w:numId="135" w16cid:durableId="1028915507">
    <w:abstractNumId w:val="44"/>
  </w:num>
  <w:num w:numId="136" w16cid:durableId="1068188405">
    <w:abstractNumId w:val="1"/>
  </w:num>
  <w:num w:numId="137" w16cid:durableId="966009355">
    <w:abstractNumId w:val="16"/>
  </w:num>
  <w:num w:numId="138" w16cid:durableId="1516459644">
    <w:abstractNumId w:val="65"/>
  </w:num>
  <w:num w:numId="139" w16cid:durableId="807207790">
    <w:abstractNumId w:val="56"/>
  </w:num>
  <w:num w:numId="140" w16cid:durableId="1597398395">
    <w:abstractNumId w:val="0"/>
  </w:num>
  <w:num w:numId="141" w16cid:durableId="300812836">
    <w:abstractNumId w:val="67"/>
  </w:num>
  <w:num w:numId="142" w16cid:durableId="234511856">
    <w:abstractNumId w:val="149"/>
  </w:num>
  <w:num w:numId="143" w16cid:durableId="1648893792">
    <w:abstractNumId w:val="126"/>
  </w:num>
  <w:num w:numId="144" w16cid:durableId="951519927">
    <w:abstractNumId w:val="64"/>
  </w:num>
  <w:num w:numId="145" w16cid:durableId="820805515">
    <w:abstractNumId w:val="101"/>
  </w:num>
  <w:num w:numId="146" w16cid:durableId="485438598">
    <w:abstractNumId w:val="86"/>
  </w:num>
  <w:num w:numId="147" w16cid:durableId="751927063">
    <w:abstractNumId w:val="112"/>
  </w:num>
  <w:num w:numId="148" w16cid:durableId="519391650">
    <w:abstractNumId w:val="9"/>
  </w:num>
  <w:num w:numId="149" w16cid:durableId="542139494">
    <w:abstractNumId w:val="41"/>
  </w:num>
  <w:num w:numId="150" w16cid:durableId="1798907385">
    <w:abstractNumId w:val="26"/>
  </w:num>
  <w:num w:numId="151" w16cid:durableId="985667646">
    <w:abstractNumId w:val="84"/>
  </w:num>
  <w:numIdMacAtCleanup w:val="1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8A9"/>
    <w:rsid w:val="00001595"/>
    <w:rsid w:val="00002A35"/>
    <w:rsid w:val="00005B97"/>
    <w:rsid w:val="000107CF"/>
    <w:rsid w:val="000128F2"/>
    <w:rsid w:val="000237EE"/>
    <w:rsid w:val="00023CE6"/>
    <w:rsid w:val="00026E81"/>
    <w:rsid w:val="000313B6"/>
    <w:rsid w:val="0003786E"/>
    <w:rsid w:val="00040E80"/>
    <w:rsid w:val="00043F13"/>
    <w:rsid w:val="000452EF"/>
    <w:rsid w:val="00051F70"/>
    <w:rsid w:val="00057268"/>
    <w:rsid w:val="00080C2E"/>
    <w:rsid w:val="000944CE"/>
    <w:rsid w:val="00095455"/>
    <w:rsid w:val="00095D4F"/>
    <w:rsid w:val="000A37D0"/>
    <w:rsid w:val="000A3B9C"/>
    <w:rsid w:val="000A5B3D"/>
    <w:rsid w:val="000B3A08"/>
    <w:rsid w:val="000B418E"/>
    <w:rsid w:val="000B6A31"/>
    <w:rsid w:val="000C1C4E"/>
    <w:rsid w:val="000E59BD"/>
    <w:rsid w:val="000E79AD"/>
    <w:rsid w:val="000F0E7C"/>
    <w:rsid w:val="000F1A78"/>
    <w:rsid w:val="000F22C3"/>
    <w:rsid w:val="00103229"/>
    <w:rsid w:val="00113138"/>
    <w:rsid w:val="00115FC0"/>
    <w:rsid w:val="00117860"/>
    <w:rsid w:val="0012297B"/>
    <w:rsid w:val="00123564"/>
    <w:rsid w:val="00130804"/>
    <w:rsid w:val="00130F1B"/>
    <w:rsid w:val="00141599"/>
    <w:rsid w:val="00141BF5"/>
    <w:rsid w:val="001430DC"/>
    <w:rsid w:val="00156E1B"/>
    <w:rsid w:val="0018629D"/>
    <w:rsid w:val="001A10BD"/>
    <w:rsid w:val="001A5278"/>
    <w:rsid w:val="001A66EA"/>
    <w:rsid w:val="001B5391"/>
    <w:rsid w:val="001C362E"/>
    <w:rsid w:val="001C3F26"/>
    <w:rsid w:val="001D18AF"/>
    <w:rsid w:val="001D4686"/>
    <w:rsid w:val="001D6A07"/>
    <w:rsid w:val="001D6EF2"/>
    <w:rsid w:val="001E62CE"/>
    <w:rsid w:val="001F1BE3"/>
    <w:rsid w:val="001F3F10"/>
    <w:rsid w:val="002041A4"/>
    <w:rsid w:val="00211F81"/>
    <w:rsid w:val="00223B82"/>
    <w:rsid w:val="00225A0B"/>
    <w:rsid w:val="002326DD"/>
    <w:rsid w:val="00233080"/>
    <w:rsid w:val="00236242"/>
    <w:rsid w:val="002409B4"/>
    <w:rsid w:val="00240F9A"/>
    <w:rsid w:val="00246222"/>
    <w:rsid w:val="00264E0D"/>
    <w:rsid w:val="00272A15"/>
    <w:rsid w:val="002802F9"/>
    <w:rsid w:val="00283671"/>
    <w:rsid w:val="00284290"/>
    <w:rsid w:val="002842C7"/>
    <w:rsid w:val="00284469"/>
    <w:rsid w:val="00290583"/>
    <w:rsid w:val="0029278E"/>
    <w:rsid w:val="0029421E"/>
    <w:rsid w:val="002979EE"/>
    <w:rsid w:val="002A2E90"/>
    <w:rsid w:val="002B2B44"/>
    <w:rsid w:val="002B5247"/>
    <w:rsid w:val="002C15C9"/>
    <w:rsid w:val="002C2A73"/>
    <w:rsid w:val="002C6AFF"/>
    <w:rsid w:val="002E0711"/>
    <w:rsid w:val="002E291A"/>
    <w:rsid w:val="002E4E38"/>
    <w:rsid w:val="002E65F8"/>
    <w:rsid w:val="002E70ED"/>
    <w:rsid w:val="00312A7E"/>
    <w:rsid w:val="00312C68"/>
    <w:rsid w:val="00316372"/>
    <w:rsid w:val="0032009E"/>
    <w:rsid w:val="0032045B"/>
    <w:rsid w:val="003350A8"/>
    <w:rsid w:val="00342183"/>
    <w:rsid w:val="00342527"/>
    <w:rsid w:val="00347927"/>
    <w:rsid w:val="0035341B"/>
    <w:rsid w:val="00363A98"/>
    <w:rsid w:val="00377BCD"/>
    <w:rsid w:val="003812AF"/>
    <w:rsid w:val="003815F4"/>
    <w:rsid w:val="003826A9"/>
    <w:rsid w:val="00383672"/>
    <w:rsid w:val="00383DAD"/>
    <w:rsid w:val="00383E91"/>
    <w:rsid w:val="0039132B"/>
    <w:rsid w:val="00395235"/>
    <w:rsid w:val="003970A8"/>
    <w:rsid w:val="003A1E03"/>
    <w:rsid w:val="003A76F6"/>
    <w:rsid w:val="003B0F97"/>
    <w:rsid w:val="003B2E88"/>
    <w:rsid w:val="003C0374"/>
    <w:rsid w:val="003C3F8F"/>
    <w:rsid w:val="003C617D"/>
    <w:rsid w:val="003E411B"/>
    <w:rsid w:val="003E4321"/>
    <w:rsid w:val="003F681C"/>
    <w:rsid w:val="003F7633"/>
    <w:rsid w:val="003F775D"/>
    <w:rsid w:val="00401C04"/>
    <w:rsid w:val="00407AB4"/>
    <w:rsid w:val="00420982"/>
    <w:rsid w:val="004209AD"/>
    <w:rsid w:val="00422FA0"/>
    <w:rsid w:val="00437B88"/>
    <w:rsid w:val="00442832"/>
    <w:rsid w:val="00442BFA"/>
    <w:rsid w:val="00445386"/>
    <w:rsid w:val="00455271"/>
    <w:rsid w:val="00461BB2"/>
    <w:rsid w:val="00467690"/>
    <w:rsid w:val="00467F34"/>
    <w:rsid w:val="00472433"/>
    <w:rsid w:val="00474612"/>
    <w:rsid w:val="004770F1"/>
    <w:rsid w:val="00485E2D"/>
    <w:rsid w:val="004877CB"/>
    <w:rsid w:val="00487993"/>
    <w:rsid w:val="004953EC"/>
    <w:rsid w:val="004A2194"/>
    <w:rsid w:val="004A2537"/>
    <w:rsid w:val="004A2B10"/>
    <w:rsid w:val="004A2BD2"/>
    <w:rsid w:val="004A41FE"/>
    <w:rsid w:val="004A6044"/>
    <w:rsid w:val="004B155F"/>
    <w:rsid w:val="004B29F9"/>
    <w:rsid w:val="004B32B7"/>
    <w:rsid w:val="004B45AC"/>
    <w:rsid w:val="004B67D5"/>
    <w:rsid w:val="004C1FC9"/>
    <w:rsid w:val="004C3B6A"/>
    <w:rsid w:val="004D70A1"/>
    <w:rsid w:val="004D7E66"/>
    <w:rsid w:val="004E66D8"/>
    <w:rsid w:val="004F174D"/>
    <w:rsid w:val="004F32CC"/>
    <w:rsid w:val="004F7A74"/>
    <w:rsid w:val="00500AA6"/>
    <w:rsid w:val="0050370B"/>
    <w:rsid w:val="005057EF"/>
    <w:rsid w:val="005062AC"/>
    <w:rsid w:val="005077CC"/>
    <w:rsid w:val="005153FB"/>
    <w:rsid w:val="0051560C"/>
    <w:rsid w:val="00517B5D"/>
    <w:rsid w:val="005275BD"/>
    <w:rsid w:val="00533FFD"/>
    <w:rsid w:val="00536C88"/>
    <w:rsid w:val="00541664"/>
    <w:rsid w:val="005433D3"/>
    <w:rsid w:val="005465C1"/>
    <w:rsid w:val="00547B0E"/>
    <w:rsid w:val="00553EF4"/>
    <w:rsid w:val="00556419"/>
    <w:rsid w:val="005571B1"/>
    <w:rsid w:val="00562608"/>
    <w:rsid w:val="00564C97"/>
    <w:rsid w:val="00567F6B"/>
    <w:rsid w:val="005706C1"/>
    <w:rsid w:val="00572C16"/>
    <w:rsid w:val="005734CA"/>
    <w:rsid w:val="005779B5"/>
    <w:rsid w:val="005804E9"/>
    <w:rsid w:val="00582C0A"/>
    <w:rsid w:val="00582E87"/>
    <w:rsid w:val="00587255"/>
    <w:rsid w:val="00592685"/>
    <w:rsid w:val="00592745"/>
    <w:rsid w:val="00596411"/>
    <w:rsid w:val="005974C0"/>
    <w:rsid w:val="005A3FD9"/>
    <w:rsid w:val="005A411D"/>
    <w:rsid w:val="005A46D2"/>
    <w:rsid w:val="005A60F8"/>
    <w:rsid w:val="005B1E53"/>
    <w:rsid w:val="005C6E19"/>
    <w:rsid w:val="005D334E"/>
    <w:rsid w:val="005D5D40"/>
    <w:rsid w:val="005D7720"/>
    <w:rsid w:val="005E5675"/>
    <w:rsid w:val="005F1C87"/>
    <w:rsid w:val="005F2815"/>
    <w:rsid w:val="005F3001"/>
    <w:rsid w:val="006102BB"/>
    <w:rsid w:val="00615AC9"/>
    <w:rsid w:val="006163F1"/>
    <w:rsid w:val="00620E8C"/>
    <w:rsid w:val="00621A1B"/>
    <w:rsid w:val="00625EE6"/>
    <w:rsid w:val="00635AAF"/>
    <w:rsid w:val="006362C8"/>
    <w:rsid w:val="00642D0D"/>
    <w:rsid w:val="006445BB"/>
    <w:rsid w:val="006513CB"/>
    <w:rsid w:val="00661EAA"/>
    <w:rsid w:val="00661FF5"/>
    <w:rsid w:val="006628C7"/>
    <w:rsid w:val="0066522A"/>
    <w:rsid w:val="00671186"/>
    <w:rsid w:val="00676455"/>
    <w:rsid w:val="0068224C"/>
    <w:rsid w:val="00690C0D"/>
    <w:rsid w:val="006B3A2E"/>
    <w:rsid w:val="006B58EE"/>
    <w:rsid w:val="006D17D6"/>
    <w:rsid w:val="006D24DB"/>
    <w:rsid w:val="006D784D"/>
    <w:rsid w:val="006D7B40"/>
    <w:rsid w:val="006E04F4"/>
    <w:rsid w:val="006E1079"/>
    <w:rsid w:val="006E3DC1"/>
    <w:rsid w:val="006E616A"/>
    <w:rsid w:val="006E73E7"/>
    <w:rsid w:val="006E759B"/>
    <w:rsid w:val="006F3E65"/>
    <w:rsid w:val="006F7D73"/>
    <w:rsid w:val="0070070F"/>
    <w:rsid w:val="007009DA"/>
    <w:rsid w:val="00701BBE"/>
    <w:rsid w:val="00703430"/>
    <w:rsid w:val="007040AF"/>
    <w:rsid w:val="007047A5"/>
    <w:rsid w:val="00705D41"/>
    <w:rsid w:val="007101A0"/>
    <w:rsid w:val="00712233"/>
    <w:rsid w:val="00714814"/>
    <w:rsid w:val="007218B3"/>
    <w:rsid w:val="007377B9"/>
    <w:rsid w:val="0074685D"/>
    <w:rsid w:val="00751575"/>
    <w:rsid w:val="00751A30"/>
    <w:rsid w:val="0076027B"/>
    <w:rsid w:val="007617F9"/>
    <w:rsid w:val="00762F26"/>
    <w:rsid w:val="00763155"/>
    <w:rsid w:val="00764F80"/>
    <w:rsid w:val="00766D17"/>
    <w:rsid w:val="00771049"/>
    <w:rsid w:val="007710A6"/>
    <w:rsid w:val="00771A1A"/>
    <w:rsid w:val="0077781D"/>
    <w:rsid w:val="007818F9"/>
    <w:rsid w:val="007819F9"/>
    <w:rsid w:val="00787C79"/>
    <w:rsid w:val="00790A86"/>
    <w:rsid w:val="007913E6"/>
    <w:rsid w:val="00797E25"/>
    <w:rsid w:val="007A1623"/>
    <w:rsid w:val="007A3C64"/>
    <w:rsid w:val="007A4C24"/>
    <w:rsid w:val="007B4358"/>
    <w:rsid w:val="007B4BB1"/>
    <w:rsid w:val="007B500B"/>
    <w:rsid w:val="007D09EA"/>
    <w:rsid w:val="007D2CB5"/>
    <w:rsid w:val="007D3469"/>
    <w:rsid w:val="007D6285"/>
    <w:rsid w:val="007E2D73"/>
    <w:rsid w:val="007E3C8A"/>
    <w:rsid w:val="007F07F7"/>
    <w:rsid w:val="007F203C"/>
    <w:rsid w:val="007F6BE6"/>
    <w:rsid w:val="00803649"/>
    <w:rsid w:val="00803E46"/>
    <w:rsid w:val="00804E9B"/>
    <w:rsid w:val="00807640"/>
    <w:rsid w:val="0081123D"/>
    <w:rsid w:val="008120A2"/>
    <w:rsid w:val="008171DC"/>
    <w:rsid w:val="008204FD"/>
    <w:rsid w:val="00824B74"/>
    <w:rsid w:val="00824DE9"/>
    <w:rsid w:val="00833095"/>
    <w:rsid w:val="008402C1"/>
    <w:rsid w:val="0084187D"/>
    <w:rsid w:val="00841E12"/>
    <w:rsid w:val="00857AAE"/>
    <w:rsid w:val="0086511B"/>
    <w:rsid w:val="00873E45"/>
    <w:rsid w:val="0089396F"/>
    <w:rsid w:val="008965BB"/>
    <w:rsid w:val="008B21B2"/>
    <w:rsid w:val="008D18BB"/>
    <w:rsid w:val="008D2C4D"/>
    <w:rsid w:val="008D5F04"/>
    <w:rsid w:val="008F6ADB"/>
    <w:rsid w:val="00904454"/>
    <w:rsid w:val="0090464A"/>
    <w:rsid w:val="00904907"/>
    <w:rsid w:val="009124FF"/>
    <w:rsid w:val="0091253A"/>
    <w:rsid w:val="009209F3"/>
    <w:rsid w:val="00922E1A"/>
    <w:rsid w:val="009250D5"/>
    <w:rsid w:val="0093205B"/>
    <w:rsid w:val="00936295"/>
    <w:rsid w:val="0094589F"/>
    <w:rsid w:val="00957AE6"/>
    <w:rsid w:val="00961C39"/>
    <w:rsid w:val="00964A41"/>
    <w:rsid w:val="00965B7D"/>
    <w:rsid w:val="00973BAA"/>
    <w:rsid w:val="009748D2"/>
    <w:rsid w:val="00974EFA"/>
    <w:rsid w:val="00977C4D"/>
    <w:rsid w:val="00981180"/>
    <w:rsid w:val="00983C63"/>
    <w:rsid w:val="00985290"/>
    <w:rsid w:val="0098680E"/>
    <w:rsid w:val="00987A8D"/>
    <w:rsid w:val="009A4753"/>
    <w:rsid w:val="009A5B60"/>
    <w:rsid w:val="009B1C14"/>
    <w:rsid w:val="009C6D40"/>
    <w:rsid w:val="009D084C"/>
    <w:rsid w:val="009E1182"/>
    <w:rsid w:val="009E5CF4"/>
    <w:rsid w:val="009F403B"/>
    <w:rsid w:val="00A0505D"/>
    <w:rsid w:val="00A11A42"/>
    <w:rsid w:val="00A14BA8"/>
    <w:rsid w:val="00A2385A"/>
    <w:rsid w:val="00A25631"/>
    <w:rsid w:val="00A31F6F"/>
    <w:rsid w:val="00A323EA"/>
    <w:rsid w:val="00A331B2"/>
    <w:rsid w:val="00A401F9"/>
    <w:rsid w:val="00A45FFB"/>
    <w:rsid w:val="00A50910"/>
    <w:rsid w:val="00A52EE8"/>
    <w:rsid w:val="00A532A3"/>
    <w:rsid w:val="00A56E23"/>
    <w:rsid w:val="00A70FAA"/>
    <w:rsid w:val="00A717B7"/>
    <w:rsid w:val="00A71981"/>
    <w:rsid w:val="00A8090D"/>
    <w:rsid w:val="00A81356"/>
    <w:rsid w:val="00A83063"/>
    <w:rsid w:val="00A834A0"/>
    <w:rsid w:val="00A90AAD"/>
    <w:rsid w:val="00A92FF5"/>
    <w:rsid w:val="00AA24EB"/>
    <w:rsid w:val="00AA2B02"/>
    <w:rsid w:val="00AA5DF8"/>
    <w:rsid w:val="00AA6D2B"/>
    <w:rsid w:val="00AB01FE"/>
    <w:rsid w:val="00AB0A81"/>
    <w:rsid w:val="00AB273E"/>
    <w:rsid w:val="00AB4193"/>
    <w:rsid w:val="00AB4499"/>
    <w:rsid w:val="00AC5CF4"/>
    <w:rsid w:val="00AD168F"/>
    <w:rsid w:val="00AE639E"/>
    <w:rsid w:val="00AE6B1B"/>
    <w:rsid w:val="00AF058D"/>
    <w:rsid w:val="00AF0C96"/>
    <w:rsid w:val="00AF16FB"/>
    <w:rsid w:val="00AF22CE"/>
    <w:rsid w:val="00AF3212"/>
    <w:rsid w:val="00AF357D"/>
    <w:rsid w:val="00B02E2A"/>
    <w:rsid w:val="00B03725"/>
    <w:rsid w:val="00B04FD7"/>
    <w:rsid w:val="00B10B41"/>
    <w:rsid w:val="00B12FE5"/>
    <w:rsid w:val="00B21811"/>
    <w:rsid w:val="00B23297"/>
    <w:rsid w:val="00B26D32"/>
    <w:rsid w:val="00B27B8A"/>
    <w:rsid w:val="00B27FA3"/>
    <w:rsid w:val="00B30CBD"/>
    <w:rsid w:val="00B33682"/>
    <w:rsid w:val="00B353BD"/>
    <w:rsid w:val="00B414AF"/>
    <w:rsid w:val="00B51FF7"/>
    <w:rsid w:val="00B56320"/>
    <w:rsid w:val="00B570B5"/>
    <w:rsid w:val="00B605A6"/>
    <w:rsid w:val="00B7146C"/>
    <w:rsid w:val="00B7355B"/>
    <w:rsid w:val="00B77569"/>
    <w:rsid w:val="00B8426A"/>
    <w:rsid w:val="00B84C27"/>
    <w:rsid w:val="00B900A4"/>
    <w:rsid w:val="00B9193B"/>
    <w:rsid w:val="00B92D9E"/>
    <w:rsid w:val="00B93B01"/>
    <w:rsid w:val="00B97054"/>
    <w:rsid w:val="00B9739E"/>
    <w:rsid w:val="00BA6EAE"/>
    <w:rsid w:val="00BB2D94"/>
    <w:rsid w:val="00BB78C3"/>
    <w:rsid w:val="00BB7C75"/>
    <w:rsid w:val="00BC0471"/>
    <w:rsid w:val="00BC16D4"/>
    <w:rsid w:val="00BC57D5"/>
    <w:rsid w:val="00BD30C9"/>
    <w:rsid w:val="00BD36B4"/>
    <w:rsid w:val="00BD60D8"/>
    <w:rsid w:val="00BE02DE"/>
    <w:rsid w:val="00BE744A"/>
    <w:rsid w:val="00BF280B"/>
    <w:rsid w:val="00BF43AC"/>
    <w:rsid w:val="00BF5169"/>
    <w:rsid w:val="00BF665A"/>
    <w:rsid w:val="00BF724F"/>
    <w:rsid w:val="00C2114A"/>
    <w:rsid w:val="00C274B8"/>
    <w:rsid w:val="00C32283"/>
    <w:rsid w:val="00C36E06"/>
    <w:rsid w:val="00C37519"/>
    <w:rsid w:val="00C46AAA"/>
    <w:rsid w:val="00C540FE"/>
    <w:rsid w:val="00C600BE"/>
    <w:rsid w:val="00C60DBC"/>
    <w:rsid w:val="00C7499E"/>
    <w:rsid w:val="00C74D67"/>
    <w:rsid w:val="00C80340"/>
    <w:rsid w:val="00C83BAD"/>
    <w:rsid w:val="00C918BE"/>
    <w:rsid w:val="00C919A1"/>
    <w:rsid w:val="00CA4009"/>
    <w:rsid w:val="00CA72EC"/>
    <w:rsid w:val="00CA7AD2"/>
    <w:rsid w:val="00CB02B9"/>
    <w:rsid w:val="00CB678C"/>
    <w:rsid w:val="00CC6396"/>
    <w:rsid w:val="00CD13CD"/>
    <w:rsid w:val="00CD5B30"/>
    <w:rsid w:val="00CE1E24"/>
    <w:rsid w:val="00CE460E"/>
    <w:rsid w:val="00CF13A3"/>
    <w:rsid w:val="00D008DE"/>
    <w:rsid w:val="00D02F90"/>
    <w:rsid w:val="00D03827"/>
    <w:rsid w:val="00D11762"/>
    <w:rsid w:val="00D117B0"/>
    <w:rsid w:val="00D14380"/>
    <w:rsid w:val="00D1674E"/>
    <w:rsid w:val="00D24957"/>
    <w:rsid w:val="00D263CF"/>
    <w:rsid w:val="00D30EB3"/>
    <w:rsid w:val="00D34702"/>
    <w:rsid w:val="00D34AEE"/>
    <w:rsid w:val="00D363FE"/>
    <w:rsid w:val="00D36A61"/>
    <w:rsid w:val="00D42DE0"/>
    <w:rsid w:val="00D43406"/>
    <w:rsid w:val="00D465B2"/>
    <w:rsid w:val="00D47092"/>
    <w:rsid w:val="00D545D5"/>
    <w:rsid w:val="00D60C04"/>
    <w:rsid w:val="00D62E84"/>
    <w:rsid w:val="00D67787"/>
    <w:rsid w:val="00D67D2A"/>
    <w:rsid w:val="00D7779B"/>
    <w:rsid w:val="00D86052"/>
    <w:rsid w:val="00D928A9"/>
    <w:rsid w:val="00DB1D9D"/>
    <w:rsid w:val="00DB250D"/>
    <w:rsid w:val="00DB3D1D"/>
    <w:rsid w:val="00DB50B1"/>
    <w:rsid w:val="00DB7067"/>
    <w:rsid w:val="00DC0868"/>
    <w:rsid w:val="00DC1339"/>
    <w:rsid w:val="00DC66A1"/>
    <w:rsid w:val="00DD0CD2"/>
    <w:rsid w:val="00DD4177"/>
    <w:rsid w:val="00DD5F12"/>
    <w:rsid w:val="00DE240D"/>
    <w:rsid w:val="00DE6BDA"/>
    <w:rsid w:val="00DF0511"/>
    <w:rsid w:val="00E066C6"/>
    <w:rsid w:val="00E1371D"/>
    <w:rsid w:val="00E13F8C"/>
    <w:rsid w:val="00E16AF3"/>
    <w:rsid w:val="00E20B5C"/>
    <w:rsid w:val="00E20BF7"/>
    <w:rsid w:val="00E20F5A"/>
    <w:rsid w:val="00E22650"/>
    <w:rsid w:val="00E27A24"/>
    <w:rsid w:val="00E46CB8"/>
    <w:rsid w:val="00E50E76"/>
    <w:rsid w:val="00E5345B"/>
    <w:rsid w:val="00E53DAA"/>
    <w:rsid w:val="00E572CF"/>
    <w:rsid w:val="00E57E04"/>
    <w:rsid w:val="00E63A98"/>
    <w:rsid w:val="00E63AD3"/>
    <w:rsid w:val="00E63FE1"/>
    <w:rsid w:val="00E66A5B"/>
    <w:rsid w:val="00E6737C"/>
    <w:rsid w:val="00E673FA"/>
    <w:rsid w:val="00E674C4"/>
    <w:rsid w:val="00E706C4"/>
    <w:rsid w:val="00E720F5"/>
    <w:rsid w:val="00E73822"/>
    <w:rsid w:val="00E7470D"/>
    <w:rsid w:val="00E80A87"/>
    <w:rsid w:val="00E83630"/>
    <w:rsid w:val="00E83F8E"/>
    <w:rsid w:val="00E95388"/>
    <w:rsid w:val="00EA0BBC"/>
    <w:rsid w:val="00EA17FB"/>
    <w:rsid w:val="00EA2B79"/>
    <w:rsid w:val="00EA5709"/>
    <w:rsid w:val="00EA6B49"/>
    <w:rsid w:val="00EA7AB3"/>
    <w:rsid w:val="00EA7F59"/>
    <w:rsid w:val="00EB06C3"/>
    <w:rsid w:val="00EB27D2"/>
    <w:rsid w:val="00EB5C38"/>
    <w:rsid w:val="00EC00B6"/>
    <w:rsid w:val="00EC2112"/>
    <w:rsid w:val="00EC34A7"/>
    <w:rsid w:val="00EC67AB"/>
    <w:rsid w:val="00EC78C5"/>
    <w:rsid w:val="00ED0D6F"/>
    <w:rsid w:val="00ED4337"/>
    <w:rsid w:val="00EE1446"/>
    <w:rsid w:val="00EE20AB"/>
    <w:rsid w:val="00EE781A"/>
    <w:rsid w:val="00EF2731"/>
    <w:rsid w:val="00EF300C"/>
    <w:rsid w:val="00EF46E6"/>
    <w:rsid w:val="00EF6BC3"/>
    <w:rsid w:val="00F01B9D"/>
    <w:rsid w:val="00F04B57"/>
    <w:rsid w:val="00F05C68"/>
    <w:rsid w:val="00F10A14"/>
    <w:rsid w:val="00F16C88"/>
    <w:rsid w:val="00F23072"/>
    <w:rsid w:val="00F2712E"/>
    <w:rsid w:val="00F27271"/>
    <w:rsid w:val="00F36D75"/>
    <w:rsid w:val="00F377A9"/>
    <w:rsid w:val="00F40547"/>
    <w:rsid w:val="00F42A91"/>
    <w:rsid w:val="00F500F8"/>
    <w:rsid w:val="00F615DB"/>
    <w:rsid w:val="00F6404A"/>
    <w:rsid w:val="00F651F7"/>
    <w:rsid w:val="00F67534"/>
    <w:rsid w:val="00F705C8"/>
    <w:rsid w:val="00F71E19"/>
    <w:rsid w:val="00F803EF"/>
    <w:rsid w:val="00F86340"/>
    <w:rsid w:val="00F90254"/>
    <w:rsid w:val="00F919F0"/>
    <w:rsid w:val="00F93C8B"/>
    <w:rsid w:val="00F94410"/>
    <w:rsid w:val="00F948A9"/>
    <w:rsid w:val="00F95BDE"/>
    <w:rsid w:val="00FA70FB"/>
    <w:rsid w:val="00FB165D"/>
    <w:rsid w:val="00FB16E7"/>
    <w:rsid w:val="00FC2A84"/>
    <w:rsid w:val="00FC3508"/>
    <w:rsid w:val="00FC47D5"/>
    <w:rsid w:val="00FC5AB4"/>
    <w:rsid w:val="00FC688A"/>
    <w:rsid w:val="00FD0214"/>
    <w:rsid w:val="00FE0529"/>
    <w:rsid w:val="00FE609C"/>
    <w:rsid w:val="00FF0C82"/>
    <w:rsid w:val="00FF0FF3"/>
    <w:rsid w:val="00FF51EA"/>
    <w:rsid w:val="00FF5C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7B0837"/>
  <w15:chartTrackingRefBased/>
  <w15:docId w15:val="{68D6B61E-194C-4BA0-A038-8E4141E2E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6AAA"/>
    <w:pPr>
      <w:keepNext/>
      <w:keepLines/>
      <w:spacing w:before="240" w:after="0"/>
      <w:outlineLvl w:val="0"/>
    </w:pPr>
    <w:rPr>
      <w:rFonts w:ascii="Times New Roman" w:eastAsiaTheme="majorEastAsia" w:hAnsi="Times New Roman" w:cstheme="majorBidi"/>
      <w:b/>
      <w:sz w:val="48"/>
      <w:szCs w:val="32"/>
    </w:rPr>
  </w:style>
  <w:style w:type="paragraph" w:styleId="Heading2">
    <w:name w:val="heading 2"/>
    <w:basedOn w:val="Normal"/>
    <w:next w:val="Normal"/>
    <w:link w:val="Heading2Char"/>
    <w:uiPriority w:val="9"/>
    <w:unhideWhenUsed/>
    <w:qFormat/>
    <w:rsid w:val="007F6BE6"/>
    <w:pPr>
      <w:spacing w:before="100" w:beforeAutospacing="1" w:after="100" w:afterAutospacing="1" w:line="240" w:lineRule="auto"/>
      <w:outlineLvl w:val="1"/>
    </w:pPr>
    <w:rPr>
      <w:rFonts w:ascii="Times New Roman" w:eastAsia="Times New Roman" w:hAnsi="Times New Roman" w:cs="Times New Roman"/>
      <w:b/>
      <w:bCs/>
      <w:sz w:val="28"/>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6AAA"/>
    <w:rPr>
      <w:rFonts w:ascii="Times New Roman" w:eastAsiaTheme="majorEastAsia" w:hAnsi="Times New Roman" w:cstheme="majorBidi"/>
      <w:b/>
      <w:sz w:val="48"/>
      <w:szCs w:val="32"/>
    </w:rPr>
  </w:style>
  <w:style w:type="table" w:styleId="TableGrid">
    <w:name w:val="Table Grid"/>
    <w:basedOn w:val="TableNormal"/>
    <w:uiPriority w:val="39"/>
    <w:rsid w:val="00932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320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205B"/>
  </w:style>
  <w:style w:type="paragraph" w:styleId="Footer">
    <w:name w:val="footer"/>
    <w:basedOn w:val="Normal"/>
    <w:link w:val="FooterChar"/>
    <w:uiPriority w:val="99"/>
    <w:unhideWhenUsed/>
    <w:rsid w:val="009320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205B"/>
  </w:style>
  <w:style w:type="paragraph" w:styleId="BalloonText">
    <w:name w:val="Balloon Text"/>
    <w:basedOn w:val="Normal"/>
    <w:link w:val="BalloonTextChar"/>
    <w:uiPriority w:val="99"/>
    <w:semiHidden/>
    <w:unhideWhenUsed/>
    <w:rsid w:val="000313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3B6"/>
    <w:rPr>
      <w:rFonts w:ascii="Segoe UI" w:hAnsi="Segoe UI" w:cs="Segoe UI"/>
      <w:sz w:val="18"/>
      <w:szCs w:val="18"/>
    </w:rPr>
  </w:style>
  <w:style w:type="paragraph" w:styleId="ListParagraph">
    <w:name w:val="List Paragraph"/>
    <w:basedOn w:val="Normal"/>
    <w:uiPriority w:val="34"/>
    <w:qFormat/>
    <w:rsid w:val="00026E81"/>
    <w:pPr>
      <w:ind w:left="720"/>
      <w:contextualSpacing/>
    </w:pPr>
  </w:style>
  <w:style w:type="paragraph" w:styleId="Revision">
    <w:name w:val="Revision"/>
    <w:hidden/>
    <w:uiPriority w:val="99"/>
    <w:semiHidden/>
    <w:rsid w:val="00FC3508"/>
    <w:pPr>
      <w:spacing w:after="0" w:line="240" w:lineRule="auto"/>
    </w:pPr>
  </w:style>
  <w:style w:type="character" w:styleId="Hyperlink">
    <w:name w:val="Hyperlink"/>
    <w:basedOn w:val="DefaultParagraphFont"/>
    <w:uiPriority w:val="99"/>
    <w:unhideWhenUsed/>
    <w:rsid w:val="005D5D40"/>
    <w:rPr>
      <w:color w:val="0563C1" w:themeColor="hyperlink"/>
      <w:u w:val="single"/>
    </w:rPr>
  </w:style>
  <w:style w:type="character" w:customStyle="1" w:styleId="UnresolvedMention1">
    <w:name w:val="Unresolved Mention1"/>
    <w:basedOn w:val="DefaultParagraphFont"/>
    <w:uiPriority w:val="99"/>
    <w:semiHidden/>
    <w:unhideWhenUsed/>
    <w:rsid w:val="005D5D40"/>
    <w:rPr>
      <w:color w:val="605E5C"/>
      <w:shd w:val="clear" w:color="auto" w:fill="E1DFDD"/>
    </w:rPr>
  </w:style>
  <w:style w:type="character" w:styleId="CommentReference">
    <w:name w:val="annotation reference"/>
    <w:basedOn w:val="DefaultParagraphFont"/>
    <w:uiPriority w:val="99"/>
    <w:semiHidden/>
    <w:unhideWhenUsed/>
    <w:rsid w:val="00904907"/>
    <w:rPr>
      <w:sz w:val="16"/>
      <w:szCs w:val="16"/>
    </w:rPr>
  </w:style>
  <w:style w:type="paragraph" w:styleId="CommentText">
    <w:name w:val="annotation text"/>
    <w:basedOn w:val="Normal"/>
    <w:link w:val="CommentTextChar"/>
    <w:uiPriority w:val="99"/>
    <w:unhideWhenUsed/>
    <w:rsid w:val="00904907"/>
    <w:pPr>
      <w:spacing w:line="240" w:lineRule="auto"/>
    </w:pPr>
    <w:rPr>
      <w:sz w:val="20"/>
      <w:szCs w:val="20"/>
    </w:rPr>
  </w:style>
  <w:style w:type="character" w:customStyle="1" w:styleId="CommentTextChar">
    <w:name w:val="Comment Text Char"/>
    <w:basedOn w:val="DefaultParagraphFont"/>
    <w:link w:val="CommentText"/>
    <w:uiPriority w:val="99"/>
    <w:rsid w:val="00904907"/>
    <w:rPr>
      <w:sz w:val="20"/>
      <w:szCs w:val="20"/>
    </w:rPr>
  </w:style>
  <w:style w:type="paragraph" w:styleId="CommentSubject">
    <w:name w:val="annotation subject"/>
    <w:basedOn w:val="CommentText"/>
    <w:next w:val="CommentText"/>
    <w:link w:val="CommentSubjectChar"/>
    <w:uiPriority w:val="99"/>
    <w:semiHidden/>
    <w:unhideWhenUsed/>
    <w:rsid w:val="00904907"/>
    <w:rPr>
      <w:b/>
      <w:bCs/>
    </w:rPr>
  </w:style>
  <w:style w:type="character" w:customStyle="1" w:styleId="CommentSubjectChar">
    <w:name w:val="Comment Subject Char"/>
    <w:basedOn w:val="CommentTextChar"/>
    <w:link w:val="CommentSubject"/>
    <w:uiPriority w:val="99"/>
    <w:semiHidden/>
    <w:rsid w:val="00904907"/>
    <w:rPr>
      <w:b/>
      <w:bCs/>
      <w:sz w:val="20"/>
      <w:szCs w:val="20"/>
    </w:rPr>
  </w:style>
  <w:style w:type="character" w:styleId="FollowedHyperlink">
    <w:name w:val="FollowedHyperlink"/>
    <w:basedOn w:val="DefaultParagraphFont"/>
    <w:uiPriority w:val="99"/>
    <w:semiHidden/>
    <w:unhideWhenUsed/>
    <w:rsid w:val="00FF0C82"/>
    <w:rPr>
      <w:color w:val="954F72" w:themeColor="followedHyperlink"/>
      <w:u w:val="single"/>
    </w:rPr>
  </w:style>
  <w:style w:type="character" w:styleId="UnresolvedMention">
    <w:name w:val="Unresolved Mention"/>
    <w:basedOn w:val="DefaultParagraphFont"/>
    <w:uiPriority w:val="99"/>
    <w:semiHidden/>
    <w:unhideWhenUsed/>
    <w:rsid w:val="00FF0C82"/>
    <w:rPr>
      <w:color w:val="605E5C"/>
      <w:shd w:val="clear" w:color="auto" w:fill="E1DFDD"/>
    </w:rPr>
  </w:style>
  <w:style w:type="character" w:customStyle="1" w:styleId="Heading2Char">
    <w:name w:val="Heading 2 Char"/>
    <w:basedOn w:val="DefaultParagraphFont"/>
    <w:link w:val="Heading2"/>
    <w:uiPriority w:val="9"/>
    <w:rsid w:val="007F6BE6"/>
    <w:rPr>
      <w:rFonts w:ascii="Times New Roman" w:eastAsia="Times New Roman" w:hAnsi="Times New Roman" w:cs="Times New Roman"/>
      <w:b/>
      <w:bCs/>
      <w:sz w:val="28"/>
      <w:szCs w:val="36"/>
    </w:rPr>
  </w:style>
  <w:style w:type="paragraph" w:styleId="TOCHeading">
    <w:name w:val="TOC Heading"/>
    <w:basedOn w:val="Heading1"/>
    <w:next w:val="Normal"/>
    <w:uiPriority w:val="39"/>
    <w:unhideWhenUsed/>
    <w:qFormat/>
    <w:rsid w:val="007F6BE6"/>
    <w:pPr>
      <w:outlineLvl w:val="9"/>
    </w:pPr>
    <w:rPr>
      <w:rFonts w:asciiTheme="majorHAnsi" w:hAnsiTheme="majorHAnsi"/>
      <w:b w:val="0"/>
      <w:color w:val="2F5496" w:themeColor="accent1" w:themeShade="BF"/>
      <w:sz w:val="32"/>
    </w:rPr>
  </w:style>
  <w:style w:type="paragraph" w:styleId="TOC1">
    <w:name w:val="toc 1"/>
    <w:basedOn w:val="Normal"/>
    <w:next w:val="Normal"/>
    <w:autoRedefine/>
    <w:uiPriority w:val="39"/>
    <w:unhideWhenUsed/>
    <w:rsid w:val="007F6BE6"/>
    <w:pPr>
      <w:spacing w:after="100"/>
    </w:pPr>
  </w:style>
  <w:style w:type="paragraph" w:styleId="TOC2">
    <w:name w:val="toc 2"/>
    <w:basedOn w:val="Normal"/>
    <w:next w:val="Normal"/>
    <w:autoRedefine/>
    <w:uiPriority w:val="39"/>
    <w:unhideWhenUsed/>
    <w:rsid w:val="007F6BE6"/>
    <w:pPr>
      <w:spacing w:after="100"/>
      <w:ind w:left="220"/>
    </w:pPr>
  </w:style>
  <w:style w:type="paragraph" w:styleId="NormalWeb">
    <w:name w:val="Normal (Web)"/>
    <w:basedOn w:val="Normal"/>
    <w:uiPriority w:val="99"/>
    <w:unhideWhenUsed/>
    <w:rsid w:val="00B12FE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12FE5"/>
    <w:rPr>
      <w:b/>
      <w:bCs/>
    </w:rPr>
  </w:style>
  <w:style w:type="character" w:styleId="Emphasis">
    <w:name w:val="Emphasis"/>
    <w:basedOn w:val="DefaultParagraphFont"/>
    <w:uiPriority w:val="20"/>
    <w:qFormat/>
    <w:rsid w:val="00B12FE5"/>
    <w:rPr>
      <w:i/>
      <w:iCs/>
    </w:rPr>
  </w:style>
  <w:style w:type="character" w:customStyle="1" w:styleId="screenreader-only">
    <w:name w:val="screenreader-only"/>
    <w:basedOn w:val="DefaultParagraphFont"/>
    <w:rsid w:val="00B12FE5"/>
  </w:style>
  <w:style w:type="character" w:customStyle="1" w:styleId="rsbtnbtnlabel">
    <w:name w:val="rsbtn_btnlabel"/>
    <w:basedOn w:val="DefaultParagraphFont"/>
    <w:rsid w:val="00A331B2"/>
  </w:style>
  <w:style w:type="character" w:customStyle="1" w:styleId="apple-converted-space">
    <w:name w:val="apple-converted-space"/>
    <w:basedOn w:val="DefaultParagraphFont"/>
    <w:rsid w:val="008B21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8387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merckvetmanual.com/clinical-pathology-and-procedures/collection-and-submission-of-laboratory-samples/collection-and-submission-of-laboratory-samples-from-animals" TargetMode="External"/><Relationship Id="rId21" Type="http://schemas.openxmlformats.org/officeDocument/2006/relationships/hyperlink" Target="https://www.gammacompliance.com/compliance101/osha-veterinary-precautions-for-zoonotic-disease-prevention" TargetMode="External"/><Relationship Id="rId42" Type="http://schemas.openxmlformats.org/officeDocument/2006/relationships/hyperlink" Target="https://www.vaffa.org/vet-science" TargetMode="External"/><Relationship Id="rId47" Type="http://schemas.openxmlformats.org/officeDocument/2006/relationships/hyperlink" Target="https://www.epa.gov/" TargetMode="External"/><Relationship Id="rId63" Type="http://schemas.openxmlformats.org/officeDocument/2006/relationships/hyperlink" Target="https://www.vaffa.org/vet-science" TargetMode="External"/><Relationship Id="rId68" Type="http://schemas.openxmlformats.org/officeDocument/2006/relationships/hyperlink" Target="https://www.bqa.org/" TargetMode="External"/><Relationship Id="rId2" Type="http://schemas.openxmlformats.org/officeDocument/2006/relationships/numbering" Target="numbering.xml"/><Relationship Id="rId16" Type="http://schemas.openxmlformats.org/officeDocument/2006/relationships/hyperlink" Target="https://www.avma.org/resources-tools/avma-policies/principles-veterinary-medical-ethics-avma" TargetMode="External"/><Relationship Id="rId29" Type="http://schemas.openxmlformats.org/officeDocument/2006/relationships/hyperlink" Target="https://www.vaffa.org/vet-science" TargetMode="External"/><Relationship Id="rId11" Type="http://schemas.openxmlformats.org/officeDocument/2006/relationships/hyperlink" Target="https://law.lis.virginia.gov/vacode/title3.2/chapter65/" TargetMode="External"/><Relationship Id="rId24" Type="http://schemas.openxmlformats.org/officeDocument/2006/relationships/hyperlink" Target="https://knowledge.carolina.com/life-science/anatomy-and-physiology/synthetic-blood/" TargetMode="External"/><Relationship Id="rId32" Type="http://schemas.openxmlformats.org/officeDocument/2006/relationships/hyperlink" Target="https://www.youtube.com/watch?v=Ir_oyAReT6Y" TargetMode="External"/><Relationship Id="rId37" Type="http://schemas.openxmlformats.org/officeDocument/2006/relationships/hyperlink" Target="https://www.youtube.com/watch?v=cqCKDBTCp50" TargetMode="External"/><Relationship Id="rId40" Type="http://schemas.openxmlformats.org/officeDocument/2006/relationships/hyperlink" Target="https://www.heartwormsociety.org/" TargetMode="External"/><Relationship Id="rId45" Type="http://schemas.openxmlformats.org/officeDocument/2006/relationships/hyperlink" Target="https://www.dea.gov/" TargetMode="External"/><Relationship Id="rId53" Type="http://schemas.openxmlformats.org/officeDocument/2006/relationships/hyperlink" Target="https://plumbs.com/" TargetMode="External"/><Relationship Id="rId58" Type="http://schemas.openxmlformats.org/officeDocument/2006/relationships/hyperlink" Target="https://www.youtube.com/watch?v=PDS8eXGnct0" TargetMode="External"/><Relationship Id="rId66" Type="http://schemas.openxmlformats.org/officeDocument/2006/relationships/hyperlink" Target="https://ffa.app.box.com/s/6qrys2mcsgjo4ia801ur7vi2p1bsn60p" TargetMode="External"/><Relationship Id="rId5" Type="http://schemas.openxmlformats.org/officeDocument/2006/relationships/webSettings" Target="webSettings.xml"/><Relationship Id="rId61" Type="http://schemas.openxmlformats.org/officeDocument/2006/relationships/hyperlink" Target="https://www.dhp.virginia.gov/media/dhpweb/docs/vet/leg/VetMed.pdf" TargetMode="External"/><Relationship Id="rId19" Type="http://schemas.openxmlformats.org/officeDocument/2006/relationships/hyperlink" Target="https://www.cdc.gov/niosh/veterinary/prevention/index.html" TargetMode="External"/><Relationship Id="rId14" Type="http://schemas.openxmlformats.org/officeDocument/2006/relationships/hyperlink" Target="https://nomv.org/" TargetMode="External"/><Relationship Id="rId22" Type="http://schemas.openxmlformats.org/officeDocument/2006/relationships/hyperlink" Target="https://www.cdc.gov/dpdx/diagnosticprocedures/blood/specimenproc.html" TargetMode="External"/><Relationship Id="rId27" Type="http://schemas.openxmlformats.org/officeDocument/2006/relationships/hyperlink" Target="https://pressbooks.umn.edu/cvdl/chapter/module-2-3-fecal-procedure-2-fecal-flotation/" TargetMode="External"/><Relationship Id="rId30" Type="http://schemas.openxmlformats.org/officeDocument/2006/relationships/hyperlink" Target="https://www.vetfolio.com/learn/article/surgical-instruments-manufacturing-and-care" TargetMode="External"/><Relationship Id="rId35" Type="http://schemas.openxmlformats.org/officeDocument/2006/relationships/hyperlink" Target="https://aces.nmsu.edu/" TargetMode="External"/><Relationship Id="rId43" Type="http://schemas.openxmlformats.org/officeDocument/2006/relationships/hyperlink" Target="https://plumbs.com/" TargetMode="External"/><Relationship Id="rId48" Type="http://schemas.openxmlformats.org/officeDocument/2006/relationships/hyperlink" Target="https://navta.net/" TargetMode="External"/><Relationship Id="rId56" Type="http://schemas.openxmlformats.org/officeDocument/2006/relationships/hyperlink" Target="https://plumbs.com/" TargetMode="External"/><Relationship Id="rId64" Type="http://schemas.openxmlformats.org/officeDocument/2006/relationships/hyperlink" Target="https://recoverinitiative.org/" TargetMode="External"/><Relationship Id="rId69" Type="http://schemas.openxmlformats.org/officeDocument/2006/relationships/hyperlink" Target="https://dwr.virginia.gov/" TargetMode="External"/><Relationship Id="rId8" Type="http://schemas.openxmlformats.org/officeDocument/2006/relationships/hyperlink" Target="mailto:cte@doe.virginia.gov" TargetMode="External"/><Relationship Id="rId51" Type="http://schemas.openxmlformats.org/officeDocument/2006/relationships/hyperlink" Target="http://farad.org/"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dhp.virginia.gov/Boards/VetMed/" TargetMode="External"/><Relationship Id="rId17" Type="http://schemas.openxmlformats.org/officeDocument/2006/relationships/hyperlink" Target="https://www.svme.org/" TargetMode="External"/><Relationship Id="rId25" Type="http://schemas.openxmlformats.org/officeDocument/2006/relationships/hyperlink" Target="https://www.vet.cornell.edu/animal-health-diagnostic-center" TargetMode="External"/><Relationship Id="rId33" Type="http://schemas.openxmlformats.org/officeDocument/2006/relationships/hyperlink" Target="https://www.usf.edu/research-innovation/comparative-medicine/documents/sops/s1017-surgical-pack-preparation.pdf" TargetMode="External"/><Relationship Id="rId38" Type="http://schemas.openxmlformats.org/officeDocument/2006/relationships/hyperlink" Target="https://www.youtube.com/watch?v=9GiIVeIdBCg" TargetMode="External"/><Relationship Id="rId46" Type="http://schemas.openxmlformats.org/officeDocument/2006/relationships/hyperlink" Target="https://www.fda.gov/" TargetMode="External"/><Relationship Id="rId59" Type="http://schemas.openxmlformats.org/officeDocument/2006/relationships/hyperlink" Target="https://www.youtube.com/watch?v=CQEaXm7_4R0" TargetMode="External"/><Relationship Id="rId67" Type="http://schemas.openxmlformats.org/officeDocument/2006/relationships/hyperlink" Target="https://www.cdc.gov/niosh/veterinary/prevention/index.html" TargetMode="External"/><Relationship Id="rId20" Type="http://schemas.openxmlformats.org/officeDocument/2006/relationships/hyperlink" Target="https://www.avma.org/resources-tools/avma-policies/compendium-veterinary-standard-precautions-zoonotic-disease-prevention-veterinary" TargetMode="External"/><Relationship Id="rId41" Type="http://schemas.openxmlformats.org/officeDocument/2006/relationships/hyperlink" Target="https://capcvet.org/" TargetMode="External"/><Relationship Id="rId54" Type="http://schemas.openxmlformats.org/officeDocument/2006/relationships/hyperlink" Target="https://plumbs.com/" TargetMode="External"/><Relationship Id="rId62" Type="http://schemas.openxmlformats.org/officeDocument/2006/relationships/hyperlink" Target="https://recoverinitiative.org/" TargetMode="External"/><Relationship Id="rId70" Type="http://schemas.openxmlformats.org/officeDocument/2006/relationships/hyperlink" Target="https://www.wildlifecenter.org/"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ted.com/talks/melanie_bowden_dvm_what_being_a_veterinarian_really_takes/transcript?language=en" TargetMode="External"/><Relationship Id="rId23" Type="http://schemas.openxmlformats.org/officeDocument/2006/relationships/hyperlink" Target="https://www.hematology.org/education/educators/resources-for-high-school-teachers" TargetMode="External"/><Relationship Id="rId28" Type="http://schemas.openxmlformats.org/officeDocument/2006/relationships/hyperlink" Target="https://navta.net/resources/" TargetMode="External"/><Relationship Id="rId36" Type="http://schemas.openxmlformats.org/officeDocument/2006/relationships/hyperlink" Target="https://www.youtube.com/watch?v=Ch1murqNz7M" TargetMode="External"/><Relationship Id="rId49" Type="http://schemas.openxmlformats.org/officeDocument/2006/relationships/hyperlink" Target="https://www.avma.org/resources-tools/avma-policies/principles-veterinary-medical-ethics-avma" TargetMode="External"/><Relationship Id="rId57" Type="http://schemas.openxmlformats.org/officeDocument/2006/relationships/hyperlink" Target="https://plumbs.com/" TargetMode="External"/><Relationship Id="rId10" Type="http://schemas.openxmlformats.org/officeDocument/2006/relationships/hyperlink" Target="https://www.doe.virginia.gov/programs-services/school-operations-support-services/safety-crisis-management/internet-safety" TargetMode="External"/><Relationship Id="rId31" Type="http://schemas.openxmlformats.org/officeDocument/2006/relationships/hyperlink" Target="https://www.vin.com/apputil/content/defaultadv1.aspx?pId=22915&amp;catId=124646&amp;id=8896579" TargetMode="External"/><Relationship Id="rId44" Type="http://schemas.openxmlformats.org/officeDocument/2006/relationships/hyperlink" Target="https://www.usda.gov/" TargetMode="External"/><Relationship Id="rId52" Type="http://schemas.openxmlformats.org/officeDocument/2006/relationships/hyperlink" Target="https://plumbs.com/" TargetMode="External"/><Relationship Id="rId60" Type="http://schemas.openxmlformats.org/officeDocument/2006/relationships/hyperlink" Target="https://www.vaffa.org/vet-science" TargetMode="External"/><Relationship Id="rId65" Type="http://schemas.openxmlformats.org/officeDocument/2006/relationships/hyperlink" Target="http://star.mit.edu/genetics/"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cte@doe.virginia.gov" TargetMode="External"/><Relationship Id="rId13" Type="http://schemas.openxmlformats.org/officeDocument/2006/relationships/hyperlink" Target="https://www.avma.org/resources-tools/avma-policies/avma-animal-welfare-principles" TargetMode="External"/><Relationship Id="rId18" Type="http://schemas.openxmlformats.org/officeDocument/2006/relationships/hyperlink" Target="https://www.cdc.gov/niosh/veterinary/prevention/index.html" TargetMode="External"/><Relationship Id="rId39" Type="http://schemas.openxmlformats.org/officeDocument/2006/relationships/hyperlink" Target="https://www.youtube.com/watch?v=D3hVD50O-Fg" TargetMode="External"/><Relationship Id="rId34" Type="http://schemas.openxmlformats.org/officeDocument/2006/relationships/hyperlink" Target="https://www.youtube.com/watch?v=yzW_6vYO7DA" TargetMode="External"/><Relationship Id="rId50" Type="http://schemas.openxmlformats.org/officeDocument/2006/relationships/hyperlink" Target="https://www.aaha.org/" TargetMode="External"/><Relationship Id="rId55" Type="http://schemas.openxmlformats.org/officeDocument/2006/relationships/hyperlink" Target="https://plumbs.com/" TargetMode="External"/><Relationship Id="rId7" Type="http://schemas.openxmlformats.org/officeDocument/2006/relationships/endnotes" Target="endnotes.xml"/><Relationship Id="rId7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Shared%20drives\Canvas%20Migration%20Files\XXXX%20XXXX%20Standards%20Correla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84C868C9-71A0-4C8B-ABD4-E6CBBD4C7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XXXX XXXX Standards Correlations</Template>
  <TotalTime>15</TotalTime>
  <Pages>1</Pages>
  <Words>17338</Words>
  <Characters>98830</Characters>
  <Application>Microsoft Office Word</Application>
  <DocSecurity>0</DocSecurity>
  <Lines>823</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Nathan K. Pope (nkpope)</dc:creator>
  <cp:keywords/>
  <dc:description/>
  <cp:lastModifiedBy>Heather A. Widener (hawidener)</cp:lastModifiedBy>
  <cp:revision>9</cp:revision>
  <dcterms:created xsi:type="dcterms:W3CDTF">2026-06-15T16:00:00Z</dcterms:created>
  <dcterms:modified xsi:type="dcterms:W3CDTF">2026-06-17T14:12:00Z</dcterms:modified>
</cp:coreProperties>
</file>